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4a4ef" w14:paraId="ba4a4e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2E24">
        <w:t>1135</w:t>
      </w:r>
      <w:r w:rsidR="00BA1C62">
        <w:t>/16</w:t>
      </w:r>
      <w:r w:rsidR="0056476C">
        <w:t>-</w:t>
      </w:r>
      <w:r w:rsidR="00FC0AEB">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C5E83">
        <w:t xml:space="preserve"> </w:t>
      </w:r>
      <w:r w:rsidR="00FC5E83" w:rsidRPr="00FC5E83">
        <w:t>LEGRES PROJEKT j.d.o.o.</w:t>
      </w:r>
      <w:r w:rsidR="00D04603" w:rsidRPr="00FC5E83">
        <w:t xml:space="preserve">, </w:t>
      </w:r>
      <w:r w:rsidR="00FC5E83" w:rsidRPr="00FC5E83">
        <w:t>Samobor, Ivana Meštrovića 1</w:t>
      </w:r>
      <w:r w:rsidR="00D04603" w:rsidRPr="00FC5E83">
        <w:t xml:space="preserve">, </w:t>
      </w:r>
      <w:r w:rsidRPr="00FC5E83">
        <w:t>OIB</w:t>
      </w:r>
      <w:r w:rsidR="00FC5E83" w:rsidRPr="00FC5E83">
        <w:t xml:space="preserve"> 68258759629</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C5E83" w:rsidRPr="00FC5E83">
        <w:t xml:space="preserve"> LEGRES PROJEKT j.d.o.o., Samobor, Ivana Meštrovića 1, OIB 68258759629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C5E83" w:rsidRPr="00FC5E83">
        <w:t xml:space="preserve"> LEGRES PROJEKT j.d.o.o., Samobor, Ivana Meštrovića 1, OIB 68258759629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700A85">
        <w:rPr>
          <w:b/>
        </w:rPr>
        <w:t>9,</w:t>
      </w:r>
      <w:r w:rsidR="00FC5E83">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6476C">
      <w:r w:rsidRPr="00C254D4">
        <w:t xml:space="preserve">- dužnik </w:t>
      </w:r>
      <w:r w:rsidR="00FC5E83" w:rsidRPr="00FC5E83">
        <w:t>LEGRES PROJEKT j.d.o.o., Samobor</w:t>
      </w:r>
    </w:p>
    <w:p w:rsidRDefault="000A2CA0" w:rsidP="000A2CA0" w:rsidR="00FC5E83" w:rsidRPr="00FC5E83">
      <w:r w:rsidRPr="00C254D4">
        <w:t>-</w:t>
      </w:r>
      <w:r w:rsidR="005C6BCD" w:rsidRPr="00C254D4">
        <w:t xml:space="preserve"> zakonski zastupnik dužnika</w:t>
      </w:r>
      <w:r w:rsidRPr="00C254D4">
        <w:t xml:space="preserve"> </w:t>
      </w:r>
      <w:r w:rsidR="00FC5E83" w:rsidRPr="00FC5E83">
        <w:t>Saša Greser</w:t>
      </w:r>
    </w:p>
    <w:p w:rsidRDefault="000A2CA0" w:rsidP="000A2CA0" w:rsidR="000A2CA0">
      <w:r w:rsidRPr="00C254D4">
        <w:t>- FINA</w:t>
      </w:r>
    </w:p>
    <w:p w:rsidRDefault="005058C0" w:rsidP="000A2CA0" w:rsidR="0056476C">
      <w:r>
        <w:t>-</w:t>
      </w:r>
      <w:r w:rsidR="0056476C">
        <w:t xml:space="preserve"> Zagrebačka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6476C">
        <w:t>4. veljače</w:t>
      </w:r>
      <w:r w:rsidR="00700A85">
        <w:t xml:space="preserve"> 2016</w:t>
      </w:r>
      <w:r w:rsidRPr="00C254D4">
        <w:t>. prijedlog za otvaranje stečajnog postupka nad dužnikom</w:t>
      </w:r>
      <w:r w:rsidR="00FC5E83" w:rsidRPr="00FC5E83">
        <w:t xml:space="preserve"> LEGRES PROJEKT j.d.o.o., Samobor, Ivana Meštrovića 1, OIB 68258759629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6476C">
        <w:t>2. veljače</w:t>
      </w:r>
      <w:r w:rsidR="00700A85">
        <w:t xml:space="preserve"> 2016</w:t>
      </w:r>
      <w:r w:rsidR="000518E3">
        <w:t xml:space="preserve">. godine dužnik u Očevidniku redoslijeda osnova za plaćanje ima evidentirane neizvršene osnove za plaćanje u ukupnom iznosu od </w:t>
      </w:r>
      <w:r w:rsidR="00FC5E83">
        <w:t>44.190,79</w:t>
      </w:r>
      <w:r w:rsidR="000518E3">
        <w:t xml:space="preserve"> kn, te da dužnik ima </w:t>
      </w:r>
      <w:r w:rsidR="00FC5E83">
        <w:t xml:space="preserve">jednog </w:t>
      </w:r>
      <w:r w:rsidR="00700A85">
        <w:t>zaposlen</w:t>
      </w:r>
      <w:r w:rsidR="00FC5E83">
        <w:t>og</w:t>
      </w:r>
      <w:r w:rsidR="000518E3">
        <w:t xml:space="preserve">. Predlagatelj </w:t>
      </w:r>
      <w:r w:rsidR="00875593">
        <w:t xml:space="preserve">nadalje </w:t>
      </w:r>
      <w:r w:rsidR="000518E3">
        <w:t xml:space="preserve">navodi da dužnik ima račun kod </w:t>
      </w:r>
      <w:r w:rsidR="0056476C">
        <w:t>Zagrebačke banke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C5E83">
        <w:t>2</w:t>
      </w:r>
      <w:r w:rsidR="005058C0">
        <w:t>. veljače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2C5" w:rsidR="008602C5">
      <w:r>
        <w:separator/>
      </w:r>
    </w:p>
  </w:endnote>
  <w:endnote w:id="0" w:type="continuationSeparator">
    <w:p w:rsidRDefault="008602C5" w:rsidR="00860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2C5" w:rsidR="008602C5">
      <w:r>
        <w:separator/>
      </w:r>
    </w:p>
  </w:footnote>
  <w:footnote w:id="0" w:type="continuationSeparator">
    <w:p w:rsidRDefault="008602C5" w:rsidR="00860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5E6">
      <w:rPr>
        <w:rStyle w:val="Brojstranice"/>
        <w:noProof/>
      </w:rPr>
      <w:t>3</w:t>
    </w:r>
    <w:r>
      <w:rPr>
        <w:rStyle w:val="Brojstranice"/>
      </w:rPr>
      <w:fldChar w:fldCharType="end"/>
    </w:r>
  </w:p>
  <w:p w:rsidRDefault="00874E6C" w:rsidP="004D27C4" w:rsidR="00874E6C">
    <w:pPr>
      <w:pStyle w:val="Zaglavlje"/>
      <w:jc w:val="right"/>
    </w:pPr>
    <w:r>
      <w:t>4 St-</w:t>
    </w:r>
    <w:r w:rsidR="0056476C">
      <w:t>11</w:t>
    </w:r>
    <w:r w:rsidR="00FC5E83">
      <w:t>35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235FC"/>
    <w:rsid w:val="004B4514"/>
    <w:rsid w:val="004D27C4"/>
    <w:rsid w:val="005058C0"/>
    <w:rsid w:val="0053264E"/>
    <w:rsid w:val="00544C75"/>
    <w:rsid w:val="0056476C"/>
    <w:rsid w:val="005A562D"/>
    <w:rsid w:val="005C6BCD"/>
    <w:rsid w:val="00683588"/>
    <w:rsid w:val="00692A6B"/>
    <w:rsid w:val="006E6641"/>
    <w:rsid w:val="00700A85"/>
    <w:rsid w:val="00725DA9"/>
    <w:rsid w:val="007455D1"/>
    <w:rsid w:val="0075040F"/>
    <w:rsid w:val="00757A14"/>
    <w:rsid w:val="007B4990"/>
    <w:rsid w:val="00801A6D"/>
    <w:rsid w:val="008169B7"/>
    <w:rsid w:val="008602C5"/>
    <w:rsid w:val="00874E6C"/>
    <w:rsid w:val="00875593"/>
    <w:rsid w:val="00906436"/>
    <w:rsid w:val="00945F2A"/>
    <w:rsid w:val="009A0E71"/>
    <w:rsid w:val="00A031C0"/>
    <w:rsid w:val="00A8529D"/>
    <w:rsid w:val="00AF107C"/>
    <w:rsid w:val="00B1314F"/>
    <w:rsid w:val="00B334EE"/>
    <w:rsid w:val="00BA1C62"/>
    <w:rsid w:val="00BB2E24"/>
    <w:rsid w:val="00BE1919"/>
    <w:rsid w:val="00BE3247"/>
    <w:rsid w:val="00BF1262"/>
    <w:rsid w:val="00C0305E"/>
    <w:rsid w:val="00C11889"/>
    <w:rsid w:val="00C254D4"/>
    <w:rsid w:val="00C27193"/>
    <w:rsid w:val="00C50F6D"/>
    <w:rsid w:val="00CE3CCE"/>
    <w:rsid w:val="00D04603"/>
    <w:rsid w:val="00D46A3C"/>
    <w:rsid w:val="00D541C7"/>
    <w:rsid w:val="00DA62AF"/>
    <w:rsid w:val="00DC75CE"/>
    <w:rsid w:val="00DE04B4"/>
    <w:rsid w:val="00E03C0B"/>
    <w:rsid w:val="00E15553"/>
    <w:rsid w:val="00E21746"/>
    <w:rsid w:val="00E57C2A"/>
    <w:rsid w:val="00E64F26"/>
    <w:rsid w:val="00EC7F36"/>
    <w:rsid w:val="00EE65E6"/>
    <w:rsid w:val="00F11929"/>
    <w:rsid w:val="00F45C94"/>
    <w:rsid w:val="00FB5822"/>
    <w:rsid w:val="00FC0AEB"/>
    <w:rsid w:val="00FC2868"/>
    <w:rsid w:val="00FC5E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69B7"/>
    <w:rPr>
      <w:color w:val="808080"/>
      <w:bdr w:space="0" w:sz="0" w:color="auto" w:val="none"/>
      <w:shd w:fill="auto" w:color="auto" w:val="clear"/>
    </w:rPr>
  </w:style>
  <w:style w:customStyle="true" w:styleId="eSPISCCParagraphDefaultFont" w:type="character">
    <w:name w:val="eSPIS_CC_Paragraph Default Font"/>
    <w:basedOn w:val="Zadanifontodlomka"/>
    <w:rsid w:val="008169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9B7"/>
    <w:rPr>
      <w:bdr w:space="0" w:sz="0" w:color="auto" w:val="none"/>
      <w:shd w:fill="FFFFCC" w:color="auto" w:val="clear"/>
      <w:lang w:val="hr-HR"/>
    </w:rPr>
  </w:style>
  <w:style w:customStyle="true" w:styleId="PozadinaSvijetloCrvena" w:type="character">
    <w:name w:val="Pozadina_SvijetloCrvena"/>
    <w:basedOn w:val="eSPISCCParagraphDefaultFont"/>
    <w:rsid w:val="008169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9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169B7"/>
    <w:rPr>
      <w:color w:val="808080"/>
      <w:bdr w:color="auto" w:space="0" w:sz="0" w:val="none"/>
      <w:shd w:color="auto" w:fill="auto" w:val="clear"/>
    </w:rPr>
  </w:style>
  <w:style w:customStyle="1" w:styleId="eSPISCCParagraphDefaultFont" w:type="character">
    <w:name w:val="eSPIS_CC_Paragraph Default Font"/>
    <w:basedOn w:val="Zadanifontodlomka"/>
    <w:rsid w:val="008169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9B7"/>
    <w:rPr>
      <w:bdr w:color="auto" w:space="0" w:sz="0" w:val="none"/>
      <w:shd w:color="auto" w:fill="FFFFCC" w:val="clear"/>
      <w:lang w:val="hr-HR"/>
    </w:rPr>
  </w:style>
  <w:style w:customStyle="1" w:styleId="PozadinaSvijetloCrvena" w:type="character">
    <w:name w:val="Pozadina_SvijetloCrvena"/>
    <w:basedOn w:val="eSPISCCParagraphDefaultFont"/>
    <w:rsid w:val="008169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9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St-1135/2016-3</izvorni_sadrzaj>
    <derivirana_varijabla naziv="DomainObject.Oznaka_1">St-1135/2016-3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LEGRES PROJEKT jednostavno društvo s ograničenom odgovornošću za proizvodnju i montažu mjernih instrumenata</izvorni_sadrzaj>
    <derivirana_varijabla naziv="DomainObject.Predmet.ProtustrankaFormated_1">  LEGRES PROJEKT jednostavno društvo s ograničenom odgovornošću za proizvodnju i montažu mjernih instrumenata</derivirana_varijabla>
  </DomainObject.Predmet.ProtustrankaFormated>
  <DomainObject.Predmet.ProtustrankaFormatedOIB>
    <izvorni_sadrzaj>  LEGRES PROJEKT jednostavno društvo s ograničenom odgovornošću za proizvodnju i montažu mjernih instrumenata, OIB 68258759629</izvorni_sadrzaj>
    <derivirana_varijabla naziv="DomainObject.Predmet.ProtustrankaFormatedOIB_1">  LEGRES PROJEKT jednostavno društvo s ograničenom odgovornošću za proizvodnju i montažu mjernih instrumenata, OIB 68258759629</derivirana_varijabla>
  </DomainObject.Predmet.ProtustrankaFormatedOIB>
  <DomainObject.Predmet.ProtustrankaFormatedWithAdress>
    <izvorni_sadrzaj> LEGRES PROJEKT jednostavno društvo s ograničenom odgovornošću za proizvodnju i montažu mjernih instrumenata, Ivana Meštrovića 1, 10430 Samobor</izvorni_sadrzaj>
    <derivirana_varijabla naziv="DomainObject.Predmet.ProtustrankaFormatedWithAdress_1"> LEGRES PROJEKT jednostavno društvo s ograničenom odgovornošću za proizvodnju i montažu mjernih instrumenata, Ivana Meštrovića 1, 10430 Samobor</derivirana_varijabla>
  </DomainObject.Predmet.ProtustrankaFormatedWithAdress>
  <DomainObject.Predmet.ProtustrankaFormatedWithAdressOIB>
    <izvorni_sadrzaj> LEGRES PROJEKT jednostavno društvo s ograničenom odgovornošću za proizvodnju i montažu mjernih instrumenata, OIB 68258759629, Ivana Meštrovića 1, 10430 Samobor</izvorni_sadrzaj>
    <derivirana_varijabla naziv="DomainObject.Predmet.ProtustrankaFormatedWithAdressOIB_1"> LEGRES PROJEKT jednostavno društvo s ograničenom odgovornošću za proizvodnju i montažu mjernih instrumenata, OIB 68258759629, Ivana Meštrovića 1, 10430 Samobor</derivirana_varijabla>
  </DomainObject.Predmet.ProtustrankaFormatedWithAdressOIB>
  <DomainObject.Predmet.ProtustrankaWithAdress>
    <izvorni_sadrzaj>LEGRES PROJEKT jednostavno društvo s ograničenom odgovornošću za proizvodnju i montažu mjernih instrumenata Ivana Meštrovića 1, 10430 Samobor</izvorni_sadrzaj>
    <derivirana_varijabla naziv="DomainObject.Predmet.ProtustrankaWithAdress_1">LEGRES PROJEKT jednostavno društvo s ograničenom odgovornošću za proizvodnju i montažu mjernih instrumenata Ivana Meštrovića 1, 10430 Samobor</derivirana_varijabla>
  </DomainObject.Predmet.ProtustrankaWithAdress>
  <DomainObject.Predmet.ProtustrankaWithAdressOIB>
    <izvorni_sadrzaj>LEGRES PROJEKT jednostavno društvo s ograničenom odgovornošću za proizvodnju i montažu mjernih instrumenata, OIB 68258759629, Ivana Meštrovića 1, 10430 Samobor</izvorni_sadrzaj>
    <derivirana_varijabla naziv="DomainObject.Predmet.ProtustrankaWithAdressOIB_1">LEGRES PROJEKT jednostavno društvo s ograničenom odgovornošću za proizvodnju i montažu mjernih instrumenata, OIB 68258759629, Ivana Meštrovića 1, 10430 Samobor</derivirana_varijabla>
  </DomainObject.Predmet.ProtustrankaWithAdressOIB>
  <DomainObject.Predmet.ProtustrankaNazivFormated>
    <izvorni_sadrzaj>LEGRES PROJEKT jednostavno društvo s ograničenom odgovornošću za proizvodnju i montažu mjernih instrumenata</izvorni_sadrzaj>
    <derivirana_varijabla naziv="DomainObject.Predmet.ProtustrankaNazivFormated_1">LEGRES PROJEKT jednostavno društvo s ograničenom odgovornošću za proizvodnju i montažu mjernih instrumenata</derivirana_varijabla>
  </DomainObject.Predmet.ProtustrankaNazivFormated>
  <DomainObject.Predmet.ProtustrankaNazivFormatedOIB>
    <izvorni_sadrzaj>LEGRES PROJEKT jednostavno društvo s ograničenom odgovornošću za proizvodnju i montažu mjernih instrumenata, OIB 68258759629</izvorni_sadrzaj>
    <derivirana_varijabla naziv="DomainObject.Predmet.ProtustrankaNazivFormatedOIB_1">LEGRES PROJEKT jednostavno društvo s ograničenom odgovornošću za proizvodnju i montažu mjernih instrumenata, OIB 68258759629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LEGRES PROJEKT jednostavno društvo s ograničenom odgovornošću za proizvodnju i montažu mjernih instrumenata</item>
    </izvorni_sadrzaj>
    <derivirana_varijabla naziv="DomainObject.Predmet.ProtuStrankaListFormated_1">
      <item>LEGRES PROJEKT jednostavno društvo s ograničenom odgovornošću za proizvodnju i montažu mjernih instrumenata</item>
    </derivirana_varijabla>
  </DomainObject.Predmet.ProtuStrankaListFormated>
  <DomainObject.Predmet.ProtuStrankaListFormatedOIB>
    <izvorni_sadrzaj>
      <item>LEGRES PROJEKT jednostavno društvo s ograničenom odgovornošću za proizvodnju i montažu mjernih instrumenata, OIB 68258759629</item>
    </izvorni_sadrzaj>
    <derivirana_varijabla naziv="DomainObject.Predmet.ProtuStrankaListFormatedOIB_1">
      <item>LEGRES PROJEKT jednostavno društvo s ograničenom odgovornošću za proizvodnju i montažu mjernih instrumenata, OIB 68258759629</item>
    </derivirana_varijabla>
  </DomainObject.Predmet.ProtuStrankaListFormatedOIB>
  <DomainObject.Predmet.ProtuStrankaListFormatedWithAdress>
    <izvorni_sadrzaj>
      <item>LEGRES PROJEKT jednostavno društvo s ograničenom odgovornošću za proizvodnju i montažu mjernih instrumenata, Ivana Meštrovića 1, 10430 Samobor</item>
    </izvorni_sadrzaj>
    <derivirana_varijabla naziv="DomainObject.Predmet.ProtuStrankaListFormatedWithAdress_1">
      <item>LEGRES PROJEKT jednostavno društvo s ograničenom odgovornošću za proizvodnju i montažu mjernih instrumenata, Ivana Meštrovića 1, 10430 Samobor</item>
    </derivirana_varijabla>
  </DomainObject.Predmet.ProtuStrankaListFormatedWithAdress>
  <DomainObject.Predmet.ProtuStrankaListFormatedWithAdressOIB>
    <izvorni_sadrzaj>
      <item>LEGRES PROJEKT jednostavno društvo s ograničenom odgovornošću za proizvodnju i montažu mjernih instrumenata, OIB 68258759629, Ivana Meštrovića 1, 10430 Samobor</item>
    </izvorni_sadrzaj>
    <derivirana_varijabla naziv="DomainObject.Predmet.ProtuStrankaListFormatedWithAdressOIB_1">
      <item>LEGRES PROJEKT jednostavno društvo s ograničenom odgovornošću za proizvodnju i montažu mjernih instrumenata, OIB 68258759629, Ivana Meštrovića 1, 10430 Samobor</item>
    </derivirana_varijabla>
  </DomainObject.Predmet.ProtuStrankaListFormatedWithAdressOIB>
  <DomainObject.Predmet.ProtuStrankaListNazivFormated>
    <izvorni_sadrzaj>
      <item>LEGRES PROJEKT jednostavno društvo s ograničenom odgovornošću za proizvodnju i montažu mjernih instrumenata</item>
    </izvorni_sadrzaj>
    <derivirana_varijabla naziv="DomainObject.Predmet.ProtuStrankaListNazivFormated_1">
      <item>LEGRES PROJEKT jednostavno društvo s ograničenom odgovornošću za proizvodnju i montažu mjernih instrumenata</item>
    </derivirana_varijabla>
  </DomainObject.Predmet.ProtuStrankaListNazivFormated>
  <DomainObject.Predmet.ProtuStrankaListNazivFormatedOIB>
    <izvorni_sadrzaj>
      <item>LEGRES PROJEKT jednostavno društvo s ograničenom odgovornošću za proizvodnju i montažu mjernih instrumenata, OIB 68258759629</item>
    </izvorni_sadrzaj>
    <derivirana_varijabla naziv="DomainObject.Predmet.ProtuStrankaListNazivFormatedOIB_1">
      <item>LEGRES PROJEKT jednostavno društvo s ograničenom odgovornošću za proizvodnju i montažu mjernih instrumenata, OIB 68258759629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St-1135/2016-3</izvorni_sadrzaj>
    <derivirana_varijabla naziv="DomainObject.PoslovniBrojDokumenta_1">St-1135/2016-3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LEGRES PROJEKT jednostavno društvo s ograničenom odgovornošću za proizvodnju i montažu mjernih instrumenata</izvorni_sadrzaj>
    <derivirana_varijabla naziv="DomainObject.Predmet.ProtustrankaIDrugi_1">LEGRES PROJEKT jednostavno društvo s ograničenom odgovornošću za proizvodnju i montažu mjernih instrumenata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LEGRES PROJEKT jednostavno društvo s ograničenom odgovornošću za proizvodnju i montažu mjernih instrumenata, OIB 68258759629, Ivana Meštrovića 1, 10430 Samobor</izvorni_sadrzaj>
    <derivirana_varijabla naziv="DomainObject.Predmet.ProtustrankaIDrugiAdressOIB_1">LEGRES PROJEKT jednostavno društvo s ograničenom odgovornošću za proizvodnju i montažu mjernih instrumenata, OIB 68258759629, Ivana Meštrovića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LEGRES PROJEKT jednostavno društvo s ograničenom odgovornošću za proizvodnju i montažu mjernih instrumenata</item>
    </izvorni_sadrzaj>
    <derivirana_varijabla naziv="DomainObject.Predmet.SudioniciListNaziv_1">
      <item>FINA Regionalni centar Zagreb</item>
      <item>LEGRES PROJEKT jednostavno društvo s ograničenom odgovornošću za proizvodnju i montažu mjernih instrumenata</item>
    </derivirana_varijabla>
  </DomainObject.Predmet.SudioniciListNaziv>
  <DomainObject.Predmet.SudioniciListAdressOIB>
    <izvorni_sadrzaj>
      <item>FINA Regionalni centar Zagreb, OIB 85821130368, Trg svibanjskih žrtava 1995. br. 1,10000 Zagreb</item>
      <item>LEGRES PROJEKT jednostavno društvo s ograničenom odgovornošću za proizvodnju i montažu mjernih instrumenata, OIB 68258759629, Ivana Meštrovića 1,10430 Samobor</item>
    </izvorni_sadrzaj>
    <derivirana_varijabla naziv="DomainObject.Predmet.SudioniciListAdressOIB_1">
      <item>FINA Regionalni centar Zagreb, OIB 85821130368, Trg svibanjskih žrtava 1995. br. 1,10000 Zagreb</item>
      <item>LEGRES PROJEKT jednostavno društvo s ograničenom odgovornošću za proizvodnju i montažu mjernih instrumenata, OIB 68258759629, Ivana Meštrovića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68258759629</item>
    </izvorni_sadrzaj>
    <derivirana_varijabla naziv="DomainObject.Predmet.SudioniciListNazivOIB_1">
      <item>, OIB 85821130368</item>
      <item>, OIB 68258759629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4995</properties:Characters>
  <properties:Lines>128</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2017-01-18T11:43:00Z</dcterms:created>
  <dc:creator>gboljkovac</dc:creator>
  <cp:lastModifiedBy>Marina Markić</cp:lastModifiedBy>
  <cp:lastPrinted>2017-01-18T11:58:00Z</cp:lastPrinted>
  <dcterms:modified xmlns:xsi="http://www.w3.org/2001/XMLSchema-instance" xsi:type="dcterms:W3CDTF">2017-01-19T08:55:00Z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