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58c8" w14:paraId="16958c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9F5E9F">
        <w:t>4007</w:t>
      </w:r>
      <w:r w:rsidR="002F1438">
        <w:t>/1</w:t>
      </w:r>
      <w:r w:rsidR="000A7F45">
        <w:t>6-</w:t>
      </w:r>
      <w:r w:rsidR="00E46311">
        <w:t>11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F1DF7">
        <w:t>RAVNOTEŽA SAVJETOVANJE d.o.o., Zagreb, Voćarsko naselje 124, OIB 96426512597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E21D5B">
        <w:t>4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E21D5B">
        <w:t xml:space="preserve">očitovanja o prijedlogu za otvaranje stečajnog </w:t>
      </w:r>
      <w:r w:rsidR="002F1438">
        <w:t>postupka</w:t>
      </w:r>
      <w:r>
        <w:t xml:space="preserve"> određeno za dan </w:t>
      </w:r>
      <w:r w:rsidR="002F1438">
        <w:t>31. kolovoza</w:t>
      </w:r>
      <w:r>
        <w:t xml:space="preserve"> 2017. godine</w:t>
      </w:r>
      <w:r w:rsidR="002F1438">
        <w:t xml:space="preserve"> u </w:t>
      </w:r>
      <w:r w:rsidR="00E21D5B">
        <w:t>9</w:t>
      </w:r>
      <w:r w:rsidR="002F1438">
        <w:t>,</w:t>
      </w:r>
      <w:r w:rsidR="00DF1DF7">
        <w:t>5</w:t>
      </w:r>
      <w:r w:rsidR="002F1438">
        <w:t>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E21D5B">
        <w:t>4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3B7D93" w:rsidR="0058244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2B3A4C">
        <w:t>, v.r.</w:t>
      </w:r>
    </w:p>
    <w:p w:rsidRDefault="002B3A4C" w:rsidP="003B7D93" w:rsidR="002B3A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</w:t>
      </w:r>
    </w:p>
    <w:p w:rsidRDefault="002B3A4C" w:rsidP="003B7D93" w:rsidR="002B3A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ovlašteni službenik:</w:t>
      </w:r>
    </w:p>
    <w:p w:rsidRDefault="002B3A4C" w:rsidP="003B7D93" w:rsidR="002B3A4C" w:rsidRPr="005326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2F1438">
        <w:t>Dužnik</w:t>
      </w:r>
    </w:p>
    <w:p w:rsidRDefault="002F1438" w:rsidP="00A422FE" w:rsidR="002F1438">
      <w:r>
        <w:t>2. Zakonski zastupnik dužnika</w:t>
      </w:r>
    </w:p>
    <w:p w:rsidRDefault="004E4C54" w:rsidP="00A422FE" w:rsidR="004E4C54">
      <w:r>
        <w:t xml:space="preserve">3. </w:t>
      </w:r>
      <w:r w:rsidR="00DF1DF7">
        <w:t>Raiffeisenbank Austria</w:t>
      </w:r>
      <w:r>
        <w:t xml:space="preserve"> d.d.</w:t>
      </w:r>
    </w:p>
    <w:p w:rsidRDefault="00E14957" w:rsidP="0085757B" w:rsidR="0085757B" w:rsidRPr="0053264E">
      <w:r>
        <w:t>4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F20" w:rsidR="00606F20">
      <w:r>
        <w:separator/>
      </w:r>
    </w:p>
  </w:endnote>
  <w:endnote w:id="0" w:type="continuationSeparator">
    <w:p w:rsidRDefault="00606F20" w:rsidR="00606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F20" w:rsidR="00606F20">
      <w:r>
        <w:separator/>
      </w:r>
    </w:p>
  </w:footnote>
  <w:footnote w:id="0" w:type="continuationSeparator">
    <w:p w:rsidRDefault="00606F20" w:rsidR="00606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A7F45"/>
    <w:rsid w:val="000B4426"/>
    <w:rsid w:val="000E7C58"/>
    <w:rsid w:val="000F0A0A"/>
    <w:rsid w:val="000F0EF4"/>
    <w:rsid w:val="0017084D"/>
    <w:rsid w:val="001740AB"/>
    <w:rsid w:val="001826BE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B3A4C"/>
    <w:rsid w:val="002D16B2"/>
    <w:rsid w:val="002D49A0"/>
    <w:rsid w:val="002F1438"/>
    <w:rsid w:val="003126C7"/>
    <w:rsid w:val="00343119"/>
    <w:rsid w:val="003746BE"/>
    <w:rsid w:val="00375F51"/>
    <w:rsid w:val="00391C11"/>
    <w:rsid w:val="003B7D93"/>
    <w:rsid w:val="003F4A53"/>
    <w:rsid w:val="004B0A0A"/>
    <w:rsid w:val="004B4514"/>
    <w:rsid w:val="004B6701"/>
    <w:rsid w:val="004D27C4"/>
    <w:rsid w:val="004E4C54"/>
    <w:rsid w:val="0053264E"/>
    <w:rsid w:val="00582442"/>
    <w:rsid w:val="00586283"/>
    <w:rsid w:val="005E1585"/>
    <w:rsid w:val="005E2748"/>
    <w:rsid w:val="00606F20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8F337D"/>
    <w:rsid w:val="00941993"/>
    <w:rsid w:val="0094791B"/>
    <w:rsid w:val="009A0E71"/>
    <w:rsid w:val="009A665E"/>
    <w:rsid w:val="009C5BC5"/>
    <w:rsid w:val="009E0FFF"/>
    <w:rsid w:val="009F5E9F"/>
    <w:rsid w:val="00A058DD"/>
    <w:rsid w:val="00A1777F"/>
    <w:rsid w:val="00A422FE"/>
    <w:rsid w:val="00A51F97"/>
    <w:rsid w:val="00A675FB"/>
    <w:rsid w:val="00AD17CD"/>
    <w:rsid w:val="00AE2532"/>
    <w:rsid w:val="00AF579D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0CD4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DF1DF7"/>
    <w:rsid w:val="00E14957"/>
    <w:rsid w:val="00E21D5B"/>
    <w:rsid w:val="00E406C7"/>
    <w:rsid w:val="00E46311"/>
    <w:rsid w:val="00E80FBC"/>
    <w:rsid w:val="00E81800"/>
    <w:rsid w:val="00E8452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St-4007/2016-11</izvorni_sadrzaj>
    <derivirana_varijabla naziv="DomainObject.Oznaka_1">St-4007/2016-11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4007</izvorni_sadrzaj>
    <derivirana_varijabla naziv="DomainObject.Predmet.Broj_1">4007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St-4007/2016</izvorni_sadrzaj>
    <derivirana_varijabla naziv="DomainObject.Predmet.OznakaBroj_1">St-4007/2016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RAVNOTEŽA SAVJETOVANJE d.o.o. zastupanog po punomoćniku John Gerardus Johannes Lodder</izvorni_sadrzaj>
    <derivirana_varijabla naziv="DomainObject.Predmet.ProtustrankaFormated_1">  RAVNOTEŽA SAVJETOVANJE d.o.o. zastupanog po punomoćniku John Gerardus Johannes Lodder</derivirana_varijabla>
  </DomainObject.Predmet.ProtustrankaFormated>
  <DomainObject.Predmet.ProtustrankaFormatedOIB>
    <izvorni_sadrzaj>  RAVNOTEŽA SAVJETOVANJE d.o.o., OIB 96426512597 zastupanog po punomoćniku John Gerardus Johannes Lodder</izvorni_sadrzaj>
    <derivirana_varijabla naziv="DomainObject.Predmet.ProtustrankaFormatedOIB_1">  RAVNOTEŽA SAVJETOVANJE d.o.o., OIB 96426512597 zastupanog po punomoćniku John Gerardus Johannes Lodder</derivirana_varijabla>
  </DomainObject.Predmet.ProtustrankaFormatedOIB>
  <DomainObject.Predmet.ProtustrankaFormatedWithAdress>
    <izvorni_sadrzaj> RAVNOTEŽA SAVJETOVANJE d.o.o., Voćarsko naselje 124, 10000 Zagreb zastupanog po punomoćniku John Gerardus Johannes Lodder</izvorni_sadrzaj>
    <derivirana_varijabla naziv="DomainObject.Predmet.ProtustrankaFormatedWithAdress_1"> RAVNOTEŽA SAVJETOVANJE d.o.o., Voćarsko naselje 124, 10000 Zagreb zastupanog po punomoćniku John Gerardus Johannes Lodder</derivirana_varijabla>
  </DomainObject.Predmet.ProtustrankaFormatedWithAdress>
  <DomainObject.Predmet.ProtustrankaFormatedWithAdressOIB>
    <izvorni_sadrzaj> RAVNOTEŽA SAVJETOVANJE d.o.o., OIB 96426512597, Voćarsko naselje 124, 10000 Zagreb zastupanog po punomoćniku John Gerardus Johannes Lodder</izvorni_sadrzaj>
    <derivirana_varijabla naziv="DomainObject.Predmet.ProtustrankaFormatedWithAdressOIB_1"> RAVNOTEŽA SAVJETOVANJE d.o.o., OIB 96426512597, Voćarsko naselje 124, 10000 Zagreb zastupanog po punomoćniku John Gerardus Johannes Lodder</derivirana_varijabla>
  </DomainObject.Predmet.ProtustrankaFormatedWithAdressOIB>
  <DomainObject.Predmet.ProtustrankaWithAdress>
    <izvorni_sadrzaj>RAVNOTEŽA SAVJETOVANJE d.o.o. Voćarsko naselje 124, 10000 Zagreb</izvorni_sadrzaj>
    <derivirana_varijabla naziv="DomainObject.Predmet.ProtustrankaWithAdress_1">RAVNOTEŽA SAVJETOVANJE d.o.o. Voćarsko naselje 124, 10000 Zagreb</derivirana_varijabla>
  </DomainObject.Predmet.ProtustrankaWithAdress>
  <DomainObject.Predmet.ProtustrankaWithAdressOIB>
    <izvorni_sadrzaj>RAVNOTEŽA SAVJETOVANJE d.o.o., OIB 96426512597, Voćarsko naselje 124, 10000 Zagreb</izvorni_sadrzaj>
    <derivirana_varijabla naziv="DomainObject.Predmet.ProtustrankaWithAdressOIB_1">RAVNOTEŽA SAVJETOVANJE d.o.o., OIB 96426512597, Voćarsko naselje 124, 10000 Zagreb</derivirana_varijabla>
  </DomainObject.Predmet.ProtustrankaWithAdressOIB>
  <DomainObject.Predmet.ProtustrankaNazivFormated>
    <izvorni_sadrzaj>RAVNOTEŽA SAVJETOVANJE d.o.o.</izvorni_sadrzaj>
    <derivirana_varijabla naziv="DomainObject.Predmet.ProtustrankaNazivFormated_1">RAVNOTEŽA SAVJETOVANJE d.o.o.</derivirana_varijabla>
  </DomainObject.Predmet.ProtustrankaNazivFormated>
  <DomainObject.Predmet.ProtustrankaNazivFormatedOIB>
    <izvorni_sadrzaj>RAVNOTEŽA SAVJETOVANJE d.o.o., OIB 96426512597</izvorni_sadrzaj>
    <derivirana_varijabla naziv="DomainObject.Predmet.ProtustrankaNazivFormatedOIB_1">RAVNOTEŽA SAVJETOVANJE d.o.o., OIB 96426512597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RAVNOTEŽA SAVJETOVANJE d.o.o. zastupanog po punomoćniku John Gerardus Johannes Lodder</item>
    </izvorni_sadrzaj>
    <derivirana_varijabla naziv="DomainObject.Predmet.ProtuStrankaListFormated_1">
      <item>RAVNOTEŽA SAVJETOVANJE d.o.o. zastupanog po punomoćniku John Gerardus Johannes Lodder</item>
    </derivirana_varijabla>
  </DomainObject.Predmet.ProtuStrankaListFormated>
  <DomainObject.Predmet.ProtuStrankaListFormatedOIB>
    <izvorni_sadrzaj>
      <item>RAVNOTEŽA SAVJETOVANJE d.o.o., OIB 96426512597 zastupanog po punomoćniku John Gerardus Johannes Lodder</item>
    </izvorni_sadrzaj>
    <derivirana_varijabla naziv="DomainObject.Predmet.ProtuStrankaListFormatedOIB_1">
      <item>RAVNOTEŽA SAVJETOVANJE d.o.o., OIB 96426512597 zastupanog po punomoćniku John Gerardus Johannes Lodder</item>
    </derivirana_varijabla>
  </DomainObject.Predmet.ProtuStrankaListFormatedOIB>
  <DomainObject.Predmet.ProtuStrankaListFormatedWithAdress>
    <izvorni_sadrzaj>
      <item>RAVNOTEŽA SAVJETOVANJE d.o.o., Voćarsko naselje 124, 10000 Zagreb zastupanog po punomoćniku John Gerardus Johannes Lodder</item>
    </izvorni_sadrzaj>
    <derivirana_varijabla naziv="DomainObject.Predmet.ProtuStrankaListFormatedWithAdress_1">
      <item>RAVNOTEŽA SAVJETOVANJE d.o.o., Voćarsko naselje 124, 10000 Zagreb zastupanog po punomoćniku John Gerardus Johannes Lodder</item>
    </derivirana_varijabla>
  </DomainObject.Predmet.ProtuStrankaListFormatedWithAdress>
  <DomainObject.Predmet.ProtuStrankaListFormatedWithAdressOIB>
    <izvorni_sadrzaj>
      <item>RAVNOTEŽA SAVJETOVANJE d.o.o., OIB 96426512597, Voćarsko naselje 124, 10000 Zagreb zastupanog po punomoćniku John Gerardus Johannes Lodder</item>
    </izvorni_sadrzaj>
    <derivirana_varijabla naziv="DomainObject.Predmet.ProtuStrankaListFormatedWithAdressOIB_1">
      <item>RAVNOTEŽA SAVJETOVANJE d.o.o., OIB 96426512597, Voćarsko naselje 124, 10000 Zagreb zastupanog po punomoćniku John Gerardus Johannes Lodder</item>
    </derivirana_varijabla>
  </DomainObject.Predmet.ProtuStrankaListFormatedWithAdressOIB>
  <DomainObject.Predmet.ProtuStrankaListNazivFormated>
    <izvorni_sadrzaj>
      <item>RAVNOTEŽA SAVJETOVANJE d.o.o.</item>
    </izvorni_sadrzaj>
    <derivirana_varijabla naziv="DomainObject.Predmet.ProtuStrankaListNazivFormated_1">
      <item>RAVNOTEŽA SAVJETOVANJE d.o.o.</item>
    </derivirana_varijabla>
  </DomainObject.Predmet.ProtuStrankaListNazivFormated>
  <DomainObject.Predmet.ProtuStrankaListNazivFormatedOIB>
    <izvorni_sadrzaj>
      <item>RAVNOTEŽA SAVJETOVANJE d.o.o., OIB 96426512597</item>
    </izvorni_sadrzaj>
    <derivirana_varijabla naziv="DomainObject.Predmet.ProtuStrankaListNazivFormatedOIB_1">
      <item>RAVNOTEŽA SAVJETOVANJE d.o.o., OIB 96426512597</item>
    </derivirana_varijabla>
  </DomainObject.Predmet.ProtuStrankaListNazivFormatedOIB>
  <DomainObject.Predmet.OstaliListFormated>
    <izvorni_sadrzaj>
      <item>John Gerardus Johannes Lodder punomoćnik sudionika u postupku RAVNOTEŽA SAVJETOVANJE d.o.o.</item>
    </izvorni_sadrzaj>
    <derivirana_varijabla naziv="DomainObject.Predmet.OstaliListFormated_1">
      <item>John Gerardus Johannes Lodder punomoćnik sudionika u postupku RAVNOTEŽA SAVJETOVANJE d.o.o.</item>
    </derivirana_varijabla>
  </DomainObject.Predmet.OstaliListFormated>
  <DomainObject.Predmet.OstaliListFormatedOIB>
    <izvorni_sadrzaj>
      <item>John Gerardus Johannes Lodder, OIB 84076552071 punomoćnik sudionika u postupku RAVNOTEŽA SAVJETOVANJE d.o.o.</item>
    </izvorni_sadrzaj>
    <derivirana_varijabla naziv="DomainObject.Predmet.OstaliListFormatedOIB_1">
      <item>John Gerardus Johannes Lodder, OIB 84076552071 punomoćnik sudionika u postupku RAVNOTEŽA SAVJETOVANJE d.o.o.</item>
    </derivirana_varijabla>
  </DomainObject.Predmet.OstaliListFormatedOIB>
  <DomainObject.Predmet.OstaliListFormatedWithAdress>
    <izvorni_sadrzaj>
      <item>John Gerardus Johannes Lodder, Boliviastraat 26, 2622 BL Delft BL Delft punomoćnik sudionika u postupku RAVNOTEŽA SAVJETOVANJE d.o.o.</item>
    </izvorni_sadrzaj>
    <derivirana_varijabla naziv="DomainObject.Predmet.OstaliListFormatedWithAdress_1">
      <item>John Gerardus Johannes Lodder, Boliviastraat 26, 2622 BL Delft BL Delft punomoćnik sudionika u postupku RAVNOTEŽA SAVJETOVANJE d.o.o.</item>
    </derivirana_varijabla>
  </DomainObject.Predmet.OstaliListFormatedWithAdress>
  <DomainObject.Predmet.OstaliListFormatedWithAdressOIB>
    <izvorni_sadrzaj>
      <item>John Gerardus Johannes Lodder, OIB 84076552071, Boliviastraat 26, 2622 BL Delft BL Delft punomoćnik sudionika u postupku RAVNOTEŽA SAVJETOVANJE d.o.o.</item>
    </izvorni_sadrzaj>
    <derivirana_varijabla naziv="DomainObject.Predmet.OstaliListFormatedWithAdressOIB_1">
      <item>John Gerardus Johannes Lodder, OIB 84076552071, Boliviastraat 26, 2622 BL Delft BL Delft punomoćnik sudionika u postupku RAVNOTEŽA SAVJETOVANJE d.o.o.</item>
    </derivirana_varijabla>
  </DomainObject.Predmet.OstaliListFormatedWithAdressOIB>
  <DomainObject.Predmet.OstaliListNazivFormated>
    <izvorni_sadrzaj>
      <item>John Gerardus Johannes Lodder</item>
    </izvorni_sadrzaj>
    <derivirana_varijabla naziv="DomainObject.Predmet.OstaliListNazivFormated_1">
      <item>John Gerardus Johannes Lodder</item>
    </derivirana_varijabla>
  </DomainObject.Predmet.OstaliListNazivFormated>
  <DomainObject.Predmet.OstaliListNazivFormatedOIB>
    <izvorni_sadrzaj>
      <item>John Gerardus Johannes Lodder, OIB 84076552071</item>
    </izvorni_sadrzaj>
    <derivirana_varijabla naziv="DomainObject.Predmet.OstaliListNazivFormatedOIB_1">
      <item>John Gerardus Johannes Lodder, OIB 84076552071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St-4007/2016-11</izvorni_sadrzaj>
    <derivirana_varijabla naziv="DomainObject.PoslovniBrojDokumenta_1">St-4007/2016-11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RAVNOTEŽA SAVJETOVANJE d.o.o.</izvorni_sadrzaj>
    <derivirana_varijabla naziv="DomainObject.Predmet.ProtustrankaIDrugi_1">RAVNOTEŽA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RAVNOTEŽA SAVJETOVANJE d.o.o., OIB 96426512597, Voćarsko naselje 124, 10000 Zagreb</izvorni_sadrzaj>
    <derivirana_varijabla naziv="DomainObject.Predmet.ProtustrankaIDrugiAdressOIB_1">RAVNOTEŽA SAVJETOVANJE d.o.o., OIB 96426512597, Voćarsko naselje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RAVNOTEŽA SAVJETOVANJE d.o.o.</item>
      <item>John Gerardus Johannes Lodder</item>
    </izvorni_sadrzaj>
    <derivirana_varijabla naziv="DomainObject.Predmet.SudioniciListNaziv_1">
      <item>FINA Regionalni centar Zagreb</item>
      <item>RAVNOTEŽA SAVJETOVANJE d.o.o.</item>
      <item>John Gerardus Johannes Lodder</item>
    </derivirana_varijabla>
  </DomainObject.Predmet.SudioniciListNaziv>
  <DomainObject.Predmet.SudioniciListAdressOIB>
    <izvorni_sadrzaj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izvorni_sadrzaj>
    <derivirana_varijabla naziv="DomainObject.Predmet.SudioniciListAdressOIB_1"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96426512597</item>
      <item>, OIB 84076552071</item>
    </izvorni_sadrzaj>
    <derivirana_varijabla naziv="DomainObject.Predmet.SudioniciListNazivOIB_1">
      <item>, OIB 85821130368</item>
      <item>, OIB 96426512597</item>
      <item>, OIB 84076552071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8CEC9-A4B7-4AD1-BFD2-C7621A257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832</properties:Characters>
  <properties:Lines>40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2017-07-21T12:31:00Z</dcterms:created>
  <dc:creator>gboljkovac</dc:creator>
  <cp:lastModifiedBy>Marina Markić</cp:lastModifiedBy>
  <cp:lastPrinted>2017-07-21T12:38:00Z</cp:lastPrinted>
  <dcterms:modified xmlns:xsi="http://www.w3.org/2001/XMLSchema-instance" xsi:type="dcterms:W3CDTF">2017-07-24T08:39:00Z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St-4007/2016-11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