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c437" w14:paraId="2a1c437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</w:t>
      </w:r>
      <w:r w:rsidR="00BC4028">
        <w:rPr>
          <w:b/>
        </w:rPr>
        <w:t xml:space="preserve">  </w:t>
      </w:r>
      <w:r w:rsidRPr="005829BB">
        <w:rPr>
          <w:b/>
        </w:rPr>
        <w:t xml:space="preserve">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BC4028" w:rsidP="00B271A9" w:rsidR="008C04AA" w:rsidRPr="005829BB">
      <w:r>
        <w:t xml:space="preserve">   </w:t>
      </w:r>
      <w:r w:rsidR="008C04AA" w:rsidRPr="005829BB">
        <w:t xml:space="preserve"> REPUBLIKA HRVATSKA </w:t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BC4028">
      <w:r w:rsidRPr="005829BB">
        <w:t xml:space="preserve"> </w:t>
      </w:r>
      <w:r w:rsidR="00BC4028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0C58C7" w:rsidR="008D67D3" w:rsidRPr="005829BB">
      <w:pPr>
        <w:jc w:val="both"/>
      </w:pPr>
      <w:r w:rsidRPr="005829BB">
        <w:tab/>
      </w:r>
      <w:r w:rsidR="00B57784" w:rsidRPr="00B57784">
        <w:t>Trgovački sud u Pazinu, po sucu tog suda Ivanu Dujiću, kao sucu pojedincu, u stečajnom postupku nad Stečajnom masom AGRO-INVESTING d.o.o. u stečaju Rijeka, Markovići 21, OIB 18843902482</w:t>
      </w:r>
      <w:r w:rsidR="00B00595">
        <w:t xml:space="preserve">, </w:t>
      </w:r>
      <w:r w:rsidR="001C3791">
        <w:t>30</w:t>
      </w:r>
      <w:r w:rsidR="005F652C" w:rsidRPr="005829BB">
        <w:t xml:space="preserve">. </w:t>
      </w:r>
      <w:r w:rsidR="001C3791">
        <w:t>listopada</w:t>
      </w:r>
      <w:r w:rsidR="00ED3BEC" w:rsidRPr="005829BB">
        <w:t xml:space="preserve"> 201</w:t>
      </w:r>
      <w:r w:rsidR="00500525">
        <w:t>8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koja će se održati dana </w:t>
      </w:r>
    </w:p>
    <w:p w:rsidRDefault="00500525" w:rsidP="005829BB" w:rsidR="00500525" w:rsidRPr="006E7261">
      <w:pPr>
        <w:jc w:val="both"/>
      </w:pPr>
    </w:p>
    <w:p w:rsidRDefault="004D7B91" w:rsidP="005829BB" w:rsidR="005829BB" w:rsidRPr="006E7261">
      <w:pPr>
        <w:jc w:val="center"/>
      </w:pPr>
      <w:r w:rsidRPr="006E7261">
        <w:t>2</w:t>
      </w:r>
      <w:r w:rsidR="001C3791">
        <w:t>8</w:t>
      </w:r>
      <w:r w:rsidR="005829BB" w:rsidRPr="006E7261">
        <w:t xml:space="preserve">. </w:t>
      </w:r>
      <w:r w:rsidR="001C3791">
        <w:t>studenog</w:t>
      </w:r>
      <w:r w:rsidR="00163AAB" w:rsidRPr="006E7261">
        <w:t xml:space="preserve"> </w:t>
      </w:r>
      <w:r w:rsidR="00106C67" w:rsidRPr="006E7261">
        <w:t>201</w:t>
      </w:r>
      <w:r w:rsidR="006029A4" w:rsidRPr="006E7261">
        <w:t>8</w:t>
      </w:r>
      <w:r w:rsidR="00106C67" w:rsidRPr="006E7261">
        <w:t xml:space="preserve">. u </w:t>
      </w:r>
      <w:r w:rsidR="00B57784">
        <w:t>9</w:t>
      </w:r>
      <w:r w:rsidR="00007398" w:rsidRPr="006E7261">
        <w:t>:</w:t>
      </w:r>
      <w:r w:rsidR="00B57784">
        <w:t>3</w:t>
      </w:r>
      <w:r w:rsidR="005829BB" w:rsidRPr="006E7261">
        <w:t>0 sati</w:t>
      </w:r>
    </w:p>
    <w:p w:rsidRDefault="005829BB" w:rsidP="005829BB" w:rsidR="005829BB" w:rsidRPr="006E7261">
      <w:pPr>
        <w:jc w:val="center"/>
      </w:pPr>
      <w:r w:rsidRPr="006E7261">
        <w:t>u prostorijama Trgovačkog suda  u Pazinu,</w:t>
      </w:r>
    </w:p>
    <w:p w:rsidRDefault="005829BB" w:rsidP="005829BB" w:rsidR="005829BB" w:rsidRPr="006E7261">
      <w:pPr>
        <w:jc w:val="center"/>
      </w:pPr>
      <w:r w:rsidRPr="006E7261">
        <w:t>Dršćevka 1, sudnica broj 1.</w:t>
      </w:r>
    </w:p>
    <w:p w:rsidRDefault="005829BB" w:rsidP="005829BB" w:rsidR="005829BB" w:rsidRPr="006E7261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1C3791" w:rsidP="0074295D" w:rsidR="002D7ECA">
      <w:pPr>
        <w:pStyle w:val="Odlomakpopisa"/>
        <w:numPr>
          <w:ilvl w:val="0"/>
          <w:numId w:val="5"/>
        </w:numPr>
        <w:jc w:val="both"/>
      </w:pPr>
      <w:r>
        <w:t xml:space="preserve">Donošenje odluke o </w:t>
      </w:r>
      <w:r w:rsidR="00B57784">
        <w:t xml:space="preserve">unovčenju imovine. </w:t>
      </w:r>
      <w:r w:rsidR="004D7B91">
        <w:t xml:space="preserve"> </w:t>
      </w:r>
    </w:p>
    <w:p w:rsidRDefault="0074295D" w:rsidP="00905C83" w:rsidR="0074295D">
      <w:pPr>
        <w:jc w:val="center"/>
      </w:pPr>
    </w:p>
    <w:p w:rsidRDefault="00905C83" w:rsidP="0074295D" w:rsidR="0074295D" w:rsidRPr="005829BB">
      <w:pPr>
        <w:jc w:val="center"/>
      </w:pPr>
      <w:r w:rsidRPr="005829BB">
        <w:t xml:space="preserve">U Pazinu, </w:t>
      </w:r>
      <w:r w:rsidR="001C3791" w:rsidRPr="001C3791">
        <w:t>30. listopada 2018.</w:t>
      </w:r>
    </w:p>
    <w:p w:rsidRDefault="00905C83" w:rsidP="00905C83" w:rsidR="00F03DCF">
      <w:r w:rsidRPr="005829BB">
        <w:t xml:space="preserve">                                                                                        </w:t>
      </w:r>
      <w:r w:rsidRPr="005829BB">
        <w:tab/>
        <w:t xml:space="preserve">     </w:t>
      </w:r>
      <w:r w:rsidR="00F03DCF">
        <w:t xml:space="preserve"> </w:t>
      </w:r>
    </w:p>
    <w:p w:rsidRDefault="00F03DCF" w:rsidP="00905C83" w:rsidR="00905C83" w:rsidRPr="005829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5C83" w:rsidRPr="005829BB">
        <w:t xml:space="preserve"> </w:t>
      </w:r>
      <w:r w:rsidR="00905C83"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>Ivan Dujić</w:t>
      </w:r>
      <w:r w:rsidR="00AA2AF1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R="00B57784">
      <w:r>
        <w:t>- e</w:t>
      </w:r>
      <w:r w:rsidR="00B57784">
        <w:t>-oglasna ploča suda</w:t>
      </w:r>
    </w:p>
    <w:p w:rsidRDefault="004D7B91" w:rsidR="004D7B91">
      <w:r>
        <w:t xml:space="preserve">- stečajni upravitelj </w:t>
      </w:r>
      <w:r w:rsidR="00B57784">
        <w:t xml:space="preserve">Gordan Blagojević </w:t>
      </w:r>
    </w:p>
    <w:sectPr w:rsidSect="00BC4028" w:rsidR="004D7B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D00" w:rsidP="008C04AA" w:rsidR="00D70D00">
      <w:r>
        <w:separator/>
      </w:r>
    </w:p>
  </w:endnote>
  <w:endnote w:id="0" w:type="continuationSeparator">
    <w:p w:rsidRDefault="00D70D00" w:rsidP="008C04AA" w:rsidR="00D70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D00" w:rsidP="008C04AA" w:rsidR="00D70D00">
      <w:r>
        <w:separator/>
      </w:r>
    </w:p>
  </w:footnote>
  <w:footnote w:id="0" w:type="continuationSeparator">
    <w:p w:rsidRDefault="00D70D00" w:rsidP="008C04AA" w:rsidR="00D70D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2AF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F03DCF">
      <w:t xml:space="preserve">      </w:t>
    </w:r>
    <w:r w:rsidR="00E50EC8" w:rsidRPr="00E50EC8">
      <w:t>10 St-</w:t>
    </w:r>
    <w:r w:rsidR="001C3791">
      <w:t>1</w:t>
    </w:r>
    <w:r w:rsidR="00B57784">
      <w:t>60</w:t>
    </w:r>
    <w:r w:rsidR="00E50EC8" w:rsidRPr="00E50EC8">
      <w:t>/</w:t>
    </w:r>
    <w:r w:rsidR="00E50EC8">
      <w:t>201</w:t>
    </w:r>
    <w:r w:rsidR="00B57784">
      <w:t>6</w:t>
    </w:r>
    <w:r w:rsidR="00E50EC8">
      <w:t>-</w:t>
    </w:r>
    <w:r w:rsidR="00B57784">
      <w:t>119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D584A"/>
    <w:multiLevelType w:val="hybridMultilevel"/>
    <w:tmpl w:val="F9221816"/>
    <w:lvl w:tplc="33548760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48633982"/>
    <w:multiLevelType w:val="hybridMultilevel"/>
    <w:tmpl w:val="8E4ED170"/>
    <w:lvl w:tplc="149AA89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C965149"/>
    <w:multiLevelType w:val="hybridMultilevel"/>
    <w:tmpl w:val="BF3CD6DA"/>
    <w:lvl w:tplc="09E02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07398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67"/>
    <w:rsid w:val="00153A82"/>
    <w:rsid w:val="0016228A"/>
    <w:rsid w:val="00163AAB"/>
    <w:rsid w:val="00195136"/>
    <w:rsid w:val="001A1476"/>
    <w:rsid w:val="001A24DB"/>
    <w:rsid w:val="001A5016"/>
    <w:rsid w:val="001C3791"/>
    <w:rsid w:val="001C5608"/>
    <w:rsid w:val="001E75F6"/>
    <w:rsid w:val="001E7650"/>
    <w:rsid w:val="001E7AED"/>
    <w:rsid w:val="00220C40"/>
    <w:rsid w:val="00256EE1"/>
    <w:rsid w:val="00257655"/>
    <w:rsid w:val="002668F5"/>
    <w:rsid w:val="00285877"/>
    <w:rsid w:val="00293BDB"/>
    <w:rsid w:val="002947C8"/>
    <w:rsid w:val="002A0F80"/>
    <w:rsid w:val="002B1A3F"/>
    <w:rsid w:val="002C58D3"/>
    <w:rsid w:val="002D0ACD"/>
    <w:rsid w:val="002D7ECA"/>
    <w:rsid w:val="002E0070"/>
    <w:rsid w:val="002F4C3C"/>
    <w:rsid w:val="0030157B"/>
    <w:rsid w:val="00301602"/>
    <w:rsid w:val="00321E37"/>
    <w:rsid w:val="00326C83"/>
    <w:rsid w:val="003365DF"/>
    <w:rsid w:val="0035048B"/>
    <w:rsid w:val="0038074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92753"/>
    <w:rsid w:val="004A2979"/>
    <w:rsid w:val="004A41A9"/>
    <w:rsid w:val="004D1528"/>
    <w:rsid w:val="004D47B4"/>
    <w:rsid w:val="004D7B91"/>
    <w:rsid w:val="004E1BDF"/>
    <w:rsid w:val="004E6A5A"/>
    <w:rsid w:val="00500525"/>
    <w:rsid w:val="0051603B"/>
    <w:rsid w:val="00554328"/>
    <w:rsid w:val="005829BB"/>
    <w:rsid w:val="00596D9F"/>
    <w:rsid w:val="005A396A"/>
    <w:rsid w:val="005B6B0F"/>
    <w:rsid w:val="005C7566"/>
    <w:rsid w:val="005E4638"/>
    <w:rsid w:val="005F57AE"/>
    <w:rsid w:val="005F652C"/>
    <w:rsid w:val="006029A4"/>
    <w:rsid w:val="00627A68"/>
    <w:rsid w:val="006351AF"/>
    <w:rsid w:val="00641C5A"/>
    <w:rsid w:val="00664682"/>
    <w:rsid w:val="00670C5A"/>
    <w:rsid w:val="00692004"/>
    <w:rsid w:val="00694576"/>
    <w:rsid w:val="006B5B62"/>
    <w:rsid w:val="006C693F"/>
    <w:rsid w:val="006D6EF4"/>
    <w:rsid w:val="006E061C"/>
    <w:rsid w:val="006E1921"/>
    <w:rsid w:val="006E7261"/>
    <w:rsid w:val="0071183C"/>
    <w:rsid w:val="0073321E"/>
    <w:rsid w:val="0074295D"/>
    <w:rsid w:val="00762A32"/>
    <w:rsid w:val="00774CCA"/>
    <w:rsid w:val="00797EE5"/>
    <w:rsid w:val="007D067A"/>
    <w:rsid w:val="00842507"/>
    <w:rsid w:val="0088211F"/>
    <w:rsid w:val="00887DAA"/>
    <w:rsid w:val="00896246"/>
    <w:rsid w:val="00896573"/>
    <w:rsid w:val="008976F9"/>
    <w:rsid w:val="008C04AA"/>
    <w:rsid w:val="008D323C"/>
    <w:rsid w:val="008D67D3"/>
    <w:rsid w:val="00900FC5"/>
    <w:rsid w:val="00905C83"/>
    <w:rsid w:val="00910072"/>
    <w:rsid w:val="0092453D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B122E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21E2"/>
    <w:rsid w:val="00A94A08"/>
    <w:rsid w:val="00AA2AF1"/>
    <w:rsid w:val="00AB235C"/>
    <w:rsid w:val="00AD3F57"/>
    <w:rsid w:val="00AD633B"/>
    <w:rsid w:val="00AE7866"/>
    <w:rsid w:val="00AE7FC8"/>
    <w:rsid w:val="00AF11EC"/>
    <w:rsid w:val="00AF2FA5"/>
    <w:rsid w:val="00AF3BC7"/>
    <w:rsid w:val="00B00595"/>
    <w:rsid w:val="00B05DBB"/>
    <w:rsid w:val="00B177E0"/>
    <w:rsid w:val="00B271A9"/>
    <w:rsid w:val="00B4030D"/>
    <w:rsid w:val="00B44294"/>
    <w:rsid w:val="00B57784"/>
    <w:rsid w:val="00B85607"/>
    <w:rsid w:val="00B90BC5"/>
    <w:rsid w:val="00B966E2"/>
    <w:rsid w:val="00BA1924"/>
    <w:rsid w:val="00BC4028"/>
    <w:rsid w:val="00BC6E78"/>
    <w:rsid w:val="00BE5A8E"/>
    <w:rsid w:val="00BE637F"/>
    <w:rsid w:val="00C1255B"/>
    <w:rsid w:val="00C140F4"/>
    <w:rsid w:val="00C320EA"/>
    <w:rsid w:val="00C37863"/>
    <w:rsid w:val="00C764D7"/>
    <w:rsid w:val="00C95E59"/>
    <w:rsid w:val="00CA1286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4639F"/>
    <w:rsid w:val="00D5398B"/>
    <w:rsid w:val="00D70D00"/>
    <w:rsid w:val="00D93ECB"/>
    <w:rsid w:val="00DC12DD"/>
    <w:rsid w:val="00DD43DA"/>
    <w:rsid w:val="00DE0F0E"/>
    <w:rsid w:val="00E016CC"/>
    <w:rsid w:val="00E13AF4"/>
    <w:rsid w:val="00E24E38"/>
    <w:rsid w:val="00E41DF2"/>
    <w:rsid w:val="00E45D62"/>
    <w:rsid w:val="00E50EC8"/>
    <w:rsid w:val="00E50F23"/>
    <w:rsid w:val="00E523DE"/>
    <w:rsid w:val="00E53610"/>
    <w:rsid w:val="00E60ABE"/>
    <w:rsid w:val="00E64CB0"/>
    <w:rsid w:val="00E941F7"/>
    <w:rsid w:val="00EA3ECD"/>
    <w:rsid w:val="00EB0698"/>
    <w:rsid w:val="00EB08A7"/>
    <w:rsid w:val="00ED2948"/>
    <w:rsid w:val="00ED3BEC"/>
    <w:rsid w:val="00EE7DC4"/>
    <w:rsid w:val="00EF5094"/>
    <w:rsid w:val="00F03DCF"/>
    <w:rsid w:val="00F07B51"/>
    <w:rsid w:val="00F13312"/>
    <w:rsid w:val="00F239F3"/>
    <w:rsid w:val="00F44100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A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A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A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A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A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A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A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A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veljače 2018.</izvorni_sadrzaj>
    <derivirana_varijabla naziv="DomainObject.Predmet.DatumArhiviranja_1">28. veljače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>6. veljače 2047.</izvorni_sadrzaj>
    <derivirana_varijabla naziv="DomainObject.Predmet.DatumRokaCuvanja_1">6. veljače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veljače 2018.</izvorni_sadrzaj>
    <derivirana_varijabla naziv="DomainObject.Predmet.DatumZatvaranja_1">28. veljače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hr.ibm.icms.common.model.sluzbeneosobe.Referada@5a405a4[id=5808, dbStatus=null, naziv=Referada 10, oznaka=null, sudac=null] &lt;-hr.ibm.icms.common.model.sluzbeneosobe.Referada@5a405a4[status dodjele: =false]</izvorni_sadrzaj>
    <derivirana_varijabla naziv="DomainObject.Predmet.MjestoCuvanja_1">hr.ibm.icms.common.model.sluzbeneosobe.Referada@5a405a4[id=5808, dbStatus=null, naziv=Referada 10, oznaka=null, sudac=null] &lt;-hr.ibm.icms.common.model.sluzbeneosobe.Referada@5a405a4[status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</izvorni_sadrzaj>
    <derivirana_varijabla naziv="DomainObject.Predmet.Opis_1">novi br.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>prilog: registrator (u ref. 10)
svežanj I-II u ref.10</izvorni_sadrzaj>
    <derivirana_varijabla naziv="DomainObject.Predmet.PrimjedbaSuca_1">prilog: registrator (u ref. 10)
svežanj I-II u ref.10</derivirana_varijabla>
  </DomainObject.Predmet.PrimjedbaSuca>
  <DomainObject.Predmet.ProtustrankaFormated>
    <izvorni_sadrzaj>  Stečajna masa iza AGRO - INVESTING d.o.o. "u stečaju" zastupanog po punomoćniku stečajni upravitelj GORDAN BLAGOJEVIĆ; pun. steč. uprav. MARKO ZAGORAC</izvorni_sadrzaj>
    <derivirana_varijabla naziv="DomainObject.Predmet.ProtustrankaFormated_1">  Stečajna masa iza AGRO - INVESTING d.o.o. "u stečaju" zastupanog po punomoćniku stečajni upravitelj GORDAN BLAGOJEVIĆ; pun. steč. uprav. MARKO ZAGORAC</derivirana_varijabla>
  </DomainObject.Predmet.ProtustrankaFormated>
  <DomainObject.Predmet.ProtustrankaFormatedOIB>
    <izvorni_sadrzaj>  Stečajna masa iza AGRO - INVESTING d.o.o. "u stečaju", OIB 18843902482 zastupanog po punomoćniku stečajni upravitelj GORDAN BLAGOJEVIĆ; pun. steč. uprav. MARKO ZAGORAC</izvorni_sadrzaj>
    <derivirana_varijabla naziv="DomainObject.Predmet.ProtustrankaFormatedOIB_1">  Stečajna masa iza AGRO - INVESTING d.o.o. "u stečaju", OIB 18843902482 zastupanog po punomoćniku stečajni upravitelj GORDAN BLAGOJEVIĆ; pun. steč. uprav. MARKO ZAGORAC</derivirana_varijabla>
  </DomainObject.Predmet.ProtustrankaFormatedOIB>
  <DomainObject.Predmet.ProtustrankaFormatedWithAdress>
    <izvorni_sadrzaj> Stečajna masa iza AGRO - INVESTING d.o.o. "u stečaju", Markovići 21, 51000 Rijeka zastupanog po punomoćniku stečajni upravitelj GORDAN BLAGOJEVIĆ; pun. steč. uprav. MARKO ZAGORAC</izvorni_sadrzaj>
    <derivirana_varijabla naziv="DomainObject.Predmet.ProtustrankaFormatedWithAdress_1"> Stečajna masa iza AGRO - INVESTING d.o.o. "u stečaju", Markovići 21, 51000 Rijeka zastupanog po punomoćniku stečajni upravitelj GORDAN BLAGOJEVIĆ; pun. steč. uprav. MARKO ZAGORAC</derivirana_varijabla>
  </DomainObject.Predmet.ProtustrankaFormatedWithAdress>
  <DomainObject.Predmet.ProtustrankaFormatedWithAdressOIB>
    <izvorni_sadrzaj> Stečajna masa iza AGRO - INVESTING d.o.o. "u stečaju", OIB 18843902482, Markovići 21, 51000 Rijeka zastupanog po punomoćniku stečajni upravitelj GORDAN BLAGOJEVIĆ; pun. steč. uprav. MARKO ZAGORAC</izvorni_sadrzaj>
    <derivirana_varijabla naziv="DomainObject.Predmet.ProtustrankaFormatedWithAdressOIB_1"> Stečajna masa iza AGRO - INVESTING d.o.o. "u stečaju", OIB 18843902482, Markovići 21, 51000 Rijeka zastupanog po punomoćniku stečajni upravitelj GORDAN BLAGOJEVIĆ; pun. steč. uprav. MARKO ZAGORAC</derivirana_varijabla>
  </DomainObject.Predmet.ProtustrankaFormatedWithAdressOIB>
  <DomainObject.Predmet.ProtustrankaWithAdress>
    <izvorni_sadrzaj>Stečajna masa iza AGRO - INVESTING d.o.o. "u stečaju" Markovići 21, 51000 Rijeka</izvorni_sadrzaj>
    <derivirana_varijabla naziv="DomainObject.Predmet.ProtustrankaWithAdress_1">Stečajna masa iza AGRO - INVESTING d.o.o. "u stečaju" Markovići 21, 51000 Rijeka</derivirana_varijabla>
  </DomainObject.Predmet.ProtustrankaWithAdress>
  <DomainObject.Predmet.ProtustrankaWithAdressOIB>
    <izvorni_sadrzaj>Stečajna masa iza AGRO - INVESTING d.o.o. "u stečaju", OIB 18843902482, Markovići 21, 51000 Rijeka</izvorni_sadrzaj>
    <derivirana_varijabla naziv="DomainObject.Predmet.ProtustrankaWithAdressOIB_1">Stečajna masa iza AGRO - INVESTING d.o.o. "u stečaju", OIB 18843902482, Markovići 21, 51000 Rijeka</derivirana_varijabla>
  </DomainObject.Predmet.ProtustrankaWithAdressOIB>
  <DomainObject.Predmet.ProtustrankaNazivFormated>
    <izvorni_sadrzaj>Stečajna masa iza AGRO - INVESTING d.o.o. "u stečaju"</izvorni_sadrzaj>
    <derivirana_varijabla naziv="DomainObject.Predmet.ProtustrankaNazivFormated_1">Stečajna masa iza AGRO - INVESTING d.o.o. "u stečaju"</derivirana_varijabla>
  </DomainObject.Predmet.ProtustrankaNazivFormated>
  <DomainObject.Predmet.ProtustrankaNazivFormatedOIB>
    <izvorni_sadrzaj>Stečajna masa iza AGRO - INVESTING d.o.o. "u stečaju", OIB 18843902482</izvorni_sadrzaj>
    <derivirana_varijabla naziv="DomainObject.Predmet.ProtustrankaNazivFormatedOIB_1">Stečajna masa iza AGRO - INVESTING d.o.o. "u stečaju", OIB 18843902482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ADRIA d.o.o. KRŠAN</izvorni_sadrzaj>
    <derivirana_varijabla naziv="DomainObject.Predmet.StrankaFormated_1">  BIO ADRIA d.o.o. KRŠAN</derivirana_varijabla>
  </DomainObject.Predmet.StrankaFormated>
  <DomainObject.Predmet.StrankaFormatedOIB>
    <izvorni_sadrzaj>  BIO ADRIA d.o.o. KRŠAN, OIB 70022149110</izvorni_sadrzaj>
    <derivirana_varijabla naziv="DomainObject.Predmet.StrankaFormatedOIB_1">  BIO ADRIA d.o.o. KRŠAN, OIB 70022149110</derivirana_varijabla>
  </DomainObject.Predmet.StrankaFormatedOIB>
  <DomainObject.Predmet.StrankaFormatedWithAdress>
    <izvorni_sadrzaj> BIO ADRIA d.o.o. KRŠAN, Polje Čepić, Kloštar 2/a, 52232 Kršan</izvorni_sadrzaj>
    <derivirana_varijabla naziv="DomainObject.Predmet.StrankaFormatedWithAdress_1"> BIO ADRIA d.o.o. KRŠAN, Polje Čepić, Kloštar 2/a, 52232 Kršan</derivirana_varijabla>
  </DomainObject.Predmet.StrankaFormatedWithAdress>
  <DomainObject.Predmet.StrankaFormatedWithAdressOIB>
    <izvorni_sadrzaj> BIO ADRIA d.o.o. KRŠAN, OIB 70022149110, Polje Čepić, Kloštar 2/a, 52232 Kršan</izvorni_sadrzaj>
    <derivirana_varijabla naziv="DomainObject.Predmet.StrankaFormatedWithAdressOIB_1"> BIO ADRIA d.o.o. KRŠAN, OIB 70022149110, Polje Čepić, Kloštar 2/a, 52232 Kršan</derivirana_varijabla>
  </DomainObject.Predmet.StrankaFormatedWithAdressOIB>
  <DomainObject.Predmet.StrankaWithAdress>
    <izvorni_sadrzaj>BIO ADRIA d.o.o. KRŠAN Polje Čepić, Kloštar 2/a,52232 Kršan</izvorni_sadrzaj>
    <derivirana_varijabla naziv="DomainObject.Predmet.StrankaWithAdress_1">BIO ADRIA d.o.o. KRŠAN Polje Čepić, Kloštar 2/a,52232 Kršan</derivirana_varijabla>
  </DomainObject.Predmet.StrankaWithAdress>
  <DomainObject.Predmet.StrankaWithAdressOIB>
    <izvorni_sadrzaj>BIO ADRIA d.o.o. KRŠAN, OIB 70022149110, Polje Čepić, Kloštar 2/a,52232 Kršan</izvorni_sadrzaj>
    <derivirana_varijabla naziv="DomainObject.Predmet.StrankaWithAdressOIB_1">BIO ADRIA d.o.o. KRŠAN, OIB 70022149110, Polje Čepić, Kloštar 2/a,52232 Kršan</derivirana_varijabla>
  </DomainObject.Predmet.StrankaWithAdressOIB>
  <DomainObject.Predmet.StrankaNazivFormated>
    <izvorni_sadrzaj>BIO ADRIA d.o.o. KRŠAN</izvorni_sadrzaj>
    <derivirana_varijabla naziv="DomainObject.Predmet.StrankaNazivFormated_1">BIO ADRIA d.o.o. KRŠAN</derivirana_varijabla>
  </DomainObject.Predmet.StrankaNazivFormated>
  <DomainObject.Predmet.StrankaNazivFormatedOIB>
    <izvorni_sadrzaj>BIO ADRIA d.o.o. KRŠAN, OIB 70022149110</izvorni_sadrzaj>
    <derivirana_varijabla naziv="DomainObject.Predmet.StrankaNazivFormatedOIB_1">BIO ADRIA d.o.o. KRŠAN, OIB 70022149110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88555.80</izvorni_sadrzaj>
    <derivirana_varijabla naziv="DomainObject.Predmet.TrenutnaVrijednost_1">88555.80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BIO ADRIA d.o.o. KRŠAN</item>
    </izvorni_sadrzaj>
    <derivirana_varijabla naziv="DomainObject.Predmet.StrankaListFormated_1">
      <item>BIO ADRIA d.o.o. KRŠAN</item>
    </derivirana_varijabla>
  </DomainObject.Predmet.StrankaListFormated>
  <DomainObject.Predmet.StrankaListFormatedOIB>
    <izvorni_sadrzaj>
      <item>BIO ADRIA d.o.o. KRŠAN, OIB 70022149110</item>
    </izvorni_sadrzaj>
    <derivirana_varijabla naziv="DomainObject.Predmet.StrankaListFormatedOIB_1">
      <item>BIO ADRIA d.o.o. KRŠAN, OIB 70022149110</item>
    </derivirana_varijabla>
  </DomainObject.Predmet.StrankaListFormatedOIB>
  <DomainObject.Predmet.StrankaListFormatedWithAdress>
    <izvorni_sadrzaj>
      <item>BIO ADRIA d.o.o. KRŠAN, Polje Čepić, Kloštar 2/a, 52232 Kršan</item>
    </izvorni_sadrzaj>
    <derivirana_varijabla naziv="DomainObject.Predmet.StrankaListFormatedWithAdress_1">
      <item>BIO ADRIA d.o.o. KRŠAN, Polje Čepić, Kloštar 2/a, 52232 Kršan</item>
    </derivirana_varijabla>
  </DomainObject.Predmet.StrankaListFormatedWithAdress>
  <DomainObject.Predmet.StrankaListFormatedWithAdressOIB>
    <izvorni_sadrzaj>
      <item>BIO ADRIA d.o.o. KRŠAN, OIB 70022149110, Polje Čepić, Kloštar 2/a, 52232 Kršan</item>
    </izvorni_sadrzaj>
    <derivirana_varijabla naziv="DomainObject.Predmet.StrankaListFormatedWithAdressOIB_1">
      <item>BIO ADRIA d.o.o. KRŠAN, OIB 70022149110, Polje Čepić, Kloštar 2/a, 52232 Kršan</item>
    </derivirana_varijabla>
  </DomainObject.Predmet.StrankaListFormatedWithAdressOIB>
  <DomainObject.Predmet.StrankaListNazivFormated>
    <izvorni_sadrzaj>
      <item>BIO ADRIA d.o.o. KRŠAN</item>
    </izvorni_sadrzaj>
    <derivirana_varijabla naziv="DomainObject.Predmet.StrankaListNazivFormated_1">
      <item>BIO ADRIA d.o.o. KRŠAN</item>
    </derivirana_varijabla>
  </DomainObject.Predmet.StrankaListNazivFormated>
  <DomainObject.Predmet.StrankaListNazivFormatedOIB>
    <izvorni_sadrzaj>
      <item>BIO ADRIA d.o.o. KRŠAN, OIB 70022149110</item>
    </izvorni_sadrzaj>
    <derivirana_varijabla naziv="DomainObject.Predmet.StrankaListNazivFormatedOIB_1">
      <item>BIO ADRIA d.o.o. KRŠAN, OIB 70022149110</item>
    </derivirana_varijabla>
  </DomainObject.Predmet.StrankaListNazivFormatedOIB>
  <DomainObject.Predmet.ProtuStrankaListFormated>
    <izvorni_sadrzaj>
      <item>Stečajna masa iza AGRO - INVESTING d.o.o. "u stečaju" zastupanog po punomoćniku stečajni upravitelj GORDAN BLAGOJEVIĆ; pun. steč. uprav. MARKO ZAGORAC</item>
    </izvorni_sadrzaj>
    <derivirana_varijabla naziv="DomainObject.Predmet.ProtuStrankaListFormated_1">
      <item>Stečajna masa iza AGRO - INVESTING d.o.o. "u stečaju" zastupanog po punomoćniku stečajni upravitelj GORDAN BLAGOJEVIĆ; pun. steč. uprav. MARKO ZAGORAC</item>
    </derivirana_varijabla>
  </DomainObject.Predmet.ProtuStrankaListFormated>
  <DomainObject.Predmet.ProtuStrankaListFormatedOIB>
    <izvorni_sadrzaj>
      <item>Stečajna masa iza AGRO - INVESTING d.o.o. "u stečaju", OIB 18843902482 zastupanog po punomoćniku stečajni upravitelj GORDAN BLAGOJEVIĆ; pun. steč. uprav. MARKO ZAGORAC</item>
    </izvorni_sadrzaj>
    <derivirana_varijabla naziv="DomainObject.Predmet.ProtuStrankaListFormatedOIB_1">
      <item>Stečajna masa iza AGRO - INVESTING d.o.o. "u stečaju", OIB 18843902482 zastupanog po punomoćniku stečajni upravitelj GORDAN BLAGOJEVIĆ; pun. steč. uprav. MARKO ZAGORAC</item>
    </derivirana_varijabla>
  </DomainObject.Predmet.ProtuStrankaListFormatedOIB>
  <DomainObject.Predmet.ProtuStrankaListFormatedWithAdress>
    <izvorni_sadrzaj>
      <item>Stečajna masa iza AGRO - INVESTING d.o.o. "u stečaju", Markovići 21, 51000 Rijeka zastupanog po punomoćniku stečajni upravitelj GORDAN BLAGOJEVIĆ; pun. steč. uprav. MARKO ZAGORAC</item>
    </izvorni_sadrzaj>
    <derivirana_varijabla naziv="DomainObject.Predmet.ProtuStrankaListFormatedWithAdress_1">
      <item>Stečajna masa iza AGRO - INVESTING d.o.o. "u stečaju", Markovići 21, 51000 Rijeka zastupanog po punomoćniku stečajni upravitelj GORDAN BLAGOJEVIĆ; pun. steč. uprav. MARKO ZAGORAC</item>
    </derivirana_varijabla>
  </DomainObject.Predmet.ProtuStrankaListFormatedWithAdress>
  <DomainObject.Predmet.ProtuStrankaListFormatedWithAdressOIB>
    <izvorni_sadrzaj>
      <item>Stečajna masa iza AGRO - INVESTING d.o.o. "u stečaju", OIB 18843902482, Markovići 21, 51000 Rijeka zastupanog po punomoćniku stečajni upravitelj GORDAN BLAGOJEVIĆ; pun. steč. uprav. MARKO ZAGORAC</item>
    </izvorni_sadrzaj>
    <derivirana_varijabla naziv="DomainObject.Predmet.ProtuStrankaListFormatedWithAdressOIB_1">
      <item>Stečajna masa iza AGRO - INVESTING d.o.o. "u stečaju", OIB 18843902482, Markovići 21, 51000 Rijeka zastupanog po punomoćniku stečajni upravitelj GORDAN BLAGOJEVIĆ; pun. steč. uprav. MARKO ZAGORAC</item>
    </derivirana_varijabla>
  </DomainObject.Predmet.ProtuStrankaListFormatedWithAdressOIB>
  <DomainObject.Predmet.ProtuStrankaListNazivFormated>
    <izvorni_sadrzaj>
      <item>Stečajna masa iza AGRO - INVESTING d.o.o. "u stečaju"</item>
    </izvorni_sadrzaj>
    <derivirana_varijabla naziv="DomainObject.Predmet.ProtuStrankaListNazivFormated_1">
      <item>Stečajna masa iza AGRO - INVESTING d.o.o. "u stečaju"</item>
    </derivirana_varijabla>
  </DomainObject.Predmet.ProtuStrankaListNazivFormated>
  <DomainObject.Predmet.ProtuStrankaListNazivFormatedOIB>
    <izvorni_sadrzaj>
      <item>Stečajna masa iza AGRO - INVESTING d.o.o. "u stečaju", OIB 18843902482</item>
    </izvorni_sadrzaj>
    <derivirana_varijabla naziv="DomainObject.Predmet.ProtuStrankaListNazivFormatedOIB_1">
      <item>Stečajna masa iza AGRO - INVESTING d.o.o. "u stečaju", OIB 18843902482</item>
    </derivirana_varijabla>
  </DomainObject.Predmet.ProtuStrankaListNazivFormatedOIB>
  <DomainObject.Predmet.OstaliListFormated>
    <izvorni_sadrzaj>
      <item>Odvj. MARIJAN BELUŠIĆ</item>
      <item>stečajni upravitelj GORDAN BLAGOJEVIĆ punomoćnik sudionika u postupku Stečajna masa iza AGRO - INVESTING d.o.o. "u stečaju"</item>
      <item>pun. steč. uprav. MARKO ZAGORAC punomoćnik sudionika u postupku Stečajna masa iza AGRO - INVESTING d.o.o. "u stečaju"</item>
    </izvorni_sadrzaj>
    <derivirana_varijabla naziv="DomainObject.Predmet.OstaliListFormated_1">
      <item>Odvj. MARIJAN BELUŠIĆ</item>
      <item>stečajni upravitelj GORDAN BLAGOJEVIĆ punomoćnik sudionika u postupku Stečajna masa iza AGRO - INVESTING d.o.o. "u stečaju"</item>
      <item>pun. steč. uprav. MARKO ZAGORAC punomoćnik sudionika u postupku Stečajna masa iza AGRO - INVESTING d.o.o. "u stečaju"</item>
    </derivirana_varijabla>
  </DomainObject.Predmet.OstaliListFormated>
  <DomainObject.Predmet.OstaliListFormatedOIB>
    <izvorni_sadrzaj>
      <item>Odvj. MARIJAN BELUŠIĆ</item>
      <item>stečajni upravitelj GORDAN BLAGOJEVIĆ punomoćnik sudionika u postupku Stečajna masa iza AGRO - INVESTING d.o.o. "u stečaju"</item>
      <item>pun. steč. uprav. MARKO ZAGORAC punomoćnik sudionika u postupku Stečajna masa iza AGRO - INVESTING d.o.o. "u stečaju"</item>
    </izvorni_sadrzaj>
    <derivirana_varijabla naziv="DomainObject.Predmet.OstaliListFormatedOIB_1">
      <item>Odvj. MARIJAN BELUŠIĆ</item>
      <item>stečajni upravitelj GORDAN BLAGOJEVIĆ punomoćnik sudionika u postupku Stečajna masa iza AGRO - INVESTING d.o.o. "u stečaju"</item>
      <item>pun. steč. uprav. MARKO ZAGORAC punomoćnik sudionika u postupku Stečajna masa iza AGRO - INVESTING d.o.o. "u stečaju"</item>
    </derivirana_varijabla>
  </DomainObject.Predmet.OstaliListFormatedOIB>
  <DomainObject.Predmet.OstaliListFormatedWithAdress>
    <izvorni_sadrzaj>
      <item>Odvj. MARIJAN BELUŠIĆ</item>
      <item>stečajni upravitelj GORDAN BLAGOJEVIĆ punomoćnik sudionika u postupku Stečajna masa iza AGRO - INVESTING d.o.o. "u stečaju"</item>
      <item>pun. steč. uprav. MARKO ZAGORAC, Ante Starčevića 5, 51000 Rijeka punomoćnik sudionika u postupku Stečajna masa iza AGRO - INVESTING d.o.o. "u stečaju"</item>
    </izvorni_sadrzaj>
    <derivirana_varijabla naziv="DomainObject.Predmet.OstaliListFormatedWithAdress_1">
      <item>Odvj. MARIJAN BELUŠIĆ</item>
      <item>stečajni upravitelj GORDAN BLAGOJEVIĆ punomoćnik sudionika u postupku Stečajna masa iza AGRO - INVESTING d.o.o. "u stečaju"</item>
      <item>pun. steč. uprav. MARKO ZAGORAC, Ante Starčevića 5, 51000 Rijeka punomoćnik sudionika u postupku Stečajna masa iza AGRO - INVESTING d.o.o. "u stečaju"</item>
    </derivirana_varijabla>
  </DomainObject.Predmet.OstaliListFormatedWithAdress>
  <DomainObject.Predmet.OstaliListFormatedWithAdressOIB>
    <izvorni_sadrzaj>
      <item>Odvj. MARIJAN BELUŠIĆ</item>
      <item>stečajni upravitelj GORDAN BLAGOJEVIĆ punomoćnik sudionika u postupku Stečajna masa iza AGRO - INVESTING d.o.o. "u stečaju"</item>
      <item>pun. steč. uprav. MARKO ZAGORAC, Ante Starčevića 5, 51000 Rijeka punomoćnik sudionika u postupku Stečajna masa iza AGRO - INVESTING d.o.o. "u stečaju"</item>
    </izvorni_sadrzaj>
    <derivirana_varijabla naziv="DomainObject.Predmet.OstaliListFormatedWithAdressOIB_1">
      <item>Odvj. MARIJAN BELUŠIĆ</item>
      <item>stečajni upravitelj GORDAN BLAGOJEVIĆ punomoćnik sudionika u postupku Stečajna masa iza AGRO - INVESTING d.o.o. "u stečaju"</item>
      <item>pun. steč. uprav. MARKO ZAGORAC, Ante Starčevića 5, 51000 Rijeka punomoćnik sudionika u postupku Stečajna masa iza AGRO - INVESTING d.o.o. "u stečaju"</item>
    </derivirana_varijabla>
  </DomainObject.Predmet.OstaliListFormatedWithAdressOIB>
  <DomainObject.Predmet.OstaliListNazivFormated>
    <izvorni_sadrzaj>
      <item>Odvj. MARIJAN BELUŠIĆ</item>
      <item>stečajni upravitelj GORDAN BLAGOJEVIĆ</item>
      <item>pun. steč. uprav. MARKO ZAGORAC</item>
    </izvorni_sadrzaj>
    <derivirana_varijabla naziv="DomainObject.Predmet.OstaliListNazivFormated_1">
      <item>Odvj. MARIJAN BELUŠIĆ</item>
      <item>stečajni upravitelj GORDAN BLAGOJEVIĆ</item>
      <item>pun. steč. uprav. MARKO ZAGORAC</item>
    </derivirana_varijabla>
  </DomainObject.Predmet.OstaliListNazivFormated>
  <DomainObject.Predmet.OstaliListNazivFormatedOIB>
    <izvorni_sadrzaj>
      <item>Odvj. MARIJAN BELUŠIĆ</item>
      <item>stečajni upravitelj GORDAN BLAGOJEVIĆ</item>
      <item>pun. steč. uprav. MARKO ZAGORAC</item>
    </izvorni_sadrzaj>
    <derivirana_varijabla naziv="DomainObject.Predmet.OstaliListNazivFormatedOIB_1">
      <item>Odvj. MARIJAN BELUŠIĆ</item>
      <item>stečajni upravitelj GORDAN BLAGOJEVIĆ</item>
      <item>pun. steč. uprav. 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 ADRIA d.o.o. KRŠAN</izvorni_sadrzaj>
    <derivirana_varijabla naziv="DomainObject.Predmet.StrankaIDrugi_1">BIO ADRIA d.o.o. KRŠAN</derivirana_varijabla>
  </DomainObject.Predmet.StrankaIDrugi>
  <DomainObject.Predmet.ProtustrankaIDrugi>
    <izvorni_sadrzaj>Stečajna masa iza AGRO - INVESTING d.o.o. "u stečaju"</izvorni_sadrzaj>
    <derivirana_varijabla naziv="DomainObject.Predmet.ProtustrankaIDrugi_1">Stečajna masa iza AGRO - INVESTING d.o.o. "u stečaju"</derivirana_varijabla>
  </DomainObject.Predmet.ProtustrankaIDrugi>
  <DomainObject.Predmet.StrankaIDrugiAdressOIB>
    <izvorni_sadrzaj>BIO ADRIA d.o.o. KRŠAN, OIB 70022149110, Polje Čepić, Kloštar 2/a, 52232 Kršan</izvorni_sadrzaj>
    <derivirana_varijabla naziv="DomainObject.Predmet.StrankaIDrugiAdressOIB_1">BIO ADRIA d.o.o. KRŠAN, OIB 70022149110, Polje Čepić, Kloštar 2/a, 52232 Kršan</derivirana_varijabla>
  </DomainObject.Predmet.StrankaIDrugiAdressOIB>
  <DomainObject.Predmet.ProtustrankaIDrugiAdressOIB>
    <izvorni_sadrzaj>Stečajna masa iza AGRO - INVESTING d.o.o. "u stečaju", OIB 18843902482, Markovići 21, 51000 Rijeka</izvorni_sadrzaj>
    <derivirana_varijabla naziv="DomainObject.Predmet.ProtustrankaIDrugiAdressOIB_1">Stečajna masa iza AGRO - INVESTING d.o.o. "u stečaju", OIB 18843902482,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2017.</izvorni_sadrzaj>
    <derivirana_varijabla naziv="DomainObject.Predmet.OdlukaRjesenje.DatumDonosenjaOdluke_1">16. siječnja 2017.</derivirana_varijabla>
  </DomainObject.Predmet.OdlukaRjesenje.DatumDonosenjaOdluke>
  <DomainObject.Predmet.OdlukaRjesenje.DatumPravomocnosti>
    <izvorni_sadrzaj>6. veljače 2017.</izvorni_sadrzaj>
    <derivirana_varijabla naziv="DomainObject.Predmet.OdlukaRjesenje.DatumPravomocnosti_1">6. veljače 2017.</derivirana_varijabla>
  </DomainObject.Predmet.OdlukaRjesenje.DatumPravomocnosti>
  <DomainObject.Predmet.OdlukaRjesenje.Oznaka>
    <izvorni_sadrzaj>St-160/2016-102</izvorni_sadrzaj>
    <derivirana_varijabla naziv="DomainObject.Predmet.OdlukaRjesenje.Oznaka_1">St-160/2016-102</derivirana_varijabla>
  </DomainObject.Predmet.OdlukaRjesenje.Oznaka>
  <DomainObject.Predmet.SudioniciListNaziv>
    <izvorni_sadrzaj>
      <item>Odvj. MARIJAN BELUŠIĆ</item>
      <item>Stečajna masa iza AGRO - INVESTING d.o.o. "u stečaju"</item>
      <item>BIO ADRIA d.o.o. KRŠAN</item>
      <item>stečajni upravitelj GORDAN BLAGOJEVIĆ</item>
      <item>pun. steč. uprav. MARKO ZAGORAC</item>
    </izvorni_sadrzaj>
    <derivirana_varijabla naziv="DomainObject.Predmet.SudioniciListNaziv_1">
      <item>Odvj. MARIJAN BELUŠIĆ</item>
      <item>Stečajna masa iza AGRO - INVESTING d.o.o. "u stečaju"</item>
      <item>BIO ADRIA d.o.o. KRŠAN</item>
      <item>stečajni upravitelj GORDAN BLAGOJEVIĆ</item>
      <item>pun. steč. uprav. MARKO ZAGORAC</item>
    </derivirana_varijabla>
  </DomainObject.Predmet.SudioniciListNaziv>
  <DomainObject.Predmet.SudioniciListAdressOIB>
    <izvorni_sadrzaj>
      <item>Odvj. MARIJAN BELUŠIĆ</item>
      <item>Stečajna masa iza AGRO - INVESTING d.o.o. "u stečaju", OIB 18843902482, Markovići 21,51000 Rijeka</item>
      <item>BIO ADRIA d.o.o. KRŠAN, OIB 70022149110, Polje Čepić, Kloštar 2/a,52232 Kršan</item>
      <item>stečajni upravitelj GORDAN BLAGOJEVIĆ</item>
      <item>pun. steč. uprav. MARKO ZAGORAC, Ante Starčevića 5,51000 Rijeka</item>
    </izvorni_sadrzaj>
    <derivirana_varijabla naziv="DomainObject.Predmet.SudioniciListAdressOIB_1">
      <item>Odvj. MARIJAN BELUŠIĆ</item>
      <item>Stečajna masa iza AGRO - INVESTING d.o.o. "u stečaju", OIB 18843902482, Markovići 21,51000 Rijeka</item>
      <item>BIO ADRIA d.o.o. KRŠAN, OIB 70022149110, Polje Čepić, Kloštar 2/a,52232 Kršan</item>
      <item>stečajni upravitelj GORDAN BLAGOJEVIĆ</item>
      <item>pun. steč. uprav. MARKO ZAGORAC,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18843902482</item>
      <item>, OIB 70022149110</item>
      <item>, OIB null</item>
      <item>, OIB null</item>
    </izvorni_sadrzaj>
    <derivirana_varijabla naziv="DomainObject.Predmet.SudioniciListNazivOIB_1">
      <item>, OIB null</item>
      <item>, OIB 18843902482</item>
      <item>, OIB 70022149110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St-160/2016-116</izvorni_sadrzaj>
    <derivirana_varijabla naziv="DomainObject.PredzadnjaOdlukaIzPredmeta.Oznaka_1">St-160/2016-116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589</properties:Characters>
  <properties:Lines>37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2018-10-30T13:32:00Z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2018-10-30T13:34:00Z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(St-160-16 - Zaključak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