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19c2" w14:paraId="76c19c2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F23EC7" w:rsidRPr="00F23EC7">
        <w:rPr>
          <w:b/>
          <w:sz w:val="24"/>
        </w:rPr>
        <w:t>DRAGUN d.o.o.</w:t>
      </w:r>
      <w:r w:rsidRPr="003D5956">
        <w:rPr>
          <w:b/>
          <w:sz w:val="24"/>
        </w:rPr>
        <w:t xml:space="preserve">, </w:t>
      </w:r>
      <w:r w:rsidR="00F23EC7" w:rsidRPr="00F23EC7">
        <w:rPr>
          <w:b/>
          <w:sz w:val="24"/>
        </w:rPr>
        <w:t>Otok</w:t>
      </w:r>
      <w:r w:rsidRPr="003D5956">
        <w:rPr>
          <w:b/>
          <w:sz w:val="24"/>
        </w:rPr>
        <w:t xml:space="preserve">, </w:t>
      </w:r>
      <w:r w:rsidR="00F23EC7" w:rsidRPr="00F23EC7">
        <w:rPr>
          <w:b/>
          <w:sz w:val="24"/>
        </w:rPr>
        <w:t>Zrinski-Frankopana 58</w:t>
      </w:r>
      <w:r w:rsidRPr="003D5956">
        <w:rPr>
          <w:b/>
          <w:sz w:val="24"/>
        </w:rPr>
        <w:t xml:space="preserve">, MBS: </w:t>
      </w:r>
      <w:r w:rsidR="00F23EC7" w:rsidRPr="00F23EC7">
        <w:rPr>
          <w:b/>
          <w:sz w:val="24"/>
        </w:rPr>
        <w:t>030035717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F23EC7" w:rsidRPr="00F23EC7">
        <w:rPr>
          <w:b/>
          <w:sz w:val="24"/>
        </w:rPr>
        <w:t>55692992124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6A1793">
        <w:rPr>
          <w:sz w:val="24"/>
        </w:rPr>
        <w:t>10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F23EC7" w:rsidRPr="00F23EC7">
        <w:rPr>
          <w:b/>
        </w:rPr>
        <w:t>Mijo Dragun, OIB: 11220511920</w:t>
      </w:r>
      <w:r w:rsidRPr="00754992">
        <w:rPr>
          <w:b/>
        </w:rPr>
        <w:t xml:space="preserve">, </w:t>
      </w:r>
      <w:r w:rsidR="00F23EC7" w:rsidRPr="00F23EC7">
        <w:rPr>
          <w:b/>
        </w:rPr>
        <w:t>Otok, Zrinski-Frankopana 58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F23EC7">
        <w:rPr>
          <w:b/>
        </w:rPr>
        <w:t>DRAGUN d.o.o., Otok, Zrinski-Frankopana 58, MBS: 030035717</w:t>
      </w:r>
      <w:r w:rsidR="00F23EC7">
        <w:t xml:space="preserve">, </w:t>
      </w:r>
      <w:r w:rsidR="00F23EC7">
        <w:rPr>
          <w:b/>
        </w:rPr>
        <w:t>OIB: 55692992124</w:t>
      </w:r>
      <w:r w:rsidRPr="009C396C">
        <w:t xml:space="preserve"> 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F23EC7">
        <w:rPr>
          <w:b/>
        </w:rPr>
        <w:t>Mijo Dragun, Otok, Zrinski-Frankopana 58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F23EC7">
        <w:rPr>
          <w:b/>
        </w:rPr>
        <w:t>Mijo Dragun, Otok, Zrinski-Frankopana 58</w:t>
      </w:r>
      <w:r w:rsidR="008A6DA0">
        <w:t xml:space="preserve">, 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>
        <w:rPr>
          <w:b/>
        </w:rPr>
        <w:t>Mijo Dragun, Otok, Zrinski-Frankopana 58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963CBE">
        <w:rPr>
          <w:b/>
        </w:rPr>
        <w:t>Mijo Dragun, Otok, Zrinski-Frankopana 58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</w:p>
    <w:p w:rsidRDefault="008A6DA0" w:rsidP="008A6DA0" w:rsidR="008A6DA0">
      <w:pPr>
        <w:ind w:firstLine="720"/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56767">
        <w:rPr>
          <w:sz w:val="24"/>
        </w:rPr>
        <w:t>10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8A0198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963CBE" w:rsidRPr="00963CBE">
        <w:t>Mijo Dragun, Otok, Zrinski-Frankopana 58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8A0198">
        <w:t>10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575" w:rsidR="00FE2575">
      <w:r>
        <w:separator/>
      </w:r>
    </w:p>
  </w:endnote>
  <w:endnote w:id="0" w:type="continuationSeparator">
    <w:p w:rsidRDefault="00FE2575" w:rsidR="00FE2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575" w:rsidR="00FE2575">
      <w:r>
        <w:separator/>
      </w:r>
    </w:p>
  </w:footnote>
  <w:footnote w:id="0" w:type="continuationSeparator">
    <w:p w:rsidRDefault="00FE2575" w:rsidR="00FE2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2575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3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630A9" w:rsidR="000630A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630A9">
      <w:t>6 St-773/16-3</w:t>
    </w:r>
  </w:p>
  <w:p w:rsidRDefault="00FE2575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58380C">
      <w:t>7</w:t>
    </w:r>
    <w:r w:rsidR="000630A9">
      <w:t>73</w:t>
    </w:r>
    <w:r>
      <w:t>/16-3</w:t>
    </w:r>
  </w:p>
  <w:p w:rsidRDefault="00FE2575" w:rsidP="00546D11" w:rsidR="00546D11">
    <w:pPr>
      <w:jc w:val="right"/>
    </w:pPr>
  </w:p>
  <w:p w:rsidRDefault="00FE2575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C635E"/>
    <w:rsid w:val="001E19A3"/>
    <w:rsid w:val="002010CC"/>
    <w:rsid w:val="00207758"/>
    <w:rsid w:val="002B6C5B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31D16"/>
    <w:rsid w:val="00556767"/>
    <w:rsid w:val="0058380C"/>
    <w:rsid w:val="005E147B"/>
    <w:rsid w:val="00630962"/>
    <w:rsid w:val="006A1793"/>
    <w:rsid w:val="006F19F3"/>
    <w:rsid w:val="00754992"/>
    <w:rsid w:val="00784800"/>
    <w:rsid w:val="007E05E0"/>
    <w:rsid w:val="00850AF8"/>
    <w:rsid w:val="008A0198"/>
    <w:rsid w:val="008A6DA0"/>
    <w:rsid w:val="008A7573"/>
    <w:rsid w:val="008F70F4"/>
    <w:rsid w:val="00924C72"/>
    <w:rsid w:val="00963CBE"/>
    <w:rsid w:val="009705EA"/>
    <w:rsid w:val="009A0D2F"/>
    <w:rsid w:val="009F16FF"/>
    <w:rsid w:val="00A81A23"/>
    <w:rsid w:val="00AE0EB3"/>
    <w:rsid w:val="00B12CEE"/>
    <w:rsid w:val="00B54901"/>
    <w:rsid w:val="00BC1AD9"/>
    <w:rsid w:val="00C82903"/>
    <w:rsid w:val="00DB04C4"/>
    <w:rsid w:val="00DD2EE2"/>
    <w:rsid w:val="00DE4E72"/>
    <w:rsid w:val="00DF587A"/>
    <w:rsid w:val="00E31AEE"/>
    <w:rsid w:val="00E914A6"/>
    <w:rsid w:val="00F23EC7"/>
    <w:rsid w:val="00F52FC6"/>
    <w:rsid w:val="00F65BCF"/>
    <w:rsid w:val="00FE1391"/>
    <w:rsid w:val="00FE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3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E13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13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3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3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3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E13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13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3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3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DRAGUN društvo s ograničenom odgovornošću za proizvodnju, trgovinu i usluge</izvorni_sadrzaj>
    <derivirana_varijabla naziv="DomainObject.Predmet.ProtustrankaFormated_1">  DRAGUN društvo s ograničenom odgovornošću za proizvodnju, trgovinu i usluge</derivirana_varijabla>
  </DomainObject.Predmet.ProtustrankaFormated>
  <DomainObject.Predmet.ProtustrankaFormatedOIB>
    <izvorni_sadrzaj>  DRAGUN društvo s ograničenom odgovornošću za proizvodnju, trgovinu i usluge, OIB 55692992124</izvorni_sadrzaj>
    <derivirana_varijabla naziv="DomainObject.Predmet.ProtustrankaFormatedOIB_1">  DRAGUN društvo s ograničenom odgovornošću za proizvodnju, trgovinu i usluge, OIB 55692992124</derivirana_varijabla>
  </DomainObject.Predmet.ProtustrankaFormatedOIB>
  <DomainObject.Predmet.ProtustrankaFormatedWithAdress>
    <izvorni_sadrzaj> DRAGUN društvo s ograničenom odgovornošću za proizvodnju, trgovinu i usluge, Zrinski-Frankopana 58, 32252 Otok</izvorni_sadrzaj>
    <derivirana_varijabla naziv="DomainObject.Predmet.ProtustrankaFormatedWithAdress_1"> DRAGUN društvo s ograničenom odgovornošću za proizvodnju, trgovinu i usluge, Zrinski-Frankopana 58, 32252 Otok</derivirana_varijabla>
  </DomainObject.Predmet.ProtustrankaFormatedWithAdress>
  <DomainObject.Predmet.ProtustrankaFormatedWithAdressOIB>
    <izvorni_sadrzaj> DRAGUN društvo s ograničenom odgovornošću za proizvodnju, trgovinu i usluge, OIB 55692992124, Zrinski-Frankopana 58, 32252 Otok</izvorni_sadrzaj>
    <derivirana_varijabla naziv="DomainObject.Predmet.ProtustrankaFormatedWithAdressOIB_1"> DRAGUN društvo s ograničenom odgovornošću za proizvodnju, trgovinu i usluge, OIB 55692992124, Zrinski-Frankopana 58, 32252 Otok</derivirana_varijabla>
  </DomainObject.Predmet.ProtustrankaFormatedWithAdressOIB>
  <DomainObject.Predmet.ProtustrankaWithAdress>
    <izvorni_sadrzaj>DRAGUN društvo s ograničenom odgovornošću za proizvodnju, trgovinu i usluge Zrinski-Frankopana 58, 32252 Otok</izvorni_sadrzaj>
    <derivirana_varijabla naziv="DomainObject.Predmet.ProtustrankaWithAdress_1">DRAGUN društvo s ograničenom odgovornošću za proizvodnju, trgovinu i usluge Zrinski-Frankopana 58, 32252 Otok</derivirana_varijabla>
  </DomainObject.Predmet.ProtustrankaWithAdress>
  <DomainObject.Predmet.ProtustrankaWithAdressOIB>
    <izvorni_sadrzaj>DRAGUN društvo s ograničenom odgovornošću za proizvodnju, trgovinu i usluge, OIB 55692992124, Zrinski-Frankopana 58, 32252 Otok</izvorni_sadrzaj>
    <derivirana_varijabla naziv="DomainObject.Predmet.ProtustrankaWithAdressOIB_1">DRAGUN društvo s ograničenom odgovornošću za proizvodnju, trgovinu i usluge, OIB 55692992124, Zrinski-Frankopana 58, 32252 Otok</derivirana_varijabla>
  </DomainObject.Predmet.ProtustrankaWithAdressOIB>
  <DomainObject.Predmet.ProtustrankaNazivFormated>
    <izvorni_sadrzaj>DRAGUN društvo s ograničenom odgovornošću za proizvodnju, trgovinu i usluge</izvorni_sadrzaj>
    <derivirana_varijabla naziv="DomainObject.Predmet.ProtustrankaNazivFormated_1">DRAGUN društvo s ograničenom odgovornošću za proizvodnju, trgovinu i usluge</derivirana_varijabla>
  </DomainObject.Predmet.ProtustrankaNazivFormated>
  <DomainObject.Predmet.ProtustrankaNazivFormatedOIB>
    <izvorni_sadrzaj>DRAGUN društvo s ograničenom odgovornošću za proizvodnju, trgovinu i usluge, OIB 55692992124</izvorni_sadrzaj>
    <derivirana_varijabla naziv="DomainObject.Predmet.ProtustrankaNazivFormatedOIB_1">DRAGUN društvo s ograničenom odgovornošću za proizvodnju, trgovinu i usluge, OIB 55692992124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DRAGUN društvo s ograničenom odgovornošću za proizvodnju, trgovinu i usluge</item>
    </izvorni_sadrzaj>
    <derivirana_varijabla naziv="DomainObject.Predmet.ProtuStrankaListFormated_1">
      <item>DRAGUN društvo s ograničenom odgovornošću za proizvodnju, trgovinu i usluge</item>
    </derivirana_varijabla>
  </DomainObject.Predmet.ProtuStrankaListFormated>
  <DomainObject.Predmet.ProtuStrankaListFormatedOIB>
    <izvorni_sadrzaj>
      <item>DRAGUN društvo s ograničenom odgovornošću za proizvodnju, trgovinu i usluge, OIB 55692992124</item>
    </izvorni_sadrzaj>
    <derivirana_varijabla naziv="DomainObject.Predmet.ProtuStrankaListFormatedOIB_1">
      <item>DRAGUN društvo s ograničenom odgovornošću za proizvodnju, trgovinu i usluge, OIB 55692992124</item>
    </derivirana_varijabla>
  </DomainObject.Predmet.ProtuStrankaListFormatedOIB>
  <DomainObject.Predmet.ProtuStrankaListFormatedWithAdress>
    <izvorni_sadrzaj>
      <item>DRAGUN društvo s ograničenom odgovornošću za proizvodnju, trgovinu i usluge, Zrinski-Frankopana 58, 32252 Otok</item>
    </izvorni_sadrzaj>
    <derivirana_varijabla naziv="DomainObject.Predmet.ProtuStrankaListFormatedWithAdress_1">
      <item>DRAGUN društvo s ograničenom odgovornošću za proizvodnju, trgovinu i usluge, Zrinski-Frankopana 58, 32252 Otok</item>
    </derivirana_varijabla>
  </DomainObject.Predmet.ProtuStrankaListFormatedWithAdress>
  <DomainObject.Predmet.ProtuStrankaListFormatedWithAdressOIB>
    <izvorni_sadrzaj>
      <item>DRAGUN društvo s ograničenom odgovornošću za proizvodnju, trgovinu i usluge, OIB 55692992124, Zrinski-Frankopana 58, 32252 Otok</item>
    </izvorni_sadrzaj>
    <derivirana_varijabla naziv="DomainObject.Predmet.ProtuStrankaListFormatedWithAdressOIB_1">
      <item>DRAGUN društvo s ograničenom odgovornošću za proizvodnju, trgovinu i usluge, OIB 55692992124, Zrinski-Frankopana 58, 32252 Otok</item>
    </derivirana_varijabla>
  </DomainObject.Predmet.ProtuStrankaListFormatedWithAdressOIB>
  <DomainObject.Predmet.ProtuStrankaListNazivFormated>
    <izvorni_sadrzaj>
      <item>DRAGUN društvo s ograničenom odgovornošću za proizvodnju, trgovinu i usluge</item>
    </izvorni_sadrzaj>
    <derivirana_varijabla naziv="DomainObject.Predmet.ProtuStrankaListNazivFormated_1">
      <item>DRAGUN društvo s ograničenom odgovornošću za proizvodnju, trgovinu i usluge</item>
    </derivirana_varijabla>
  </DomainObject.Predmet.ProtuStrankaListNazivFormated>
  <DomainObject.Predmet.ProtuStrankaListNazivFormatedOIB>
    <izvorni_sadrzaj>
      <item>DRAGUN društvo s ograničenom odgovornošću za proizvodnju, trgovinu i usluge, OIB 55692992124</item>
    </izvorni_sadrzaj>
    <derivirana_varijabla naziv="DomainObject.Predmet.ProtuStrankaListNazivFormatedOIB_1">
      <item>DRAGUN društvo s ograničenom odgovornošću za proizvodnju, trgovinu i usluge, OIB 55692992124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DRAGUN društvo s ograničenom odgovornošću za proizvodnju, trgovinu i usluge</izvorni_sadrzaj>
    <derivirana_varijabla naziv="DomainObject.Predmet.ProtustrankaIDrugi_1">DRAGUN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DRAGUN društvo s ograničenom odgovornošću za proizvodnju, trgovinu i usluge, OIB 55692992124, Zrinski-Frankopana 58, 32252 Otok</izvorni_sadrzaj>
    <derivirana_varijabla naziv="DomainObject.Predmet.ProtustrankaIDrugiAdressOIB_1">DRAGUN društvo s ograničenom odgovornošću za proizvodnju, trgovinu i usluge, OIB 55692992124, Zrinski-Frankopana 58,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DRAGUN društvo s ograničenom odgovornošću za proizvodnju, trgovinu i usluge</item>
    </izvorni_sadrzaj>
    <derivirana_varijabla naziv="DomainObject.Predmet.SudioniciListNaziv_1">
      <item>FINA RC OSIJEK</item>
      <item>DRAGUN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DRAGUN društvo s ograničenom odgovornošću za proizvodnju, trgovinu i usluge, OIB 55692992124, Zrinski-Frankopana 58,32252 Otok</item>
    </izvorni_sadrzaj>
    <derivirana_varijabla naziv="DomainObject.Predmet.SudioniciListAdressOIB_1">
      <item>FINA RC OSIJEK, OIB 85821130368</item>
      <item>DRAGUN društvo s ograničenom odgovornošću za proizvodnju, trgovinu i usluge, OIB 55692992124, Zrinski-Frankopana 58,32252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55692992124</item>
    </izvorni_sadrzaj>
    <derivirana_varijabla naziv="DomainObject.Predmet.SudioniciListNazivOIB_1">
      <item>, OIB 85821130368</item>
      <item>, OIB 55692992124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07480-74A1-49C0-BBAB-A699BD162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2503</properties:Characters>
  <properties:Lines>110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2016-11-10T10:52:00Z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