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41b0" w14:paraId="db841b0" w:rsidRDefault="00E656C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56C6" w:rsidP="00E656C6" w:rsidR="00AE649C">
      <w:pPr>
        <w:pStyle w:val="NormaleSPIS"/>
        <w:spacing w:after="0"/>
      </w:pPr>
      <w:r>
        <w:t xml:space="preserve">         Republika Hrvatska</w:t>
      </w:r>
    </w:p>
    <w:p w:rsidRDefault="00E656C6" w:rsidP="00E656C6" w:rsidR="00E656C6">
      <w:pPr>
        <w:pStyle w:val="NormaleSPIS"/>
        <w:spacing w:after="0"/>
      </w:pPr>
      <w:r>
        <w:t xml:space="preserve">     Trgovački sud u Bjelovaru</w:t>
      </w:r>
    </w:p>
    <w:p w:rsidRDefault="00E656C6" w:rsidP="00E656C6" w:rsidR="00E656C6" w:rsidRPr="00B76F3C">
      <w:pPr>
        <w:pStyle w:val="NormaleSPIS"/>
        <w:spacing w:after="0"/>
      </w:pPr>
      <w:r>
        <w:t>Bjelovar, Šetalište dr.I.Lebovića 42.</w:t>
      </w:r>
    </w:p>
    <w:p w:rsidRDefault="00E656C6" w:rsidP="00E656C6" w:rsidR="00E656C6">
      <w:pPr>
        <w:jc w:val="right"/>
      </w:pPr>
      <w:r>
        <w:t>Poslovni broj:</w:t>
      </w:r>
      <w:r>
        <w:rPr>
          <w:b/>
        </w:rPr>
        <w:t xml:space="preserve"> </w:t>
      </w:r>
      <w:r>
        <w:t>7 St-150/2016-35</w:t>
      </w:r>
    </w:p>
    <w:p w:rsidRDefault="00E656C6" w:rsidP="00E656C6" w:rsidR="00E656C6">
      <w:pPr>
        <w:jc w:val="center"/>
      </w:pPr>
      <w:r>
        <w:t>R E P U B L I K A     H R V A T S K A</w:t>
      </w:r>
    </w:p>
    <w:p w:rsidRDefault="00E656C6" w:rsidP="00E656C6" w:rsidR="00E656C6">
      <w:pPr>
        <w:jc w:val="center"/>
        <w:rPr>
          <w:b/>
        </w:rPr>
      </w:pPr>
      <w:r>
        <w:t>R J E Š E N J E</w:t>
      </w:r>
    </w:p>
    <w:p w:rsidRDefault="00E656C6" w:rsidP="00E656C6" w:rsidR="00E656C6">
      <w:pPr>
        <w:pStyle w:val="Bezproreda"/>
        <w:ind w:firstLine="708"/>
        <w:jc w:val="both"/>
      </w:pPr>
      <w:r>
        <w:t xml:space="preserve">Trgovački sud u Bjelovaru, po sucu Tomislavu Mrazović, u stečajnom postupku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 19. prosinca 2018. </w:t>
      </w:r>
    </w:p>
    <w:p w:rsidRDefault="00E656C6" w:rsidP="00E656C6" w:rsidR="00E656C6">
      <w:pPr>
        <w:pStyle w:val="Bezproreda"/>
        <w:jc w:val="both"/>
      </w:pPr>
    </w:p>
    <w:p w:rsidRDefault="00E656C6" w:rsidP="00E656C6" w:rsidR="00E656C6">
      <w:pPr>
        <w:ind w:firstLine="708"/>
        <w:jc w:val="center"/>
      </w:pPr>
      <w:r>
        <w:t>r i j e š i o      j e</w:t>
      </w:r>
    </w:p>
    <w:p w:rsidRDefault="00E656C6" w:rsidP="00E656C6" w:rsidR="00E656C6">
      <w:pPr>
        <w:ind w:firstLine="708"/>
        <w:jc w:val="both"/>
      </w:pPr>
      <w:r>
        <w:t xml:space="preserve">1.Dosuđuju se kupcu TIHO PROMET j.d.o.o. iz </w:t>
      </w:r>
      <w:proofErr w:type="spellStart"/>
      <w:r>
        <w:t>Špišić</w:t>
      </w:r>
      <w:proofErr w:type="spellEnd"/>
      <w:r>
        <w:t xml:space="preserve"> Bukovice, Matije Gupca 32, OIB 79173269316, nekretnine koje dolaze upisane: </w:t>
      </w:r>
    </w:p>
    <w:p w:rsidRDefault="00E656C6" w:rsidP="00E656C6" w:rsidR="00E656C6">
      <w:pPr>
        <w:ind w:firstLine="708"/>
        <w:jc w:val="both"/>
      </w:pPr>
      <w:r>
        <w:t>-u zk.ul.br.1340, k.o.Špišić Bukovica i to čkbr.461, oznake zemljišta oranica u selu, površine 303čhv i čkbr.462, oznake zemljišta kuća br.32 i dvor u selu površine 190čhv.</w:t>
      </w:r>
    </w:p>
    <w:p w:rsidRDefault="00E656C6" w:rsidP="00E656C6" w:rsidR="00E656C6">
      <w:pPr>
        <w:ind w:firstLine="708"/>
        <w:jc w:val="both"/>
      </w:pPr>
      <w:r>
        <w:t xml:space="preserve">2.Određuje se nakon pravomoćnosti ovog Rješenja o dosudi nekretnina i nakon što kupac TIHO PROMET j.d.o.o. iz </w:t>
      </w:r>
      <w:proofErr w:type="spellStart"/>
      <w:r>
        <w:t>Špišić</w:t>
      </w:r>
      <w:proofErr w:type="spellEnd"/>
      <w:r>
        <w:t xml:space="preserve"> Bukovice, Matije Gupca 32, OIB 79173269316,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 57.750,00 kuna, da se kod Općinskog suda u Virovitici, Zemljišnoknjižnog odjela u  Virovitici u zemljišnim knjigama u korist kupca TIHO PROMET j.d.o.o. iz </w:t>
      </w:r>
      <w:proofErr w:type="spellStart"/>
      <w:r>
        <w:t>Špišić</w:t>
      </w:r>
      <w:proofErr w:type="spellEnd"/>
      <w:r>
        <w:t xml:space="preserve"> Bukovice, Matije Gupca 32, OIB 79173269316, upiše pravo vlasništva za nekretnine upisane  u zk.ul.br.1340, k.o.Špišić Bukovica i to čkbr.461, oznake zemljišta oranica u selu, površine 303čhv i čkbr.462, oznake zemljišta kuća br.32 i dvor u selu površine 190čhv, na dosuđenim nekretninama iz </w:t>
      </w:r>
      <w:proofErr w:type="spellStart"/>
      <w:r>
        <w:t>toč</w:t>
      </w:r>
      <w:proofErr w:type="spellEnd"/>
      <w:r>
        <w:t xml:space="preserve">. 1. izreke ovog Rješenja, te se određuju brisanja prava i tereta na istim nekretninama iz </w:t>
      </w:r>
      <w:proofErr w:type="spellStart"/>
      <w:r>
        <w:t>toč</w:t>
      </w:r>
      <w:proofErr w:type="spellEnd"/>
      <w:r>
        <w:t xml:space="preserve">. 1. izreke ovog Rješenja i to zabilježbe pod poslovnim brojem Z-6769/2017 i uknjižbe založnog prava pod poslovnim brojem Z-2936/2014, te zabilježbe </w:t>
      </w:r>
      <w:proofErr w:type="spellStart"/>
      <w:r>
        <w:t>ovršivosti</w:t>
      </w:r>
      <w:proofErr w:type="spellEnd"/>
      <w:r>
        <w:t xml:space="preserve"> tražbine pod poslovnim brojem Z-2936/2014. </w:t>
      </w:r>
    </w:p>
    <w:p w:rsidRDefault="00E656C6" w:rsidP="00E656C6" w:rsidR="00E656C6">
      <w:pPr>
        <w:ind w:firstLine="708"/>
        <w:jc w:val="center"/>
      </w:pPr>
      <w:r>
        <w:t>Obrazloženje</w:t>
      </w:r>
    </w:p>
    <w:p w:rsidRDefault="00E656C6" w:rsidP="00E656C6" w:rsidR="00E656C6">
      <w:pPr>
        <w:pStyle w:val="Bezproreda"/>
        <w:jc w:val="center"/>
      </w:pPr>
    </w:p>
    <w:p w:rsidRDefault="00E656C6" w:rsidP="00E656C6" w:rsidR="00E656C6">
      <w:pPr>
        <w:pStyle w:val="Bezproreda"/>
        <w:jc w:val="both"/>
      </w:pPr>
      <w:r>
        <w:tab/>
        <w:t xml:space="preserve">Na održanoj prvoj elektroničkoj javnoj dražbi radi prodaje imovine stečajnog dužnika ARGER d.o.o. iz </w:t>
      </w:r>
      <w:proofErr w:type="spellStart"/>
      <w:r>
        <w:t>Špišić</w:t>
      </w:r>
      <w:proofErr w:type="spellEnd"/>
      <w:r>
        <w:t xml:space="preserve"> Bukovice, određene u </w:t>
      </w:r>
      <w:proofErr w:type="spellStart"/>
      <w:r>
        <w:t>toč</w:t>
      </w:r>
      <w:proofErr w:type="spellEnd"/>
      <w:r>
        <w:t xml:space="preserve">. l. izreke ovog rješenja, a radi namirenja </w:t>
      </w:r>
      <w:proofErr w:type="spellStart"/>
      <w:r>
        <w:t>razlučnog</w:t>
      </w:r>
      <w:proofErr w:type="spellEnd"/>
      <w:r>
        <w:t xml:space="preserve"> vjerovnika, sudjelovao je kao ponuđač TIHO PROMET j.d.o.o. iz </w:t>
      </w:r>
      <w:proofErr w:type="spellStart"/>
      <w:r>
        <w:t>Špišić</w:t>
      </w:r>
      <w:proofErr w:type="spellEnd"/>
      <w:r>
        <w:t xml:space="preserve"> Bukovice,</w:t>
      </w:r>
    </w:p>
    <w:p w:rsidRDefault="00E656C6" w:rsidP="00E656C6" w:rsidR="00E656C6">
      <w:pPr>
        <w:pStyle w:val="Bezproreda"/>
        <w:jc w:val="both"/>
      </w:pPr>
      <w:r>
        <w:t xml:space="preserve">koji je u roku uplatio iznos potrebne jamčevine, a čime je navedeni ponuđač ispunio uvjete da može pristupiti prvoj elektroničkoj javnoj dražbi, te dao važeću ponudu sada kao kupac TIHO PROMET j.d.o.o. iz </w:t>
      </w:r>
      <w:proofErr w:type="spellStart"/>
      <w:r>
        <w:t>Špišić</w:t>
      </w:r>
      <w:proofErr w:type="spellEnd"/>
      <w:r>
        <w:t xml:space="preserve"> Bukovice, Matije Gupca 32, OIB 79173269316,  za navedene nekretnine u iznosu od 57.750,00 kuna. Sudac je utvrdio činjenicu da je jedini ponuđač kupac TIHO PROMET j.d.o.o. iz </w:t>
      </w:r>
      <w:proofErr w:type="spellStart"/>
      <w:r>
        <w:t>Špišić</w:t>
      </w:r>
      <w:proofErr w:type="spellEnd"/>
      <w:r>
        <w:t xml:space="preserve"> Bukovice, Matije Gupca 32, OIB 79173269316, s važećom ponudom ispunio sve uvjete da mu se navedene nekretnine dosude, pa je nakon zaključenja </w:t>
      </w:r>
    </w:p>
    <w:p w:rsidRDefault="00E656C6" w:rsidP="00E656C6" w:rsidR="00E656C6">
      <w:pPr>
        <w:pStyle w:val="Bezproreda"/>
        <w:jc w:val="both"/>
      </w:pPr>
    </w:p>
    <w:p w:rsidRDefault="00E656C6" w:rsidP="00E656C6" w:rsidR="00E656C6">
      <w:pPr>
        <w:pStyle w:val="Bezproreda"/>
        <w:jc w:val="center"/>
      </w:pPr>
      <w:r>
        <w:lastRenderedPageBreak/>
        <w:t>2</w:t>
      </w:r>
    </w:p>
    <w:p w:rsidRDefault="00E656C6" w:rsidP="00E656C6" w:rsidR="00E656C6">
      <w:pPr>
        <w:pStyle w:val="Bezproreda"/>
        <w:jc w:val="right"/>
      </w:pPr>
      <w:r>
        <w:t>Poslovni broj:7 St-150/2016-35</w:t>
      </w:r>
      <w:bookmarkStart w:name="_GoBack" w:id="0"/>
      <w:bookmarkEnd w:id="0"/>
    </w:p>
    <w:p w:rsidRDefault="00E656C6" w:rsidP="00E656C6" w:rsidR="00E656C6">
      <w:pPr>
        <w:pStyle w:val="Bezproreda"/>
        <w:jc w:val="both"/>
      </w:pPr>
    </w:p>
    <w:p w:rsidRDefault="00E656C6" w:rsidP="00E656C6" w:rsidR="00E656C6">
      <w:pPr>
        <w:pStyle w:val="Bezproreda"/>
        <w:jc w:val="both"/>
      </w:pPr>
      <w:r>
        <w:t>elektroničke javne dražbe, odlučeno temeljem čl. 103, i čl. 108. Ovršnog zakona (NN br. 112/12, 25/13, 93/14 i 73/17), kao u točki 1. i 2. izreke ovog rješenja.</w:t>
      </w:r>
    </w:p>
    <w:p w:rsidRDefault="00E656C6" w:rsidP="00E656C6" w:rsidR="00E656C6">
      <w:pPr>
        <w:pStyle w:val="Bezproreda"/>
      </w:pPr>
    </w:p>
    <w:p w:rsidRDefault="00E656C6" w:rsidP="00E656C6" w:rsidR="00E656C6">
      <w:pPr>
        <w:pStyle w:val="Bezproreda"/>
        <w:jc w:val="both"/>
      </w:pPr>
      <w:r>
        <w:tab/>
        <w:t xml:space="preserve">Kupac TIHO PROMET j.d.o.o. iz </w:t>
      </w:r>
      <w:proofErr w:type="spellStart"/>
      <w:r>
        <w:t>Špišić</w:t>
      </w:r>
      <w:proofErr w:type="spellEnd"/>
      <w:r>
        <w:t xml:space="preserve"> Bukovice, Matije Gupca 32, OIB 79173269316, će </w:t>
      </w:r>
      <w:proofErr w:type="spellStart"/>
      <w:r>
        <w:t>kupovninu</w:t>
      </w:r>
      <w:proofErr w:type="spellEnd"/>
      <w:r>
        <w:t xml:space="preserve"> u iznosu od 57.750,00 kuna uplatiti na poseban račun Agencije otvoren za tu namjenu  IBAN: HR1123900011300028787, Model HR11,time da pod "pozivom na broj" (PNB) kao podatak prvi (P1*) treba upisati broj 81450, a kao podatak drugi (P2*) treba upisati broj 41386, a podatak P1 i P2 nužno je odvojiti crticom(-). Uplaćena jamčevina od strane kupca TIHO PROMET j.d.o.o. iz </w:t>
      </w:r>
      <w:proofErr w:type="spellStart"/>
      <w:r>
        <w:t>Špišić</w:t>
      </w:r>
      <w:proofErr w:type="spellEnd"/>
      <w:r>
        <w:t xml:space="preserve"> Bukovice, Matije Gupca 32, OIB 79173269316 u iznosu od 7.500,00 kuna uračunava se kupcu u iznos </w:t>
      </w:r>
      <w:proofErr w:type="spellStart"/>
      <w:r>
        <w:t>kupovnine</w:t>
      </w:r>
      <w:proofErr w:type="spellEnd"/>
      <w:r>
        <w:t xml:space="preserve">, pa kupac treba uplatiti samo razliku do pune kupovine. </w:t>
      </w:r>
    </w:p>
    <w:p w:rsidRDefault="00E656C6" w:rsidP="00E656C6" w:rsidR="00E656C6">
      <w:pPr>
        <w:pStyle w:val="Bezproreda"/>
      </w:pPr>
    </w:p>
    <w:p w:rsidRDefault="00E656C6" w:rsidP="00E656C6" w:rsidR="00E656C6">
      <w:pPr>
        <w:pStyle w:val="Bezproreda"/>
        <w:jc w:val="center"/>
      </w:pPr>
      <w:r>
        <w:t>Bjelovar 19. prosinca 2018.</w:t>
      </w:r>
    </w:p>
    <w:p w:rsidRDefault="00E656C6" w:rsidP="00E656C6" w:rsidR="00E656C6">
      <w:pPr>
        <w:pStyle w:val="Bezproreda"/>
        <w:spacing w:after="0"/>
      </w:pPr>
    </w:p>
    <w:p w:rsidRDefault="00E656C6" w:rsidP="00E656C6" w:rsidR="00E656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</w:t>
      </w:r>
    </w:p>
    <w:p w:rsidRDefault="00E656C6" w:rsidP="00E656C6" w:rsidR="00E656C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</w:t>
      </w:r>
      <w:r>
        <w:t xml:space="preserve"> </w:t>
      </w:r>
      <w:r>
        <w:t xml:space="preserve">      Tomislav Mrazović,v.r.</w:t>
      </w:r>
    </w:p>
    <w:p w:rsidRDefault="00E656C6" w:rsidP="00E656C6" w:rsidR="00E656C6">
      <w:pPr>
        <w:pStyle w:val="Bezproreda"/>
        <w:jc w:val="both"/>
      </w:pPr>
    </w:p>
    <w:p w:rsidRDefault="00E656C6" w:rsidP="00E656C6" w:rsidR="00E656C6">
      <w:pPr>
        <w:pStyle w:val="Bezproreda"/>
        <w:jc w:val="both"/>
      </w:pPr>
      <w:r>
        <w:t xml:space="preserve">                                                                             </w:t>
      </w:r>
      <w:r>
        <w:t xml:space="preserve">   </w:t>
      </w:r>
      <w:r>
        <w:t xml:space="preserve"> Za točnost </w:t>
      </w:r>
      <w:proofErr w:type="spellStart"/>
      <w:r>
        <w:t>otpravka</w:t>
      </w:r>
      <w:proofErr w:type="spellEnd"/>
      <w:r>
        <w:t>-ovlašteni službenik</w:t>
      </w:r>
    </w:p>
    <w:p w:rsidRDefault="00E656C6" w:rsidP="00E656C6" w:rsidR="00E656C6">
      <w:pPr>
        <w:pStyle w:val="Bezproreda"/>
        <w:jc w:val="both"/>
      </w:pPr>
      <w:r>
        <w:t xml:space="preserve">                                                                                                </w:t>
      </w:r>
      <w:r>
        <w:t xml:space="preserve"> </w:t>
      </w:r>
      <w:r>
        <w:t xml:space="preserve">Jasmina </w:t>
      </w:r>
      <w:proofErr w:type="spellStart"/>
      <w:r>
        <w:t>Tubić</w:t>
      </w:r>
      <w:proofErr w:type="spellEnd"/>
    </w:p>
    <w:p w:rsidRDefault="00E656C6" w:rsidP="00E656C6" w:rsidR="00E656C6">
      <w:pPr>
        <w:pStyle w:val="Bezproreda"/>
      </w:pPr>
    </w:p>
    <w:p w:rsidRDefault="00E656C6" w:rsidP="00E656C6" w:rsidR="00E656C6">
      <w:pPr>
        <w:pStyle w:val="Bezproreda"/>
      </w:pPr>
    </w:p>
    <w:p w:rsidRDefault="00E656C6" w:rsidP="00E656C6" w:rsidR="00E656C6">
      <w:pPr>
        <w:pStyle w:val="Bezproreda"/>
        <w:jc w:val="both"/>
      </w:pPr>
      <w:r>
        <w:t>Pouka o pravnom lijeku: Protiv ovog rješenja dopuštena je žalbe Visokom trgovačkom sudu RH u Zagrebu,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E656C6" w:rsidP="00E656C6" w:rsidR="00E656C6">
      <w:pPr>
        <w:pStyle w:val="Bezproreda"/>
        <w:jc w:val="both"/>
      </w:pPr>
    </w:p>
    <w:p w:rsidRDefault="00E656C6" w:rsidP="00E656C6" w:rsidR="00E656C6">
      <w:pPr>
        <w:pStyle w:val="Bezproreda"/>
        <w:jc w:val="both"/>
      </w:pPr>
    </w:p>
    <w:p w:rsidRDefault="00E656C6" w:rsidP="00E656C6" w:rsidR="00E656C6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6C6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79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St-150/2016-35</izvorni_sadrzaj>
    <derivirana_varijabla naziv="DomainObject.Oznaka_1">St-150/2016-35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BJELOVARU, OIB 86821435474</item>
      <item>Predrag Filajdić, OIB 32894922284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BJELOVARU, OIB 86821435474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St-150/2016-35</izvorni_sadrzaj>
    <derivirana_varijabla naziv="DomainObject.PoslovniBrojDokumenta_1">St-150/2016-35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15C91-9B15-4F0C-91EB-69BB715DB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3206</properties:Characters>
  <properties:Lines>71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2018-12-19T11:12:00Z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St-150/2016-35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