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b1d7e" w14:paraId="21b1d7e" w:rsidRDefault="005D4649" w:rsidP="00B96505" w:rsidR="005D4649">
      <w:pPr>
        <w15:collapsed w:val="false"/>
      </w:pPr>
      <w:bookmarkStart w:name="_GoBack" w:id="0"/>
      <w:bookmarkEnd w:id="0"/>
      <w:r w:rsidRPr="00350812">
        <w:rPr>
          <w:noProof/>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D93C8D" w:rsidP="00D93C8D" w:rsidR="00D93C8D">
      <w:r>
        <w:t>REPUBLIKA HRVATSKA</w:t>
      </w:r>
    </w:p>
    <w:p w:rsidRDefault="00D93C8D" w:rsidP="00D93C8D" w:rsidR="00D93C8D">
      <w:r>
        <w:t>TRGOVAČKI SUD U ZAGREBU</w:t>
      </w:r>
    </w:p>
    <w:p w:rsidRDefault="00D93C8D" w:rsidP="00D93C8D" w:rsidR="00D93C8D">
      <w:r>
        <w:t>Zagreb, Amruševa 2/II</w:t>
      </w:r>
      <w:r>
        <w:tab/>
      </w:r>
      <w:r>
        <w:tab/>
        <w:t xml:space="preserve">                     </w:t>
      </w:r>
      <w:r>
        <w:tab/>
      </w:r>
      <w:r>
        <w:tab/>
      </w:r>
      <w:r>
        <w:tab/>
      </w:r>
      <w:r>
        <w:tab/>
      </w:r>
      <w:r>
        <w:tab/>
        <w:t xml:space="preserve">7 St-542/10  </w:t>
      </w:r>
    </w:p>
    <w:p w:rsidRDefault="00D93C8D" w:rsidP="00D93C8D" w:rsidR="00D93C8D"/>
    <w:p w:rsidRDefault="00D93C8D" w:rsidP="00D93C8D" w:rsidR="00D93C8D" w:rsidRPr="00436829">
      <w:pPr>
        <w:jc w:val="center"/>
      </w:pPr>
      <w:r w:rsidRPr="00436829">
        <w:t>R E P U B L I K A  H R V A T S K A</w:t>
      </w:r>
    </w:p>
    <w:p w:rsidRDefault="00D93C8D" w:rsidP="00D93C8D" w:rsidR="00D93C8D">
      <w:pPr>
        <w:jc w:val="center"/>
      </w:pPr>
      <w:r>
        <w:t>Z A K L J U Č A K  O  P R E D A J I</w:t>
      </w:r>
    </w:p>
    <w:p w:rsidRDefault="00D93C8D" w:rsidP="00D93C8D" w:rsidR="00D93C8D">
      <w:pPr>
        <w:jc w:val="center"/>
      </w:pPr>
    </w:p>
    <w:p w:rsidRDefault="00D93C8D" w:rsidP="00D93C8D" w:rsidR="00D93C8D">
      <w:pPr>
        <w:jc w:val="both"/>
      </w:pPr>
      <w:r>
        <w:tab/>
      </w:r>
      <w:r>
        <w:rPr>
          <w:lang w:val="pl-PL"/>
        </w:rPr>
        <w:t>TRGOVA</w:t>
      </w:r>
      <w:r>
        <w:t>Č</w:t>
      </w:r>
      <w:r>
        <w:rPr>
          <w:lang w:val="pl-PL"/>
        </w:rPr>
        <w:t>KI</w:t>
      </w:r>
      <w:r>
        <w:t xml:space="preserve"> </w:t>
      </w:r>
      <w:r>
        <w:rPr>
          <w:lang w:val="pl-PL"/>
        </w:rPr>
        <w:t>SUD</w:t>
      </w:r>
      <w:r>
        <w:t xml:space="preserve"> </w:t>
      </w:r>
      <w:r>
        <w:rPr>
          <w:lang w:val="pl-PL"/>
        </w:rPr>
        <w:t>U</w:t>
      </w:r>
      <w:r>
        <w:t xml:space="preserve"> </w:t>
      </w:r>
      <w:r>
        <w:rPr>
          <w:lang w:val="pl-PL"/>
        </w:rPr>
        <w:t>ZAGREBU</w:t>
      </w:r>
      <w:r>
        <w:t xml:space="preserve"> </w:t>
      </w:r>
      <w:r>
        <w:rPr>
          <w:lang w:val="pl-PL"/>
        </w:rPr>
        <w:t>po</w:t>
      </w:r>
      <w:r>
        <w:t xml:space="preserve"> </w:t>
      </w:r>
      <w:r>
        <w:rPr>
          <w:lang w:val="pl-PL"/>
        </w:rPr>
        <w:t>sucu</w:t>
      </w:r>
      <w:r>
        <w:t xml:space="preserve"> </w:t>
      </w:r>
      <w:r>
        <w:rPr>
          <w:lang w:val="pl-PL"/>
        </w:rPr>
        <w:t>pojedincu</w:t>
      </w:r>
      <w:r>
        <w:t xml:space="preserve"> </w:t>
      </w:r>
      <w:r>
        <w:rPr>
          <w:lang w:val="pl-PL"/>
        </w:rPr>
        <w:t>Vesni</w:t>
      </w:r>
      <w:r>
        <w:t xml:space="preserve"> </w:t>
      </w:r>
      <w:r>
        <w:rPr>
          <w:lang w:val="pl-PL"/>
        </w:rPr>
        <w:t>Malenica</w:t>
      </w:r>
      <w:r>
        <w:t xml:space="preserve"> </w:t>
      </w:r>
      <w:r>
        <w:rPr>
          <w:lang w:val="pl-PL"/>
        </w:rPr>
        <w:t>kao</w:t>
      </w:r>
      <w:r>
        <w:t xml:space="preserve"> </w:t>
      </w:r>
      <w:r>
        <w:rPr>
          <w:lang w:val="pl-PL"/>
        </w:rPr>
        <w:t>ste</w:t>
      </w:r>
      <w:r>
        <w:t>č</w:t>
      </w:r>
      <w:r>
        <w:rPr>
          <w:lang w:val="pl-PL"/>
        </w:rPr>
        <w:t>ajnom</w:t>
      </w:r>
      <w:r>
        <w:t xml:space="preserve"> </w:t>
      </w:r>
      <w:r>
        <w:rPr>
          <w:lang w:val="pl-PL"/>
        </w:rPr>
        <w:t>sucu</w:t>
      </w:r>
      <w:r>
        <w:t xml:space="preserve"> </w:t>
      </w:r>
      <w:r>
        <w:rPr>
          <w:lang w:val="pl-PL"/>
        </w:rPr>
        <w:t>u</w:t>
      </w:r>
      <w:r>
        <w:t xml:space="preserve"> </w:t>
      </w:r>
      <w:r>
        <w:rPr>
          <w:lang w:val="pl-PL"/>
        </w:rPr>
        <w:t>ste</w:t>
      </w:r>
      <w:r>
        <w:t>č</w:t>
      </w:r>
      <w:r>
        <w:rPr>
          <w:lang w:val="pl-PL"/>
        </w:rPr>
        <w:t>ajnom</w:t>
      </w:r>
      <w:r>
        <w:t xml:space="preserve"> </w:t>
      </w:r>
      <w:r>
        <w:rPr>
          <w:lang w:val="pl-PL"/>
        </w:rPr>
        <w:t>postupku</w:t>
      </w:r>
      <w:r>
        <w:t xml:space="preserve"> </w:t>
      </w:r>
      <w:r>
        <w:rPr>
          <w:lang w:val="pl-PL"/>
        </w:rPr>
        <w:t>nad</w:t>
      </w:r>
      <w:r>
        <w:t xml:space="preserve"> </w:t>
      </w:r>
      <w:r>
        <w:rPr>
          <w:lang w:val="pl-PL"/>
        </w:rPr>
        <w:t>du</w:t>
      </w:r>
      <w:r>
        <w:t>ž</w:t>
      </w:r>
      <w:r>
        <w:rPr>
          <w:lang w:val="pl-PL"/>
        </w:rPr>
        <w:t>nikom KAMENSKO TRGOVINA d</w:t>
      </w:r>
      <w:r>
        <w:t xml:space="preserve">. </w:t>
      </w:r>
      <w:r>
        <w:rPr>
          <w:lang w:val="pl-PL"/>
        </w:rPr>
        <w:t>o</w:t>
      </w:r>
      <w:r>
        <w:t xml:space="preserve">. </w:t>
      </w:r>
      <w:r>
        <w:rPr>
          <w:lang w:val="pl-PL"/>
        </w:rPr>
        <w:t>o</w:t>
      </w:r>
      <w:r>
        <w:t xml:space="preserve">. </w:t>
      </w:r>
      <w:r>
        <w:rPr>
          <w:lang w:val="pl-PL"/>
        </w:rPr>
        <w:t>u ste</w:t>
      </w:r>
      <w:r>
        <w:t>č</w:t>
      </w:r>
      <w:r>
        <w:rPr>
          <w:lang w:val="pl-PL"/>
        </w:rPr>
        <w:t>aju</w:t>
      </w:r>
      <w:r>
        <w:t xml:space="preserve">, </w:t>
      </w:r>
      <w:r>
        <w:rPr>
          <w:lang w:val="pl-PL"/>
        </w:rPr>
        <w:t>Reljkovi</w:t>
      </w:r>
      <w:r>
        <w:t>ć</w:t>
      </w:r>
      <w:r>
        <w:rPr>
          <w:lang w:val="pl-PL"/>
        </w:rPr>
        <w:t>eva</w:t>
      </w:r>
      <w:r>
        <w:t xml:space="preserve"> 8, </w:t>
      </w:r>
      <w:r>
        <w:rPr>
          <w:lang w:val="pl-PL"/>
        </w:rPr>
        <w:t>Zagreb</w:t>
      </w:r>
      <w:r>
        <w:t xml:space="preserve">, </w:t>
      </w:r>
      <w:r>
        <w:rPr>
          <w:lang w:val="pl-PL"/>
        </w:rPr>
        <w:t>OIB</w:t>
      </w:r>
      <w:r>
        <w:t xml:space="preserve"> 96299883766, 4. ru</w:t>
      </w:r>
      <w:r w:rsidR="00FF53E5">
        <w:t>j</w:t>
      </w:r>
      <w:r>
        <w:t>na 2015.</w:t>
      </w:r>
    </w:p>
    <w:p w:rsidRDefault="00BF3B0B" w:rsidP="00BF3B0B" w:rsidR="00BF3B0B" w:rsidRPr="00B760F7">
      <w:pPr>
        <w:jc w:val="both"/>
      </w:pPr>
      <w:r w:rsidRPr="00B760F7">
        <w:tab/>
      </w:r>
    </w:p>
    <w:p w:rsidRDefault="00BF3B0B" w:rsidP="00BF3B0B" w:rsidR="00BF3B0B" w:rsidRPr="00B760F7">
      <w:pPr>
        <w:jc w:val="center"/>
      </w:pPr>
      <w:r w:rsidRPr="00B760F7">
        <w:t>z a k l j u č i o  j e</w:t>
      </w:r>
    </w:p>
    <w:p w:rsidRDefault="00FC69D2" w:rsidP="00BF3B0B" w:rsidR="00FC69D2" w:rsidRPr="00B760F7">
      <w:pPr>
        <w:jc w:val="center"/>
      </w:pPr>
    </w:p>
    <w:p w:rsidRDefault="00FC69D2" w:rsidP="00D93C8D" w:rsidR="00D93C8D">
      <w:pPr>
        <w:jc w:val="both"/>
      </w:pPr>
      <w:r w:rsidRPr="00B760F7">
        <w:tab/>
      </w:r>
      <w:r w:rsidR="00B96505" w:rsidRPr="00B760F7">
        <w:t>1.</w:t>
      </w:r>
      <w:r w:rsidR="00522C84" w:rsidRPr="00B760F7">
        <w:t xml:space="preserve"> </w:t>
      </w:r>
      <w:r w:rsidR="00B96505" w:rsidRPr="00B760F7">
        <w:t xml:space="preserve">Kupcu </w:t>
      </w:r>
      <w:r w:rsidR="00D93C8D">
        <w:t>KAMGRAD PROJEKT d. o. o., Zagreb, Josipa Lončara 1h, OIB 92636287898</w:t>
      </w:r>
      <w:r w:rsidR="00F81236" w:rsidRPr="00B760F7">
        <w:t>,</w:t>
      </w:r>
      <w:r w:rsidRPr="00B760F7">
        <w:t xml:space="preserve"> </w:t>
      </w:r>
      <w:r w:rsidR="00663BA0">
        <w:t xml:space="preserve">predaju </w:t>
      </w:r>
      <w:r w:rsidR="00D93C8D">
        <w:t>se nekretnine stečajnog dužnika upisane u zemljišno knjižnom odjelu Općinskog suda u Velikoj Gorici, zemljišnoknjižni odjel Vrbovec, k. o. Mlaka i to:</w:t>
      </w:r>
    </w:p>
    <w:p w:rsidRDefault="00D93C8D" w:rsidP="00D93C8D" w:rsidR="00D93C8D">
      <w:pPr>
        <w:jc w:val="both"/>
      </w:pPr>
      <w:r>
        <w:tab/>
        <w:t xml:space="preserve">1.1. zk.ul. 645 koji se sastoji od z.k.č.br. 139/7, u naravi livada BENČAČA, površine </w:t>
      </w:r>
      <w:r w:rsidRPr="005E4411">
        <w:t>67 čhv,</w:t>
      </w:r>
      <w:r>
        <w:t xml:space="preserve"> na kojoj je  upisano razlučno pravo Benc Stjepana, Baničevac 74, 10347 Rakovec, RH Ministarstva financija, Porezne uprave, Područni ured Zagreb,</w:t>
      </w:r>
    </w:p>
    <w:p w:rsidRDefault="00D93C8D" w:rsidP="00D93C8D" w:rsidR="00D93C8D">
      <w:pPr>
        <w:jc w:val="both"/>
      </w:pPr>
      <w:r>
        <w:tab/>
        <w:t>1.2. zk.ul. 935 koji se sastoji od z.k.č.br. 127/1, u naravi  livada PRELAZNICA u Zlaki i z.k.č.br. 128/1, u naravi  livada PRELAZNICA u Zlaki , sveukupne površine 1 jutro i 775 čhv  na kojima je upisano razlučno pravo Benc Stjepana, Baničevac 74, 10347 Rakovec, Brezarić Stjepan, Baničevac 76, 10347 Rakovec, RH Ministarstva financija, Porezne uprave, Područni ured Zagreb,</w:t>
      </w:r>
    </w:p>
    <w:p w:rsidRDefault="00D93C8D" w:rsidP="00D93C8D" w:rsidR="00D93C8D">
      <w:pPr>
        <w:jc w:val="both"/>
      </w:pPr>
      <w:r>
        <w:tab/>
        <w:t>1.3. zk.ul. 1078 koji se sastoji od z.k.č.br. 127/2, u naravi livada PRELAZNICA u Zlaki i z.k.č. br. 128/7, u naravi livada PRELAZNICA u Mlaki, sveukupne površine 1 jutro i 690 čhv, na kojima je upisano razlučno pravo Benc Stjepana, Baničevac 74, 10347 Rakovec, Brezarić Stjepan, Baničevac 76, 10347 Rakovec, Gašparić Marija, Baničevac 90, 10347 Rakovec, RH Ministarstva financija, Porezne uprave, Područni ured Zagreb,</w:t>
      </w:r>
    </w:p>
    <w:p w:rsidRDefault="00D93C8D" w:rsidP="00D93C8D" w:rsidR="00D93C8D">
      <w:pPr>
        <w:jc w:val="both"/>
      </w:pPr>
      <w:r>
        <w:tab/>
        <w:t xml:space="preserve">1.4. zk.ul. 1088 koji se sastoji od z.k.č.br. 139/5, u naravi livada BENČAČA, površine 134 čhv, na kojoj je upisano razlučno pravo Benc Stjepana, Baničevac 74, 10347 Rakovec, Gašparić Marija, Baničevac 90, 10347 Rakovec, RH Ministarstva financija, Porezne uprave, Područni ured Zagreb, </w:t>
      </w:r>
    </w:p>
    <w:p w:rsidRDefault="00D93C8D" w:rsidP="00D93C8D" w:rsidR="00D93C8D">
      <w:pPr>
        <w:jc w:val="both"/>
      </w:pPr>
      <w:r>
        <w:tab/>
        <w:t xml:space="preserve">1.5. zk.ul. 1093 koji se sastoji od z.k.č.br. 139/2, u naravi livada BENČAČA, površine 193 čhv, na kojoj je upisano razlučno pravo Benc Stjepana, Baničevac 74, 10347 Rakovec, Šipuljak Anđelko, Baničevac 27, 10347 Rakovec, RH Ministarstva financija, Porezne uprave, Područni ured Zagreb, </w:t>
      </w:r>
    </w:p>
    <w:p w:rsidRDefault="00D93C8D" w:rsidP="00D93C8D" w:rsidR="00D93C8D">
      <w:pPr>
        <w:jc w:val="both"/>
      </w:pPr>
      <w:r>
        <w:tab/>
        <w:t xml:space="preserve">1.6. zk.ul. 1100 koji se sastoji od z.k.č.br. 136/1, u naravi livada ČEČEVKA u Baničevcu i z.k.č.br. 136/3, u naravi livada ČEČEVKA u Baničevcu,sveukupne  površine 415 čhv  na kojima je upisano razlučno pravo RH Ministarstva financija, Porezne uprave, Područni ured Zagreb, </w:t>
      </w:r>
    </w:p>
    <w:p w:rsidRDefault="00D93C8D" w:rsidP="00D93C8D" w:rsidR="00D93C8D">
      <w:pPr>
        <w:jc w:val="both"/>
      </w:pPr>
      <w:r>
        <w:tab/>
        <w:t xml:space="preserve">1.7. zk.ul. 1102 koji se sastoji od z.k.č.br. 134/5, u naravi oranica i livada PRELAZNICA u Baničevcu, površine 775 čhv, na kojoj je upisano razlučno pravo Benc Stjepana, Baničevac 74, 10347 Rakovec, RH Ministarstva financija, Porezne uprave, Područni ured Zagreb, </w:t>
      </w:r>
    </w:p>
    <w:p w:rsidRDefault="00D93C8D" w:rsidP="00D93C8D" w:rsidR="00D93C8D">
      <w:pPr>
        <w:jc w:val="both"/>
      </w:pPr>
      <w:r>
        <w:lastRenderedPageBreak/>
        <w:tab/>
        <w:t xml:space="preserve">1.8. </w:t>
      </w:r>
      <w:r>
        <w:rPr>
          <w:lang w:val="pl-PL"/>
        </w:rPr>
        <w:t xml:space="preserve">zk.ul. 1103 koji se sastoji od z.k.č.br. 137/4, u naravi livada OGRAD u Baničevcu, površine </w:t>
      </w:r>
      <w:r>
        <w:t xml:space="preserve">68 čhv, na kojoj je </w:t>
      </w:r>
      <w:r>
        <w:rPr>
          <w:lang w:val="pl-PL"/>
        </w:rPr>
        <w:t>upisano razlučno pravo RH Ministarstva financija, Porezne uprave, Područni ured Zagreb</w:t>
      </w:r>
      <w:r>
        <w:t>,</w:t>
      </w:r>
    </w:p>
    <w:p w:rsidRDefault="00D93C8D" w:rsidP="00D93C8D" w:rsidR="00D93C8D">
      <w:pPr>
        <w:jc w:val="both"/>
      </w:pPr>
      <w:r>
        <w:rPr>
          <w:lang w:val="pl-PL"/>
        </w:rPr>
        <w:tab/>
        <w:t>1.9. zk.ul. 1112 koji se sastoji od z.k.č.br. 132/1, u naravi oranica ZAVRTI u Baničevcu; z.k.č.br. 134/1, u naravi oranica PRELAZNICA u Baničevcu; z.k.č.br. 134/2, u naravi oranica PRELAZNICA u Baničevcu; z.k.č.br. 134/3, u naravi oranica PRELAZNICA u Baničevcu; z.k.č.br. 135/1, u naravi oranica PRELAZNICA u Baničevcu; z.k.č.br. 135/2, oranica PRELAZNICA; z.k.č.br. 139/3, u naravi livada BANIČEVEC i z.k.č.br. 1055,  u naravi put poljski u Zlaki, sveukupne površine 4.339 čhv</w:t>
      </w:r>
      <w:r>
        <w:t xml:space="preserve"> </w:t>
      </w:r>
      <w:r>
        <w:rPr>
          <w:lang w:val="pl-PL"/>
        </w:rPr>
        <w:t>na kojima je upisano razlučno pravo PRVI FAKTOR d.o.o. Hektorovićeva 2/V, Zagreb, RH Ministarstva financija, Porezne uprave, Područni ured Zagreb</w:t>
      </w:r>
      <w:r>
        <w:t>,</w:t>
      </w:r>
    </w:p>
    <w:p w:rsidRDefault="00D93C8D" w:rsidP="00D93C8D" w:rsidR="00D93C8D">
      <w:pPr>
        <w:jc w:val="both"/>
        <w:rPr>
          <w:lang w:val="pl-PL"/>
        </w:rPr>
      </w:pPr>
      <w:r>
        <w:tab/>
        <w:t>1.10.</w:t>
      </w:r>
      <w:r>
        <w:rPr>
          <w:lang w:val="pl-PL"/>
        </w:rPr>
        <w:t xml:space="preserve"> zk.ul. 1197 koji se sastoji od z.k.č.br. 133/1, u naravi oranica PRELAZNICA; z.k.č.br. 133/2, u naravi oranica PRELAZNICA; z.k.č.br. 133/4, u naravi oranica PRELAZNICA u Baničevcu i z.k.č.br. 133/6, u naravi oranica PRELAZNICA u Baničevcu, sveukupne </w:t>
      </w:r>
      <w:r>
        <w:t xml:space="preserve">površine 1783 čhv, </w:t>
      </w:r>
      <w:r>
        <w:rPr>
          <w:lang w:val="pl-PL"/>
        </w:rPr>
        <w:t>na kojima je upisano razlučno pravo PRVI FAKTOR d.o.o. Hektorovićeva 2/V, Zagreb,Stjepan Benc, Baničevac 74,</w:t>
      </w:r>
    </w:p>
    <w:p w:rsidRDefault="00D93C8D" w:rsidP="00D93C8D" w:rsidR="00D93C8D">
      <w:pPr>
        <w:jc w:val="both"/>
        <w:rPr>
          <w:lang w:val="pl-PL"/>
        </w:rPr>
      </w:pPr>
      <w:r>
        <w:rPr>
          <w:lang w:val="pl-PL"/>
        </w:rPr>
        <w:tab/>
        <w:t>1.11. zk.ul. 1152 koji se sastoji od z.k.č.br. 133/5, u naravi oranica PRELAZNICA u Baničevcu,</w:t>
      </w:r>
      <w:r>
        <w:t xml:space="preserve"> površine 253 čhv, na kojoj je</w:t>
      </w:r>
      <w:r>
        <w:rPr>
          <w:lang w:val="pl-PL"/>
        </w:rPr>
        <w:t xml:space="preserve"> upisano razlučno pravo PRVI FAKTOR d.o.o. Hektorovićeva 2/V, Zagreb, Heroić Đuro, Baničevac 66, 10347 Rakovec,</w:t>
      </w:r>
    </w:p>
    <w:p w:rsidRDefault="00D93C8D" w:rsidP="00D93C8D" w:rsidR="00D93C8D">
      <w:pPr>
        <w:jc w:val="both"/>
        <w:rPr>
          <w:lang w:val="pl-PL"/>
        </w:rPr>
      </w:pPr>
      <w:r>
        <w:rPr>
          <w:lang w:val="pl-PL"/>
        </w:rPr>
        <w:tab/>
        <w:t>1.12. zk.ul. 1153 koji se sastoji od z.k.č.br. 134/4, u naravi oranica PRELAZNICA u Baničevcu,</w:t>
      </w:r>
      <w:r>
        <w:t xml:space="preserve"> površine 702 čhv, na kojoj je </w:t>
      </w:r>
      <w:r>
        <w:rPr>
          <w:lang w:val="pl-PL"/>
        </w:rPr>
        <w:t>upisano razlučno pravo PRVI FAKTOR d.o.o. Hektorovićeva 2/V, Zagreb, Benc Stjepana, Baničevac 74, 10347 Rakovec,</w:t>
      </w:r>
    </w:p>
    <w:p w:rsidRDefault="00D93C8D" w:rsidP="00D93C8D" w:rsidR="00D93C8D">
      <w:pPr>
        <w:jc w:val="both"/>
        <w:rPr>
          <w:lang w:val="pl-PL"/>
        </w:rPr>
      </w:pPr>
      <w:r>
        <w:rPr>
          <w:lang w:val="pl-PL"/>
        </w:rPr>
        <w:tab/>
        <w:t xml:space="preserve">1.13. zk.ul. 1154 koji se sastoji od z.k.č.br. 138/1, u naravi livada ČIĆEFKA u Baničevcu, </w:t>
      </w:r>
      <w:r>
        <w:t>površine 311 čhv, na kojoj je</w:t>
      </w:r>
      <w:r>
        <w:rPr>
          <w:lang w:val="pl-PL"/>
        </w:rPr>
        <w:t xml:space="preserve"> upisano razlučno pravo PRVI FAKTOR d.o.o. Hektorovićeva 2/V, Zagreb, Šipuljak Ljiljana, Baničevac 5, 10347 Rakovec, RH Ministarstva financija, Porezne uprave, Područni ured Zagreb,</w:t>
      </w:r>
    </w:p>
    <w:p w:rsidRDefault="00D93C8D" w:rsidP="00D93C8D" w:rsidR="00D93C8D">
      <w:pPr>
        <w:jc w:val="both"/>
        <w:rPr>
          <w:lang w:val="pl-PL"/>
        </w:rPr>
      </w:pPr>
      <w:r>
        <w:rPr>
          <w:lang w:val="pl-PL"/>
        </w:rPr>
        <w:tab/>
        <w:t>1.14. zk.ul. 1155 koji se sastoji od z.k.č.br. 138/2, u naravi livada ČIĆEFKA u Baničevcu i z.k.č.br. 139/4, u naravi livada BENCAČA u Baničevcu,</w:t>
      </w:r>
      <w:r>
        <w:t xml:space="preserve"> sveukupne površine 473 čhv, na kojima je </w:t>
      </w:r>
      <w:r>
        <w:rPr>
          <w:lang w:val="pl-PL"/>
        </w:rPr>
        <w:t>upisano razlučno pravo PRVI FAKTOR d.o.o. Hektorovićeva 2/V, Zagreb, Gašparić Marija, Baničevac 90, 10347 Rakovec, RH Ministarstva financija, Porezne uprave, Područni ured Zagreb</w:t>
      </w:r>
    </w:p>
    <w:p w:rsidRDefault="00D93C8D" w:rsidP="00D93C8D" w:rsidR="00D93C8D">
      <w:pPr>
        <w:jc w:val="both"/>
        <w:rPr>
          <w:lang w:val="pl-PL"/>
        </w:rPr>
      </w:pPr>
      <w:r>
        <w:rPr>
          <w:lang w:val="pl-PL"/>
        </w:rPr>
        <w:tab/>
        <w:t xml:space="preserve">1.15. zk.ul. 1156 koji se sastoji od z.k.č.br. 139/6, u naravi livada BENČARA, </w:t>
      </w:r>
      <w:r>
        <w:t>površine 191 čhv, na kojoj je</w:t>
      </w:r>
      <w:r>
        <w:rPr>
          <w:lang w:val="pl-PL"/>
        </w:rPr>
        <w:t xml:space="preserve"> upisano razlučno pravo PRVI FAKTOR d.o.o. Hektorovićeva 2/V, Zagreb, Gašparić Ivan, Baničevac 90, 10347 Rakovec, RH Ministarstva financija, Porezne uprave, Područni ured Zagreb,</w:t>
      </w:r>
    </w:p>
    <w:p w:rsidRDefault="00D93C8D" w:rsidP="00D93C8D" w:rsidR="00D93C8D">
      <w:pPr>
        <w:jc w:val="both"/>
        <w:rPr>
          <w:lang w:val="pl-PL"/>
        </w:rPr>
      </w:pPr>
      <w:r>
        <w:rPr>
          <w:lang w:val="pl-PL"/>
        </w:rPr>
        <w:tab/>
        <w:t xml:space="preserve">1.16. zk.ul. 1157 koji se sastoji od z.k.č.br. 136/2, u naravi livada ČEČEVKA u Baničevcu i z.k.č.br. 139/1, </w:t>
      </w:r>
      <w:r>
        <w:t>u naravi livada BENCAČA, sveukupne površine 826 čhv, na kojima je</w:t>
      </w:r>
      <w:r>
        <w:rPr>
          <w:lang w:val="pl-PL"/>
        </w:rPr>
        <w:t xml:space="preserve"> upisano razlučno pravo PRVI FAKTOR d.o.o. Hektorovićeva 2/V, Zagreb, Matok Katica, Baničevac 58, 10347 Rakovec i RH Ministarstva financija, Porezne uprave, Područni ured Zagreb,</w:t>
      </w:r>
    </w:p>
    <w:p w:rsidRDefault="00D93C8D" w:rsidP="00D93C8D" w:rsidR="00D93C8D">
      <w:pPr>
        <w:jc w:val="both"/>
        <w:rPr>
          <w:lang w:val="pl-PL"/>
        </w:rPr>
      </w:pPr>
      <w:r>
        <w:rPr>
          <w:lang w:val="pl-PL"/>
        </w:rPr>
        <w:tab/>
        <w:t>1.17. zk.ul. 1158 koji se sastoji od z.k.č.br. 137/3, u naravi livada OGRAD u Baničevcu, površine</w:t>
      </w:r>
      <w:r>
        <w:t xml:space="preserve"> 211 čhv, na kojoj je</w:t>
      </w:r>
      <w:r>
        <w:rPr>
          <w:lang w:val="pl-PL"/>
        </w:rPr>
        <w:t xml:space="preserve"> upisano razlučno pravo Matok Katica, Baničevac 58, 10347 Rakovec i RH Ministarstva financija, Porezne uprave, Područni ured Zagreb,</w:t>
      </w:r>
    </w:p>
    <w:p w:rsidRDefault="00D93C8D" w:rsidP="00D93C8D" w:rsidR="00D93C8D">
      <w:pPr>
        <w:jc w:val="both"/>
        <w:rPr>
          <w:lang w:val="pl-PL"/>
        </w:rPr>
      </w:pPr>
      <w:r>
        <w:rPr>
          <w:lang w:val="pl-PL"/>
        </w:rPr>
        <w:tab/>
        <w:t>1.18. zk.ul. 1159 koji se sastoji od z.k.č.br. 133/3, u naravi oranica PRELAZNICA u Baničevcu,</w:t>
      </w:r>
      <w:r>
        <w:t xml:space="preserve"> 259 čhv, na kojoj je</w:t>
      </w:r>
      <w:r>
        <w:rPr>
          <w:lang w:val="pl-PL"/>
        </w:rPr>
        <w:t xml:space="preserve"> upisano razlučno pravo PRVI FAKTOR d.o.o. Hektorovićeva 2/V, Zagreb, Šipuljak Anđelko, Baničevac 27, 10347 Rakovec, Benc Stjepan, Baničevac 74.</w:t>
      </w:r>
    </w:p>
    <w:p w:rsidRDefault="00D93C8D" w:rsidP="00D93C8D" w:rsidR="00D93C8D">
      <w:pPr>
        <w:jc w:val="both"/>
        <w:rPr>
          <w:lang w:val="pl-PL"/>
        </w:rPr>
      </w:pPr>
      <w:r>
        <w:rPr>
          <w:lang w:val="pl-PL"/>
        </w:rPr>
        <w:tab/>
        <w:t>1.19. zk.ul. 1160 koji se sastoji od z.k.č.br. 128/9; u naravi oranica PRELAZNICA u Mlaki,</w:t>
      </w:r>
      <w:r>
        <w:t xml:space="preserve"> površine 1361 čhv, na kojoj je</w:t>
      </w:r>
      <w:r>
        <w:rPr>
          <w:lang w:val="pl-PL"/>
        </w:rPr>
        <w:t xml:space="preserve"> upisano razlučno pravo PRVI FAKTOR d.o.o. Hektorovićeva 2/V, Zagreb, Prelec Ivan, Baničevac 45, 10347 Rakovec, Vidak Josip, </w:t>
      </w:r>
      <w:r>
        <w:rPr>
          <w:lang w:val="pl-PL"/>
        </w:rPr>
        <w:lastRenderedPageBreak/>
        <w:t>Baničevac 47, 10347 Rakovec,  RH Ministarstva financija, Porezne uprave, Područni ured Zagreb,</w:t>
      </w:r>
    </w:p>
    <w:p w:rsidRDefault="00D93C8D" w:rsidP="00D93C8D" w:rsidR="00D93C8D">
      <w:pPr>
        <w:jc w:val="both"/>
        <w:rPr>
          <w:lang w:val="pl-PL"/>
        </w:rPr>
      </w:pPr>
      <w:r>
        <w:rPr>
          <w:lang w:val="pl-PL"/>
        </w:rPr>
        <w:tab/>
        <w:t>1.20. zk.ul. 1161 koji se sastoji od z.k.č.br. 127/3, u naravi livada PRELAZNICA u Zlaki, površine</w:t>
      </w:r>
      <w:r>
        <w:t xml:space="preserve"> 382 čhv, na kojoj je</w:t>
      </w:r>
      <w:r>
        <w:rPr>
          <w:lang w:val="pl-PL"/>
        </w:rPr>
        <w:t xml:space="preserve"> upisano razlučno pravo PRVI FAKTOR d.o.o. Hektorovićeva 2/V, Zagreb, Vidak Josip, Baničevac 47, 10347 Rakovec,RH, Ministarstvo financija, Porezna uprava, Područni ured Zagreb.</w:t>
      </w:r>
    </w:p>
    <w:p w:rsidRDefault="00D93C8D" w:rsidP="00D93C8D" w:rsidR="00D93C8D">
      <w:pPr>
        <w:jc w:val="both"/>
        <w:rPr>
          <w:lang w:val="pl-PL"/>
        </w:rPr>
      </w:pPr>
      <w:r>
        <w:rPr>
          <w:b/>
          <w:lang w:val="pl-PL"/>
        </w:rPr>
        <w:tab/>
      </w:r>
      <w:r>
        <w:rPr>
          <w:lang w:val="pl-PL"/>
        </w:rPr>
        <w:t>1.21.</w:t>
      </w:r>
      <w:r>
        <w:rPr>
          <w:b/>
          <w:lang w:val="pl-PL"/>
        </w:rPr>
        <w:t xml:space="preserve"> </w:t>
      </w:r>
      <w:r>
        <w:rPr>
          <w:lang w:val="pl-PL"/>
        </w:rPr>
        <w:t>zk.ul. 1162 koji se sastoji od z.k.č.br. 137/1, u naravi livada OGRAD u Baničevcu, površine</w:t>
      </w:r>
      <w:r>
        <w:t xml:space="preserve"> 68 čhv, na kojoj je</w:t>
      </w:r>
      <w:r>
        <w:rPr>
          <w:lang w:val="pl-PL"/>
        </w:rPr>
        <w:t xml:space="preserve"> upisano razlučno pravo Šipuljak Anđelko, Baničevac 27, 10347 Rakovec, RH Ministarstva financija, Porezne uprave, Područni ured Zagreb,</w:t>
      </w:r>
    </w:p>
    <w:p w:rsidRDefault="00D93C8D" w:rsidP="00D93C8D" w:rsidR="00D93C8D">
      <w:pPr>
        <w:jc w:val="both"/>
        <w:rPr>
          <w:lang w:val="pl-PL"/>
        </w:rPr>
      </w:pPr>
      <w:r>
        <w:rPr>
          <w:lang w:val="pl-PL"/>
        </w:rPr>
        <w:tab/>
        <w:t>1.22. zk.ul. 1163 koji se sastoji od z.k.č.br. 137/2, u naravi livada OGRAD u Baničevcu i z.k.č.br. 137/5, u naravi livada OGRAD u Baničevcu,</w:t>
      </w:r>
      <w:r>
        <w:t xml:space="preserve"> sveukupne površine 315 čhv, na kojima je</w:t>
      </w:r>
      <w:r>
        <w:rPr>
          <w:lang w:val="pl-PL"/>
        </w:rPr>
        <w:t xml:space="preserve"> upisano razlučno pravo Čegec Đuro, Hrv. </w:t>
      </w:r>
      <w:r>
        <w:t>Proljeća 8a, Zagreb, Čegec Ivan, Aleja A. Augustinčića 14, Zagreb, RH Ministarstva financija, Porezne uprave, Područni ured Zagreb.</w:t>
      </w:r>
    </w:p>
    <w:p w:rsidRDefault="00B96505" w:rsidP="00663BA0" w:rsidR="005D4649">
      <w:pPr>
        <w:ind w:firstLine="708" w:right="48"/>
        <w:jc w:val="both"/>
      </w:pPr>
      <w:r w:rsidRPr="00B760F7">
        <w:t>2</w:t>
      </w:r>
      <w:r w:rsidR="007911C5" w:rsidRPr="00B760F7">
        <w:rPr>
          <w:b/>
        </w:rPr>
        <w:t>.</w:t>
      </w:r>
      <w:r w:rsidR="007911C5" w:rsidRPr="00B760F7">
        <w:t xml:space="preserve"> Rješenje o dosudi postalo je pravomoćno </w:t>
      </w:r>
      <w:r w:rsidR="00663BA0">
        <w:t xml:space="preserve">19. lipnja </w:t>
      </w:r>
      <w:r w:rsidR="005D4649">
        <w:t>2015</w:t>
      </w:r>
      <w:r w:rsidR="00B760F7">
        <w:t>.</w:t>
      </w:r>
      <w:r w:rsidRPr="00B760F7">
        <w:t xml:space="preserve"> </w:t>
      </w:r>
      <w:r w:rsidR="007911C5" w:rsidRPr="00B760F7">
        <w:t xml:space="preserve">te </w:t>
      </w:r>
      <w:r w:rsidRPr="00B760F7">
        <w:t>je kupac</w:t>
      </w:r>
      <w:r w:rsidR="007911C5" w:rsidRPr="00B760F7">
        <w:t xml:space="preserve"> u </w:t>
      </w:r>
      <w:r w:rsidRPr="00B760F7">
        <w:t>cijelosti platio</w:t>
      </w:r>
      <w:r w:rsidR="007911C5" w:rsidRPr="00B760F7">
        <w:t xml:space="preserve"> </w:t>
      </w:r>
      <w:r w:rsidR="00AD4421" w:rsidRPr="00B760F7">
        <w:t>iz</w:t>
      </w:r>
      <w:r w:rsidR="00B760F7">
        <w:t xml:space="preserve">nos određen u rješenju o dosudi tj. kupoprodajnu cijenu u iznosu od </w:t>
      </w:r>
      <w:r w:rsidR="00663BA0">
        <w:t xml:space="preserve">2.450.000,00 </w:t>
      </w:r>
      <w:r w:rsidR="00B760F7">
        <w:t xml:space="preserve"> kn.</w:t>
      </w:r>
      <w:r w:rsidR="005D4649" w:rsidRPr="00DD7699">
        <w:t xml:space="preserve"> </w:t>
      </w:r>
    </w:p>
    <w:p w:rsidRDefault="005D4649" w:rsidP="00C04166" w:rsidR="005D4649">
      <w:pPr>
        <w:ind w:right="-1"/>
        <w:jc w:val="both"/>
      </w:pPr>
      <w:r>
        <w:tab/>
        <w:t xml:space="preserve">3. Nalaže se </w:t>
      </w:r>
      <w:r w:rsidR="00663BA0">
        <w:t>Općinskom sudu u Velikoj Gorici, zemljišnoknjižni odjel Vrbovec</w:t>
      </w:r>
      <w:r w:rsidRPr="00DD7699">
        <w:t xml:space="preserve">, </w:t>
      </w:r>
      <w:r>
        <w:t xml:space="preserve">upis prava vlasništva u korist kupca i </w:t>
      </w:r>
      <w:r w:rsidRPr="00DD7699">
        <w:t xml:space="preserve">brisanje </w:t>
      </w:r>
      <w:r>
        <w:t>upisanih prava i tereta na nekretninama</w:t>
      </w:r>
      <w:r w:rsidRPr="00DD7699">
        <w:t xml:space="preserve"> koji prestaju njezinom prodajom i to upisanih u zemljišnu knjigu pod brojem </w:t>
      </w:r>
      <w:r w:rsidR="00663BA0">
        <w:t>Z-1657/11,Z-2094/10, Z-2095/09, Z-2106/10, Z-1916/10, Z-1920/10, Z-1917/10, Z-1922/10, Z-1946/10, Z-1842/09, Z-2146/11, Z-2250/11, Z-2251/11, Z-1915/10, Z-1919/10, Z-1921/10, Z-1923/10, Z-1937/10, Z-1947/10, Z-1949/10, Z-1951/10, Z-1950/10, Z-2050/10, Z-2051/10.</w:t>
      </w:r>
    </w:p>
    <w:p w:rsidRDefault="000607B0" w:rsidP="00B760F7" w:rsidR="00BF3B0B" w:rsidRPr="00B760F7">
      <w:pPr>
        <w:ind w:right="565" w:left="851"/>
        <w:jc w:val="both"/>
      </w:pPr>
      <w:r w:rsidRPr="00B760F7">
        <w:tab/>
      </w:r>
    </w:p>
    <w:p w:rsidRDefault="00BF3B0B" w:rsidP="00BF3B0B" w:rsidR="00BF3B0B" w:rsidRPr="00B760F7">
      <w:pPr>
        <w:jc w:val="center"/>
      </w:pPr>
      <w:r w:rsidRPr="00B760F7">
        <w:t>Obrazloženje</w:t>
      </w:r>
    </w:p>
    <w:p w:rsidRDefault="00BF3B0B" w:rsidP="00BF3B0B" w:rsidR="00BF3B0B" w:rsidRPr="00B760F7">
      <w:pPr>
        <w:jc w:val="center"/>
      </w:pPr>
    </w:p>
    <w:p w:rsidRDefault="00BF3B0B" w:rsidP="00BF3B0B" w:rsidR="00B760F7">
      <w:pPr>
        <w:jc w:val="both"/>
      </w:pPr>
      <w:r w:rsidRPr="00B760F7">
        <w:tab/>
      </w:r>
      <w:r w:rsidR="00B760F7">
        <w:t>R</w:t>
      </w:r>
      <w:r w:rsidRPr="00B760F7">
        <w:t xml:space="preserve">ješenje o dosudi postalo pravomoćno </w:t>
      </w:r>
      <w:r w:rsidR="00E643DC">
        <w:t>19. lipnja 2015.</w:t>
      </w:r>
    </w:p>
    <w:p w:rsidRDefault="00B760F7" w:rsidP="00B760F7" w:rsidR="00B760F7">
      <w:pPr>
        <w:ind w:firstLine="708"/>
        <w:jc w:val="both"/>
      </w:pPr>
      <w:r>
        <w:t>K</w:t>
      </w:r>
      <w:r w:rsidR="00742D06" w:rsidRPr="00B760F7">
        <w:t>upac je</w:t>
      </w:r>
      <w:r>
        <w:t xml:space="preserve"> za </w:t>
      </w:r>
      <w:r w:rsidR="00E643DC">
        <w:t xml:space="preserve">18. </w:t>
      </w:r>
      <w:r>
        <w:t xml:space="preserve">dražbu održanu </w:t>
      </w:r>
      <w:r w:rsidR="00E643DC">
        <w:t>19. svibnja 2015</w:t>
      </w:r>
      <w:r>
        <w:t xml:space="preserve">., uplatio jamčevinu u iznosu od </w:t>
      </w:r>
      <w:r w:rsidR="00E643DC">
        <w:t xml:space="preserve">93.750,00 </w:t>
      </w:r>
      <w:r>
        <w:t>kn.</w:t>
      </w:r>
    </w:p>
    <w:p w:rsidRDefault="00B760F7" w:rsidP="00B760F7" w:rsidR="00B760F7">
      <w:pPr>
        <w:ind w:firstLine="708"/>
        <w:jc w:val="both"/>
      </w:pPr>
      <w:r>
        <w:t>Nakon što je prihvaćena njegova ponuda a temeljem rješenja o dosudi broj St-</w:t>
      </w:r>
      <w:r w:rsidR="00E643DC">
        <w:t>542/10</w:t>
      </w:r>
      <w:r>
        <w:t xml:space="preserve"> od </w:t>
      </w:r>
      <w:r w:rsidR="00E643DC">
        <w:t>21. svibnja 2015</w:t>
      </w:r>
      <w:r>
        <w:t>., kupac je  u</w:t>
      </w:r>
      <w:r w:rsidR="00742D06" w:rsidRPr="00B760F7">
        <w:t>plat</w:t>
      </w:r>
      <w:r w:rsidR="0060530A">
        <w:t>i</w:t>
      </w:r>
      <w:r w:rsidR="00742D06" w:rsidRPr="00B760F7">
        <w:t>o</w:t>
      </w:r>
      <w:r w:rsidR="00E9247C" w:rsidRPr="00B760F7">
        <w:t xml:space="preserve"> </w:t>
      </w:r>
      <w:r>
        <w:t xml:space="preserve">razliku kupoprodajne </w:t>
      </w:r>
      <w:r w:rsidR="00AD4421" w:rsidRPr="00B760F7">
        <w:t>cijene</w:t>
      </w:r>
      <w:r>
        <w:t xml:space="preserve"> u iznosu od </w:t>
      </w:r>
      <w:r w:rsidR="00E643DC">
        <w:t xml:space="preserve">2.356.250,00 </w:t>
      </w:r>
      <w:r>
        <w:t>kn.</w:t>
      </w:r>
      <w:r w:rsidR="00E643DC">
        <w:t xml:space="preserve"> </w:t>
      </w:r>
    </w:p>
    <w:p w:rsidRDefault="00B760F7" w:rsidP="00B760F7" w:rsidR="00A54711">
      <w:pPr>
        <w:ind w:firstLine="708"/>
        <w:jc w:val="both"/>
      </w:pPr>
      <w:r>
        <w:t>Na taj način kupac je uplatio kupovn</w:t>
      </w:r>
      <w:r w:rsidR="00A54711">
        <w:t xml:space="preserve">inu u iznosu od </w:t>
      </w:r>
      <w:r w:rsidR="00E643DC">
        <w:t xml:space="preserve">2.450.000,00 </w:t>
      </w:r>
      <w:r w:rsidR="00A54711">
        <w:t>kn.</w:t>
      </w:r>
    </w:p>
    <w:p w:rsidRDefault="00A54711" w:rsidP="00B760F7" w:rsidR="00BF3B0B" w:rsidRPr="00B760F7">
      <w:pPr>
        <w:ind w:firstLine="708"/>
        <w:jc w:val="both"/>
      </w:pPr>
      <w:r>
        <w:t xml:space="preserve">Stoga je temeljem odredbe čl. </w:t>
      </w:r>
      <w:r w:rsidR="00C1359C">
        <w:t xml:space="preserve">108, čl. </w:t>
      </w:r>
      <w:r w:rsidR="004E2419">
        <w:t>151 i čl. 168 Ovršnog zakona u svezi s čl. 164 Stečajnog zakona valjalo riješiti kao u izreci.</w:t>
      </w:r>
    </w:p>
    <w:p w:rsidRDefault="002516ED" w:rsidP="002516ED" w:rsidR="002516ED" w:rsidRPr="00B760F7">
      <w:pPr>
        <w:jc w:val="center"/>
      </w:pPr>
      <w:r w:rsidRPr="00B760F7">
        <w:t xml:space="preserve">Zagreb, </w:t>
      </w:r>
      <w:r w:rsidR="00D93C8D">
        <w:t>4. rujan</w:t>
      </w:r>
      <w:r w:rsidR="0060530A">
        <w:t xml:space="preserve"> 2015.</w:t>
      </w:r>
    </w:p>
    <w:p w:rsidRDefault="002516ED" w:rsidP="002516ED" w:rsidR="002516ED" w:rsidRPr="00B760F7">
      <w:pPr>
        <w:jc w:val="both"/>
      </w:pPr>
    </w:p>
    <w:p w:rsidRDefault="002516ED" w:rsidR="00B96505" w:rsidRPr="00B760F7">
      <w:pPr>
        <w:jc w:val="both"/>
        <w:rPr>
          <w:lang w:val="pl-PL"/>
        </w:rPr>
      </w:pPr>
      <w:r w:rsidRPr="00B760F7">
        <w:tab/>
      </w:r>
      <w:r w:rsidRPr="00B760F7">
        <w:tab/>
      </w:r>
      <w:r w:rsidRPr="00B760F7">
        <w:tab/>
      </w:r>
      <w:r w:rsidRPr="00B760F7">
        <w:tab/>
      </w:r>
      <w:r w:rsidRPr="00B760F7">
        <w:tab/>
      </w:r>
      <w:r w:rsidRPr="00B760F7">
        <w:tab/>
      </w:r>
      <w:r w:rsidRPr="00B760F7">
        <w:tab/>
      </w:r>
      <w:r w:rsidRPr="00B760F7">
        <w:tab/>
      </w:r>
      <w:r w:rsidRPr="00B760F7">
        <w:tab/>
      </w:r>
      <w:r w:rsidR="00B96505" w:rsidRPr="00B760F7">
        <w:rPr>
          <w:lang w:val="pl-PL"/>
        </w:rPr>
        <w:t>SUDAC:</w:t>
      </w:r>
    </w:p>
    <w:p w:rsidRDefault="00B96505" w:rsidP="002516ED" w:rsidR="00A444B4" w:rsidRPr="00C1359C">
      <w:pPr>
        <w:jc w:val="both"/>
        <w:rPr>
          <w:lang w:val="pl-PL"/>
        </w:rPr>
      </w:pPr>
      <w:r w:rsidRPr="00B760F7">
        <w:rPr>
          <w:lang w:val="pl-PL"/>
        </w:rPr>
        <w:tab/>
      </w:r>
      <w:r w:rsidRPr="00B760F7">
        <w:rPr>
          <w:lang w:val="pl-PL"/>
        </w:rPr>
        <w:tab/>
      </w:r>
      <w:r w:rsidRPr="00B760F7">
        <w:rPr>
          <w:lang w:val="pl-PL"/>
        </w:rPr>
        <w:tab/>
      </w:r>
      <w:r w:rsidRPr="00B760F7">
        <w:rPr>
          <w:lang w:val="pl-PL"/>
        </w:rPr>
        <w:tab/>
      </w:r>
      <w:r w:rsidRPr="00B760F7">
        <w:rPr>
          <w:lang w:val="pl-PL"/>
        </w:rPr>
        <w:tab/>
      </w:r>
      <w:r w:rsidRPr="00B760F7">
        <w:rPr>
          <w:lang w:val="pl-PL"/>
        </w:rPr>
        <w:tab/>
      </w:r>
      <w:r w:rsidRPr="00B760F7">
        <w:rPr>
          <w:lang w:val="pl-PL"/>
        </w:rPr>
        <w:tab/>
      </w:r>
      <w:r w:rsidRPr="00B760F7">
        <w:rPr>
          <w:lang w:val="pl-PL"/>
        </w:rPr>
        <w:tab/>
      </w:r>
      <w:r w:rsidRPr="00B760F7">
        <w:rPr>
          <w:lang w:val="pl-PL"/>
        </w:rPr>
        <w:tab/>
        <w:t>Vesna Malenica</w:t>
      </w:r>
      <w:r w:rsidR="00FF53E5">
        <w:rPr>
          <w:lang w:val="pl-PL"/>
        </w:rPr>
        <w:t xml:space="preserve"> v. r. </w:t>
      </w:r>
      <w:r w:rsidRPr="00B760F7">
        <w:rPr>
          <w:lang w:val="pl-PL"/>
        </w:rPr>
        <w:t xml:space="preserve"> </w:t>
      </w:r>
    </w:p>
    <w:p w:rsidRDefault="001C7FB2" w:rsidP="002516ED" w:rsidR="002516ED" w:rsidRPr="00B760F7">
      <w:pPr>
        <w:jc w:val="both"/>
      </w:pPr>
      <w:r w:rsidRPr="00B760F7">
        <w:t>POUKA O PRAVNOM LIJEKU:</w:t>
      </w:r>
    </w:p>
    <w:p w:rsidRDefault="001C7FB2" w:rsidP="002516ED" w:rsidR="001C7FB2" w:rsidRPr="00B760F7">
      <w:pPr>
        <w:jc w:val="both"/>
      </w:pPr>
      <w:r w:rsidRPr="00B760F7">
        <w:tab/>
        <w:t>Protiv zaključka nije dopušten pravni lijek.</w:t>
      </w:r>
    </w:p>
    <w:p w:rsidRDefault="001C7FB2" w:rsidP="002516ED" w:rsidR="001C7FB2" w:rsidRPr="00B760F7">
      <w:pPr>
        <w:jc w:val="both"/>
      </w:pPr>
    </w:p>
    <w:p w:rsidRDefault="00FF53E5" w:rsidP="00AB7A2F" w:rsidR="00FF53E5">
      <w:pPr>
        <w:ind w:firstLine="708" w:left="4248"/>
        <w:jc w:val="both"/>
        <w:rPr>
          <w:lang w:val="pl-PL"/>
        </w:rPr>
      </w:pPr>
      <w:r>
        <w:rPr>
          <w:lang w:val="pl-PL"/>
        </w:rPr>
        <w:t>Za točnost otpravka – ovl. službenik</w:t>
      </w:r>
    </w:p>
    <w:p w:rsidRDefault="00FF53E5" w:rsidP="00995CE9" w:rsidR="00FF53E5"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60530A" w:rsidP="00227A8C" w:rsidR="0060530A" w:rsidRPr="00B760F7">
      <w:pPr>
        <w:jc w:val="both"/>
      </w:pPr>
    </w:p>
    <w:p w:rsidRDefault="00FD03B1" w:rsidP="00227A8C" w:rsidR="00FD03B1" w:rsidRPr="00B760F7">
      <w:pPr>
        <w:jc w:val="both"/>
      </w:pPr>
    </w:p>
    <w:sectPr w:rsidSect="005D4649" w:rsidR="00FD03B1" w:rsidRPr="00B760F7">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177" w:rsidR="00447177">
      <w:r>
        <w:separator/>
      </w:r>
    </w:p>
  </w:endnote>
  <w:endnote w:id="0" w:type="continuationSeparator">
    <w:p w:rsidRDefault="00447177" w:rsidR="004471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177" w:rsidR="00447177">
      <w:r>
        <w:separator/>
      </w:r>
    </w:p>
  </w:footnote>
  <w:footnote w:id="0" w:type="continuationSeparator">
    <w:p w:rsidRDefault="00447177" w:rsidR="004471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59C" w:rsidP="00742D06" w:rsidR="00C1359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359C" w:rsidP="00742D06" w:rsidR="00C1359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59C" w:rsidP="00652CD9" w:rsidR="00C1359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53E5">
      <w:rPr>
        <w:rStyle w:val="Brojstranice"/>
        <w:noProof/>
      </w:rPr>
      <w:t>3</w:t>
    </w:r>
    <w:r>
      <w:rPr>
        <w:rStyle w:val="Brojstranice"/>
      </w:rPr>
      <w:fldChar w:fldCharType="end"/>
    </w:r>
  </w:p>
  <w:p w:rsidRDefault="00C1359C" w:rsidP="00742D06" w:rsidR="00C1359C" w:rsidRPr="00742D06">
    <w:pPr>
      <w:ind w:right="360"/>
      <w:rPr>
        <w:rFonts w:hAnsi="Verdana" w:ascii="Verdana"/>
        <w:sz w:val="22"/>
        <w:szCs w:val="22"/>
      </w:rPr>
    </w:pPr>
    <w:r>
      <w:tab/>
    </w:r>
    <w:r>
      <w:tab/>
    </w:r>
    <w:r>
      <w:tab/>
    </w:r>
    <w:r>
      <w:tab/>
    </w:r>
    <w:r>
      <w:tab/>
    </w:r>
    <w:r>
      <w:tab/>
    </w:r>
    <w:r>
      <w:tab/>
    </w:r>
    <w:r>
      <w:tab/>
    </w:r>
    <w:r>
      <w:tab/>
    </w:r>
    <w:r w:rsidRPr="00742D06">
      <w:rPr>
        <w:rFonts w:hAnsi="Verdana" w:ascii="Verdana"/>
        <w:sz w:val="22"/>
        <w:szCs w:val="22"/>
      </w:rPr>
      <w:tab/>
      <w:t>7 St-</w:t>
    </w:r>
    <w:r w:rsidR="00E643DC">
      <w:rPr>
        <w:rFonts w:hAnsi="Verdana" w:ascii="Verdana"/>
        <w:sz w:val="22"/>
        <w:szCs w:val="22"/>
      </w:rPr>
      <w:t>542/10</w:t>
    </w:r>
    <w:r w:rsidRPr="00742D06">
      <w:rPr>
        <w:rFonts w:hAnsi="Verdana" w:ascii="Verdana"/>
        <w:sz w:val="22"/>
        <w:szCs w:val="22"/>
      </w:rPr>
      <w:tab/>
    </w:r>
    <w:r w:rsidRPr="00742D06">
      <w:rPr>
        <w:rFonts w:hAnsi="Verdana" w:ascii="Verdana"/>
        <w:sz w:val="22"/>
        <w:szCs w:val="22"/>
      </w:rPr>
      <w:tab/>
    </w:r>
    <w:r w:rsidRPr="00742D06">
      <w:rPr>
        <w:rFonts w:hAnsi="Verdana" w:ascii="Verdana"/>
        <w:sz w:val="22"/>
        <w:szCs w:val="22"/>
      </w:rPr>
      <w:tab/>
    </w:r>
  </w:p>
  <w:p w:rsidRDefault="00C1359C" w:rsidR="00C135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E780E"/>
    <w:multiLevelType w:val="hybridMultilevel"/>
    <w:tmpl w:val="CD689D0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87107B"/>
    <w:multiLevelType w:val="singleLevel"/>
    <w:tmpl w:val="FDB80D58"/>
    <w:lvl w:ilvl="0">
      <w:start w:val="1"/>
      <w:numFmt w:val="decimal"/>
      <w:lvlText w:val="%1."/>
      <w:lvlJc w:val="left"/>
      <w:pPr>
        <w:tabs>
          <w:tab w:pos="2250" w:val="num"/>
        </w:tabs>
        <w:ind w:hanging="405" w:left="2250"/>
      </w:pPr>
      <w:rPr>
        <w:rFonts w:hint="default"/>
      </w:rPr>
    </w:lvl>
  </w:abstractNum>
  <w:abstractNum w:abstractNumId="2">
    <w:nsid w:val="4A822E69"/>
    <w:multiLevelType w:val="hybridMultilevel"/>
    <w:tmpl w:val="9C2A7B06"/>
    <w:lvl w:tplc="041A0005" w:ilvl="0">
      <w:start w:val="1"/>
      <w:numFmt w:val="bullet"/>
      <w:lvlText w:val=""/>
      <w:lvlJc w:val="left"/>
      <w:pPr>
        <w:tabs>
          <w:tab w:pos="2130" w:val="num"/>
        </w:tabs>
        <w:ind w:hanging="360" w:left="2130"/>
      </w:pPr>
      <w:rPr>
        <w:rFonts w:hAnsi="Wingdings" w:ascii="Wingdings" w:hint="default"/>
      </w:rPr>
    </w:lvl>
    <w:lvl w:tentative="true" w:tplc="041A0003" w:ilvl="1">
      <w:start w:val="1"/>
      <w:numFmt w:val="bullet"/>
      <w:lvlText w:val="o"/>
      <w:lvlJc w:val="left"/>
      <w:pPr>
        <w:tabs>
          <w:tab w:pos="2850" w:val="num"/>
        </w:tabs>
        <w:ind w:hanging="360" w:left="2850"/>
      </w:pPr>
      <w:rPr>
        <w:rFonts w:cs="Courier New" w:hAnsi="Courier New" w:ascii="Courier New" w:hint="default"/>
      </w:rPr>
    </w:lvl>
    <w:lvl w:tentative="true" w:tplc="041A0005" w:ilvl="2">
      <w:start w:val="1"/>
      <w:numFmt w:val="bullet"/>
      <w:lvlText w:val=""/>
      <w:lvlJc w:val="left"/>
      <w:pPr>
        <w:tabs>
          <w:tab w:pos="3570" w:val="num"/>
        </w:tabs>
        <w:ind w:hanging="360" w:left="3570"/>
      </w:pPr>
      <w:rPr>
        <w:rFonts w:hAnsi="Wingdings" w:ascii="Wingdings" w:hint="default"/>
      </w:rPr>
    </w:lvl>
    <w:lvl w:tentative="true" w:tplc="041A0001" w:ilvl="3">
      <w:start w:val="1"/>
      <w:numFmt w:val="bullet"/>
      <w:lvlText w:val=""/>
      <w:lvlJc w:val="left"/>
      <w:pPr>
        <w:tabs>
          <w:tab w:pos="4290" w:val="num"/>
        </w:tabs>
        <w:ind w:hanging="360" w:left="4290"/>
      </w:pPr>
      <w:rPr>
        <w:rFonts w:hAnsi="Symbol" w:ascii="Symbol" w:hint="default"/>
      </w:rPr>
    </w:lvl>
    <w:lvl w:tentative="true" w:tplc="041A0003" w:ilvl="4">
      <w:start w:val="1"/>
      <w:numFmt w:val="bullet"/>
      <w:lvlText w:val="o"/>
      <w:lvlJc w:val="left"/>
      <w:pPr>
        <w:tabs>
          <w:tab w:pos="5010" w:val="num"/>
        </w:tabs>
        <w:ind w:hanging="360" w:left="5010"/>
      </w:pPr>
      <w:rPr>
        <w:rFonts w:cs="Courier New" w:hAnsi="Courier New" w:ascii="Courier New" w:hint="default"/>
      </w:rPr>
    </w:lvl>
    <w:lvl w:tentative="true" w:tplc="041A0005" w:ilvl="5">
      <w:start w:val="1"/>
      <w:numFmt w:val="bullet"/>
      <w:lvlText w:val=""/>
      <w:lvlJc w:val="left"/>
      <w:pPr>
        <w:tabs>
          <w:tab w:pos="5730" w:val="num"/>
        </w:tabs>
        <w:ind w:hanging="360" w:left="5730"/>
      </w:pPr>
      <w:rPr>
        <w:rFonts w:hAnsi="Wingdings" w:ascii="Wingdings" w:hint="default"/>
      </w:rPr>
    </w:lvl>
    <w:lvl w:tentative="true" w:tplc="041A0001" w:ilvl="6">
      <w:start w:val="1"/>
      <w:numFmt w:val="bullet"/>
      <w:lvlText w:val=""/>
      <w:lvlJc w:val="left"/>
      <w:pPr>
        <w:tabs>
          <w:tab w:pos="6450" w:val="num"/>
        </w:tabs>
        <w:ind w:hanging="360" w:left="6450"/>
      </w:pPr>
      <w:rPr>
        <w:rFonts w:hAnsi="Symbol" w:ascii="Symbol" w:hint="default"/>
      </w:rPr>
    </w:lvl>
    <w:lvl w:tentative="true" w:tplc="041A0003" w:ilvl="7">
      <w:start w:val="1"/>
      <w:numFmt w:val="bullet"/>
      <w:lvlText w:val="o"/>
      <w:lvlJc w:val="left"/>
      <w:pPr>
        <w:tabs>
          <w:tab w:pos="7170" w:val="num"/>
        </w:tabs>
        <w:ind w:hanging="360" w:left="7170"/>
      </w:pPr>
      <w:rPr>
        <w:rFonts w:cs="Courier New" w:hAnsi="Courier New" w:ascii="Courier New" w:hint="default"/>
      </w:rPr>
    </w:lvl>
    <w:lvl w:tentative="true" w:tplc="041A0005" w:ilvl="8">
      <w:start w:val="1"/>
      <w:numFmt w:val="bullet"/>
      <w:lvlText w:val=""/>
      <w:lvlJc w:val="left"/>
      <w:pPr>
        <w:tabs>
          <w:tab w:pos="7890" w:val="num"/>
        </w:tabs>
        <w:ind w:hanging="360" w:left="7890"/>
      </w:pPr>
      <w:rPr>
        <w:rFonts w:hAnsi="Wingdings" w:ascii="Wingdings" w:hint="default"/>
      </w:rPr>
    </w:lvl>
  </w:abstractNum>
  <w:abstractNum w:abstractNumId="3">
    <w:nsid w:val="568F736C"/>
    <w:multiLevelType w:val="singleLevel"/>
    <w:tmpl w:val="B1161CD0"/>
    <w:lvl w:ilvl="0">
      <w:start w:val="1"/>
      <w:numFmt w:val="decimal"/>
      <w:lvlText w:val="%1."/>
      <w:lvlJc w:val="left"/>
      <w:pPr>
        <w:tabs>
          <w:tab w:pos="1845" w:val="num"/>
        </w:tabs>
        <w:ind w:hanging="405" w:left="1845"/>
      </w:pPr>
      <w:rPr>
        <w:rFonts w:hint="default"/>
      </w:rPr>
    </w:lvl>
  </w:abstractNum>
  <w:abstractNum w:abstractNumId="4">
    <w:nsid w:val="5D5C5851"/>
    <w:multiLevelType w:val="singleLevel"/>
    <w:tmpl w:val="B89A8744"/>
    <w:lvl w:ilvl="0">
      <w:start w:val="1"/>
      <w:numFmt w:val="upperLetter"/>
      <w:lvlText w:val="%1)"/>
      <w:lvlJc w:val="left"/>
      <w:pPr>
        <w:tabs>
          <w:tab w:pos="1845" w:val="num"/>
        </w:tabs>
        <w:ind w:hanging="405" w:left="1845"/>
      </w:pPr>
      <w:rPr>
        <w:rFonts w:hint="default"/>
        <w:b/>
      </w:rPr>
    </w:lvl>
  </w:abstractNum>
  <w:abstractNum w:abstractNumId="5">
    <w:nsid w:val="6B0B600E"/>
    <w:multiLevelType w:val="singleLevel"/>
    <w:tmpl w:val="8DB60F20"/>
    <w:lvl w:ilvl="0">
      <w:start w:val="1"/>
      <w:numFmt w:val="upperLetter"/>
      <w:lvlText w:val="%1."/>
      <w:lvlJc w:val="left"/>
      <w:pPr>
        <w:tabs>
          <w:tab w:pos="1800" w:val="num"/>
        </w:tabs>
        <w:ind w:hanging="360" w:left="1800"/>
      </w:pPr>
      <w:rPr>
        <w:rFont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33F6A"/>
    <w:rsid w:val="000375B5"/>
    <w:rsid w:val="00043735"/>
    <w:rsid w:val="000607B0"/>
    <w:rsid w:val="00081D9A"/>
    <w:rsid w:val="00081FB5"/>
    <w:rsid w:val="00094415"/>
    <w:rsid w:val="000D31C3"/>
    <w:rsid w:val="000E3820"/>
    <w:rsid w:val="000E39C3"/>
    <w:rsid w:val="00127BEB"/>
    <w:rsid w:val="00186691"/>
    <w:rsid w:val="0019261F"/>
    <w:rsid w:val="001A4B37"/>
    <w:rsid w:val="001B30E2"/>
    <w:rsid w:val="001B3809"/>
    <w:rsid w:val="001B64BB"/>
    <w:rsid w:val="001C574C"/>
    <w:rsid w:val="001C7FB2"/>
    <w:rsid w:val="001D4D03"/>
    <w:rsid w:val="001D6BD6"/>
    <w:rsid w:val="00204838"/>
    <w:rsid w:val="00213B3C"/>
    <w:rsid w:val="00222C71"/>
    <w:rsid w:val="00227A8C"/>
    <w:rsid w:val="002338B0"/>
    <w:rsid w:val="0023552F"/>
    <w:rsid w:val="00240573"/>
    <w:rsid w:val="002466BB"/>
    <w:rsid w:val="002516ED"/>
    <w:rsid w:val="00252A4F"/>
    <w:rsid w:val="00263102"/>
    <w:rsid w:val="0026673E"/>
    <w:rsid w:val="002A180D"/>
    <w:rsid w:val="002A19C7"/>
    <w:rsid w:val="002C3D71"/>
    <w:rsid w:val="002D3493"/>
    <w:rsid w:val="002E3EBC"/>
    <w:rsid w:val="00320C91"/>
    <w:rsid w:val="003256CC"/>
    <w:rsid w:val="0033294C"/>
    <w:rsid w:val="00341301"/>
    <w:rsid w:val="00341707"/>
    <w:rsid w:val="00363CB2"/>
    <w:rsid w:val="00365404"/>
    <w:rsid w:val="003870E1"/>
    <w:rsid w:val="00393044"/>
    <w:rsid w:val="003A53F1"/>
    <w:rsid w:val="003A67F2"/>
    <w:rsid w:val="003E23B6"/>
    <w:rsid w:val="003F3875"/>
    <w:rsid w:val="00400267"/>
    <w:rsid w:val="00407FA3"/>
    <w:rsid w:val="00410DD5"/>
    <w:rsid w:val="004258EE"/>
    <w:rsid w:val="00426037"/>
    <w:rsid w:val="00447177"/>
    <w:rsid w:val="00451ECF"/>
    <w:rsid w:val="00455632"/>
    <w:rsid w:val="00471F51"/>
    <w:rsid w:val="00474E99"/>
    <w:rsid w:val="004773BC"/>
    <w:rsid w:val="004B3733"/>
    <w:rsid w:val="004C3A83"/>
    <w:rsid w:val="004D05B8"/>
    <w:rsid w:val="004E2419"/>
    <w:rsid w:val="004E548F"/>
    <w:rsid w:val="004E6843"/>
    <w:rsid w:val="004F68C8"/>
    <w:rsid w:val="00500513"/>
    <w:rsid w:val="005075A9"/>
    <w:rsid w:val="0051422E"/>
    <w:rsid w:val="00514BE0"/>
    <w:rsid w:val="00522C84"/>
    <w:rsid w:val="00530267"/>
    <w:rsid w:val="00540E41"/>
    <w:rsid w:val="0054613E"/>
    <w:rsid w:val="00547C9A"/>
    <w:rsid w:val="00553735"/>
    <w:rsid w:val="00560B30"/>
    <w:rsid w:val="00566E92"/>
    <w:rsid w:val="00570670"/>
    <w:rsid w:val="00575202"/>
    <w:rsid w:val="00582829"/>
    <w:rsid w:val="00590E4C"/>
    <w:rsid w:val="005948C5"/>
    <w:rsid w:val="005A14A4"/>
    <w:rsid w:val="005A5B45"/>
    <w:rsid w:val="005C355D"/>
    <w:rsid w:val="005D4649"/>
    <w:rsid w:val="0060530A"/>
    <w:rsid w:val="006165C2"/>
    <w:rsid w:val="00621BFC"/>
    <w:rsid w:val="0064012B"/>
    <w:rsid w:val="00652CD9"/>
    <w:rsid w:val="00663BA0"/>
    <w:rsid w:val="00665DE7"/>
    <w:rsid w:val="00671B8F"/>
    <w:rsid w:val="006835CF"/>
    <w:rsid w:val="00693677"/>
    <w:rsid w:val="00694B0D"/>
    <w:rsid w:val="006954EE"/>
    <w:rsid w:val="0069619F"/>
    <w:rsid w:val="006A737D"/>
    <w:rsid w:val="006C124F"/>
    <w:rsid w:val="006C2C97"/>
    <w:rsid w:val="006C336F"/>
    <w:rsid w:val="006D17BB"/>
    <w:rsid w:val="006E1126"/>
    <w:rsid w:val="006E4484"/>
    <w:rsid w:val="00702356"/>
    <w:rsid w:val="007070CC"/>
    <w:rsid w:val="007200BC"/>
    <w:rsid w:val="0072250C"/>
    <w:rsid w:val="00722FE3"/>
    <w:rsid w:val="00730073"/>
    <w:rsid w:val="00730673"/>
    <w:rsid w:val="0073083E"/>
    <w:rsid w:val="00742D06"/>
    <w:rsid w:val="00746C43"/>
    <w:rsid w:val="00756EE7"/>
    <w:rsid w:val="00762664"/>
    <w:rsid w:val="00781072"/>
    <w:rsid w:val="007911C5"/>
    <w:rsid w:val="00794D71"/>
    <w:rsid w:val="007A1BF6"/>
    <w:rsid w:val="007D7E8B"/>
    <w:rsid w:val="007E0366"/>
    <w:rsid w:val="007E4B35"/>
    <w:rsid w:val="007F3894"/>
    <w:rsid w:val="007F5DA1"/>
    <w:rsid w:val="008051C8"/>
    <w:rsid w:val="00810AAD"/>
    <w:rsid w:val="00817116"/>
    <w:rsid w:val="00830102"/>
    <w:rsid w:val="008313AE"/>
    <w:rsid w:val="00854511"/>
    <w:rsid w:val="008568FC"/>
    <w:rsid w:val="00866C20"/>
    <w:rsid w:val="00875C21"/>
    <w:rsid w:val="0088629D"/>
    <w:rsid w:val="008A14B7"/>
    <w:rsid w:val="008B6460"/>
    <w:rsid w:val="008C3ECA"/>
    <w:rsid w:val="008E3633"/>
    <w:rsid w:val="00922739"/>
    <w:rsid w:val="00942506"/>
    <w:rsid w:val="009448D8"/>
    <w:rsid w:val="00951878"/>
    <w:rsid w:val="009548F5"/>
    <w:rsid w:val="009606A6"/>
    <w:rsid w:val="00993BF7"/>
    <w:rsid w:val="009B7633"/>
    <w:rsid w:val="009D65C8"/>
    <w:rsid w:val="009E74ED"/>
    <w:rsid w:val="009F2342"/>
    <w:rsid w:val="00A00624"/>
    <w:rsid w:val="00A0244B"/>
    <w:rsid w:val="00A073BC"/>
    <w:rsid w:val="00A1238B"/>
    <w:rsid w:val="00A13141"/>
    <w:rsid w:val="00A15131"/>
    <w:rsid w:val="00A21FD8"/>
    <w:rsid w:val="00A26ED6"/>
    <w:rsid w:val="00A3120F"/>
    <w:rsid w:val="00A444B4"/>
    <w:rsid w:val="00A47748"/>
    <w:rsid w:val="00A53461"/>
    <w:rsid w:val="00A54711"/>
    <w:rsid w:val="00A55036"/>
    <w:rsid w:val="00A85775"/>
    <w:rsid w:val="00AA5642"/>
    <w:rsid w:val="00AB2957"/>
    <w:rsid w:val="00AC1C72"/>
    <w:rsid w:val="00AC7F96"/>
    <w:rsid w:val="00AD103C"/>
    <w:rsid w:val="00AD4421"/>
    <w:rsid w:val="00AE6813"/>
    <w:rsid w:val="00AF4B40"/>
    <w:rsid w:val="00B0615F"/>
    <w:rsid w:val="00B11912"/>
    <w:rsid w:val="00B174A1"/>
    <w:rsid w:val="00B21135"/>
    <w:rsid w:val="00B2723F"/>
    <w:rsid w:val="00B31C63"/>
    <w:rsid w:val="00B3330C"/>
    <w:rsid w:val="00B34B0A"/>
    <w:rsid w:val="00B43CFC"/>
    <w:rsid w:val="00B44C64"/>
    <w:rsid w:val="00B44D6C"/>
    <w:rsid w:val="00B53D1B"/>
    <w:rsid w:val="00B74D7F"/>
    <w:rsid w:val="00B760F7"/>
    <w:rsid w:val="00B823CC"/>
    <w:rsid w:val="00B96505"/>
    <w:rsid w:val="00BC364C"/>
    <w:rsid w:val="00BC5BCC"/>
    <w:rsid w:val="00BD7425"/>
    <w:rsid w:val="00BE3AC3"/>
    <w:rsid w:val="00BE4B24"/>
    <w:rsid w:val="00BF3B0B"/>
    <w:rsid w:val="00BF7B9C"/>
    <w:rsid w:val="00C009C3"/>
    <w:rsid w:val="00C04166"/>
    <w:rsid w:val="00C1288B"/>
    <w:rsid w:val="00C1359C"/>
    <w:rsid w:val="00C176F2"/>
    <w:rsid w:val="00C30EB8"/>
    <w:rsid w:val="00C31C5A"/>
    <w:rsid w:val="00C33A1D"/>
    <w:rsid w:val="00C550B1"/>
    <w:rsid w:val="00C859FE"/>
    <w:rsid w:val="00C87635"/>
    <w:rsid w:val="00C93FA8"/>
    <w:rsid w:val="00CC1EB9"/>
    <w:rsid w:val="00CD223F"/>
    <w:rsid w:val="00D06E50"/>
    <w:rsid w:val="00D07F15"/>
    <w:rsid w:val="00D10A4B"/>
    <w:rsid w:val="00D11D37"/>
    <w:rsid w:val="00D34B7C"/>
    <w:rsid w:val="00D35730"/>
    <w:rsid w:val="00D51389"/>
    <w:rsid w:val="00D51637"/>
    <w:rsid w:val="00D527BC"/>
    <w:rsid w:val="00D55D88"/>
    <w:rsid w:val="00D65446"/>
    <w:rsid w:val="00D9035A"/>
    <w:rsid w:val="00D90C4C"/>
    <w:rsid w:val="00D93C8D"/>
    <w:rsid w:val="00DA218E"/>
    <w:rsid w:val="00DA2BC4"/>
    <w:rsid w:val="00DA3B30"/>
    <w:rsid w:val="00DC295A"/>
    <w:rsid w:val="00DC5C9A"/>
    <w:rsid w:val="00DD4B57"/>
    <w:rsid w:val="00DD6C95"/>
    <w:rsid w:val="00DE3ACF"/>
    <w:rsid w:val="00E015A8"/>
    <w:rsid w:val="00E25FE2"/>
    <w:rsid w:val="00E55451"/>
    <w:rsid w:val="00E55A4B"/>
    <w:rsid w:val="00E55A60"/>
    <w:rsid w:val="00E63CC2"/>
    <w:rsid w:val="00E643DC"/>
    <w:rsid w:val="00E729A9"/>
    <w:rsid w:val="00E8681F"/>
    <w:rsid w:val="00E9247C"/>
    <w:rsid w:val="00E92573"/>
    <w:rsid w:val="00EA0C5C"/>
    <w:rsid w:val="00EA3757"/>
    <w:rsid w:val="00EA61CB"/>
    <w:rsid w:val="00EB7742"/>
    <w:rsid w:val="00EC66AB"/>
    <w:rsid w:val="00ED1096"/>
    <w:rsid w:val="00ED254B"/>
    <w:rsid w:val="00ED61E4"/>
    <w:rsid w:val="00ED6C13"/>
    <w:rsid w:val="00EE5101"/>
    <w:rsid w:val="00EF34F3"/>
    <w:rsid w:val="00F2372C"/>
    <w:rsid w:val="00F31C4E"/>
    <w:rsid w:val="00F5294A"/>
    <w:rsid w:val="00F81236"/>
    <w:rsid w:val="00F82416"/>
    <w:rsid w:val="00F83BD7"/>
    <w:rsid w:val="00F94C70"/>
    <w:rsid w:val="00FA4F2F"/>
    <w:rsid w:val="00FC69D2"/>
    <w:rsid w:val="00FD03B1"/>
    <w:rsid w:val="00FF196A"/>
    <w:rsid w:val="00FF53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3B0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5D4649"/>
    <w:rPr>
      <w:rFonts w:cs="Tahoma" w:hAnsi="Tahoma" w:ascii="Tahoma"/>
      <w:sz w:val="16"/>
      <w:szCs w:val="16"/>
    </w:rPr>
  </w:style>
  <w:style w:customStyle="true" w:styleId="TekstbaloniaChar" w:type="character">
    <w:name w:val="Tekst balončića Char"/>
    <w:basedOn w:val="Zadanifontodlomka"/>
    <w:link w:val="Tekstbalonia"/>
    <w:rsid w:val="005D4649"/>
    <w:rPr>
      <w:rFonts w:cs="Tahoma" w:hAnsi="Tahoma" w:ascii="Tahoma"/>
      <w:sz w:val="16"/>
      <w:szCs w:val="16"/>
    </w:rPr>
  </w:style>
  <w:style w:styleId="Tekstrezerviranogmjesta" w:type="character">
    <w:name w:val="Placeholder Text"/>
    <w:basedOn w:val="Zadanifontodlomka"/>
    <w:uiPriority w:val="99"/>
    <w:semiHidden/>
    <w:rsid w:val="00FF53E5"/>
    <w:rPr>
      <w:color w:val="808080"/>
      <w:bdr w:space="0" w:sz="0" w:color="auto" w:val="none"/>
      <w:shd w:fill="auto" w:color="auto" w:val="clear"/>
    </w:rPr>
  </w:style>
  <w:style w:customStyle="true" w:styleId="eSPISCCParagraphDefaultFont" w:type="character">
    <w:name w:val="eSPIS_CC_Paragraph Default Font"/>
    <w:basedOn w:val="Zadanifontodlomka"/>
    <w:rsid w:val="00FF53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53E5"/>
    <w:rPr>
      <w:bdr w:space="0" w:sz="0" w:color="auto" w:val="none"/>
      <w:shd w:fill="FFFFCC" w:color="auto" w:val="clear"/>
      <w:lang w:val="hr-HR"/>
    </w:rPr>
  </w:style>
  <w:style w:customStyle="true" w:styleId="PozadinaSvijetloCrvena" w:type="character">
    <w:name w:val="Pozadina_SvijetloCrvena"/>
    <w:basedOn w:val="eSPISCCParagraphDefaultFont"/>
    <w:rsid w:val="00FF53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53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5D4649"/>
    <w:rPr>
      <w:rFonts w:ascii="Tahoma" w:cs="Tahoma" w:hAnsi="Tahoma"/>
      <w:sz w:val="16"/>
      <w:szCs w:val="16"/>
    </w:rPr>
  </w:style>
  <w:style w:customStyle="1" w:styleId="TekstbaloniaChar" w:type="character">
    <w:name w:val="Tekst balončića Char"/>
    <w:basedOn w:val="Zadanifontodlomka"/>
    <w:link w:val="Tekstbalonia"/>
    <w:rsid w:val="005D4649"/>
    <w:rPr>
      <w:rFonts w:ascii="Tahoma" w:cs="Tahoma" w:hAnsi="Tahoma"/>
      <w:sz w:val="16"/>
      <w:szCs w:val="16"/>
    </w:rPr>
  </w:style>
  <w:style w:styleId="Tekstrezerviranogmjesta" w:type="character">
    <w:name w:val="Placeholder Text"/>
    <w:basedOn w:val="Zadanifontodlomka"/>
    <w:uiPriority w:val="99"/>
    <w:semiHidden/>
    <w:rsid w:val="00FF53E5"/>
    <w:rPr>
      <w:color w:val="808080"/>
      <w:bdr w:color="auto" w:space="0" w:sz="0" w:val="none"/>
      <w:shd w:color="auto" w:fill="auto" w:val="clear"/>
    </w:rPr>
  </w:style>
  <w:style w:customStyle="1" w:styleId="eSPISCCParagraphDefaultFont" w:type="character">
    <w:name w:val="eSPIS_CC_Paragraph Default Font"/>
    <w:basedOn w:val="Zadanifontodlomka"/>
    <w:rsid w:val="00FF53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53E5"/>
    <w:rPr>
      <w:bdr w:color="auto" w:space="0" w:sz="0" w:val="none"/>
      <w:shd w:color="auto" w:fill="FFFFCC" w:val="clear"/>
      <w:lang w:val="hr-HR"/>
    </w:rPr>
  </w:style>
  <w:style w:customStyle="1" w:styleId="PozadinaSvijetloCrvena" w:type="character">
    <w:name w:val="Pozadina_SvijetloCrvena"/>
    <w:basedOn w:val="eSPISCCParagraphDefaultFont"/>
    <w:rsid w:val="00FF53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53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KAMGRAD PROJEKT</izvorni_sadrzaj>
    <derivirana_varijabla naziv="DomainObject.Primjedba_1">KAMGRAD PROJEKT</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ST-270/2010-7. a/a
ST-332/2010-31., u rješavanju
ST-375/2010- 12. riješen
formirana 2 pomoćna omota - žalba vj. K. Peris
i S. Brezarić (na VTS RH 26. 5. 11.)</izvorni_sadrzaj>
    <derivirana_varijabla naziv="DomainObject.Predmet.PrimjedbaSuca_1">VEZE:
ST-270/2010-7. a/a
ST-332/2010-31., u rješavanju
ST-375/2010- 12. riješen
formirana 2 pomoćna omota - žalba vj. K. Peris
i S. Brezarić (na VTS RH 26. 5. 11.)</derivirana_varijabla>
  </DomainObject.Predmet.PrimjedbaSuca>
  <DomainObject.Predmet.PrimjedbaUpisnicara>
    <izvorni_sadrzaj/>
    <derivirana_varijabla naziv="DomainObject.Predmet.PrimjedbaUpisnicara_1"/>
  </DomainObject.Predmet.PrimjedbaUpisnicara>
  <DomainObject.Predmet.ProtustrankaFormated>
    <izvorni_sadrzaj>  KAMENSKO TRGOVINA d.o.o.</izvorni_sadrzaj>
    <derivirana_varijabla naziv="DomainObject.Predmet.ProtustrankaFormated_1">  KAMENSKO TRGOVINA d.o.o.</derivirana_varijabla>
  </DomainObject.Predmet.ProtustrankaFormated>
  <DomainObject.Predmet.ProtustrankaFormatedOIB>
    <izvorni_sadrzaj>  KAMENSKO TRGOVINA d.o.o., OIB 96299883766</izvorni_sadrzaj>
    <derivirana_varijabla naziv="DomainObject.Predmet.ProtustrankaFormatedOIB_1">  KAMENSKO TRGOVINA d.o.o., OIB 96299883766</derivirana_varijabla>
  </DomainObject.Predmet.ProtustrankaFormatedOIB>
  <DomainObject.Predmet.ProtustrankaFormatedWithAdress>
    <izvorni_sadrzaj> KAMENSKO TRGOVINA d.o.o., RELJKOVIĆEVA 8, 10000 Zagreb</izvorni_sadrzaj>
    <derivirana_varijabla naziv="DomainObject.Predmet.ProtustrankaFormatedWithAdress_1"> KAMENSKO TRGOVINA d.o.o., RELJKOVIĆEVA 8, 10000 Zagreb</derivirana_varijabla>
  </DomainObject.Predmet.ProtustrankaFormatedWithAdress>
  <DomainObject.Predmet.ProtustrankaFormatedWithAdressOIB>
    <izvorni_sadrzaj> KAMENSKO TRGOVINA d.o.o., OIB 96299883766, RELJKOVIĆEVA 8, 10000 Zagreb</izvorni_sadrzaj>
    <derivirana_varijabla naziv="DomainObject.Predmet.ProtustrankaFormatedWithAdressOIB_1"> KAMENSKO TRGOVINA d.o.o., OIB 96299883766, RELJKOVIĆEVA 8, 10000 Zagreb</derivirana_varijabla>
  </DomainObject.Predmet.ProtustrankaFormatedWithAdressOIB>
  <DomainObject.Predmet.ProtustrankaWithAdress>
    <izvorni_sadrzaj>KAMENSKO TRGOVINA d.o.o. RELJKOVIĆEVA 8, 10000 Zagreb</izvorni_sadrzaj>
    <derivirana_varijabla naziv="DomainObject.Predmet.ProtustrankaWithAdress_1">KAMENSKO TRGOVINA d.o.o. RELJKOVIĆEVA 8, 10000 Zagreb</derivirana_varijabla>
  </DomainObject.Predmet.ProtustrankaWithAdress>
  <DomainObject.Predmet.ProtustrankaWithAdressOIB>
    <izvorni_sadrzaj>KAMENSKO TRGOVINA d.o.o., OIB 96299883766, RELJKOVIĆEVA 8, 10000 Zagreb</izvorni_sadrzaj>
    <derivirana_varijabla naziv="DomainObject.Predmet.ProtustrankaWithAdressOIB_1">KAMENSKO TRGOVINA d.o.o., OIB 96299883766, RELJKOVIĆEVA 8, 10000 Zagreb</derivirana_varijabla>
  </DomainObject.Predmet.ProtustrankaWithAdressOIB>
  <DomainObject.Predmet.ProtustrankaNazivFormated>
    <izvorni_sadrzaj>KAMENSKO TRGOVINA d.o.o.</izvorni_sadrzaj>
    <derivirana_varijabla naziv="DomainObject.Predmet.ProtustrankaNazivFormated_1">KAMENSKO TRGOVINA d.o.o.</derivirana_varijabla>
  </DomainObject.Predmet.ProtustrankaNazivFormated>
  <DomainObject.Predmet.ProtustrankaNazivFormatedOIB>
    <izvorni_sadrzaj>KAMENSKO TRGOVINA d.o.o., OIB 96299883766</izvorni_sadrzaj>
    <derivirana_varijabla naziv="DomainObject.Predmet.ProtustrankaNazivFormatedOIB_1">KAMENSKO TRGOVINA d.o.o.,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item>
    </derivirana_varijabla>
  </DomainObject.Predmet.StrankaListNazivFormatedOIB>
  <DomainObject.Predmet.ProtuStrankaListFormated>
    <izvorni_sadrzaj>
      <item>KAMENSKO TRGOVINA d.o.o.</item>
    </izvorni_sadrzaj>
    <derivirana_varijabla naziv="DomainObject.Predmet.ProtuStrankaListFormated_1">
      <item>KAMENSKO TRGOVINA d.o.o.</item>
    </derivirana_varijabla>
  </DomainObject.Predmet.ProtuStrankaListFormated>
  <DomainObject.Predmet.ProtuStrankaListFormatedOIB>
    <izvorni_sadrzaj>
      <item>KAMENSKO TRGOVINA d.o.o., OIB 96299883766</item>
    </izvorni_sadrzaj>
    <derivirana_varijabla naziv="DomainObject.Predmet.ProtuStrankaListFormatedOIB_1">
      <item>KAMENSKO TRGOVINA d.o.o., OIB 96299883766</item>
    </derivirana_varijabla>
  </DomainObject.Predmet.ProtuStrankaListFormatedOIB>
  <DomainObject.Predmet.ProtuStrankaListFormatedWithAdress>
    <izvorni_sadrzaj>
      <item>KAMENSKO TRGOVINA d.o.o., RELJKOVIĆEVA 8, 10000 Zagreb</item>
    </izvorni_sadrzaj>
    <derivirana_varijabla naziv="DomainObject.Predmet.ProtuStrankaListFormatedWithAdress_1">
      <item>KAMENSKO TRGOVINA d.o.o., RELJKOVIĆEVA 8, 10000 Zagreb</item>
    </derivirana_varijabla>
  </DomainObject.Predmet.ProtuStrankaListFormatedWithAdress>
  <DomainObject.Predmet.ProtuStrankaListFormatedWithAdressOIB>
    <izvorni_sadrzaj>
      <item>KAMENSKO TRGOVINA d.o.o., OIB 96299883766, RELJKOVIĆEVA 8, 10000 Zagreb</item>
    </izvorni_sadrzaj>
    <derivirana_varijabla naziv="DomainObject.Predmet.ProtuStrankaListFormatedWithAdressOIB_1">
      <item>KAMENSKO TRGOVINA d.o.o., OIB 96299883766, RELJKOVIĆEVA 8, 10000 Zagreb</item>
    </derivirana_varijabla>
  </DomainObject.Predmet.ProtuStrankaListFormatedWithAdressOIB>
  <DomainObject.Predmet.ProtuStrankaListNazivFormated>
    <izvorni_sadrzaj>
      <item>KAMENSKO TRGOVINA d.o.o.</item>
    </izvorni_sadrzaj>
    <derivirana_varijabla naziv="DomainObject.Predmet.ProtuStrankaListNazivFormated_1">
      <item>KAMENSKO TRGOVINA d.o.o.</item>
    </derivirana_varijabla>
  </DomainObject.Predmet.ProtuStrankaListNazivFormated>
  <DomainObject.Predmet.ProtuStrankaListNazivFormatedOIB>
    <izvorni_sadrzaj>
      <item>KAMENSKO TRGOVINA d.o.o., OIB 96299883766</item>
    </izvorni_sadrzaj>
    <derivirana_varijabla naziv="DomainObject.Predmet.ProtuStrankaListNazivFormatedOIB_1">
      <item>KAMENSKO TRGOVINA d.o.o., OIB 96299883766</item>
    </derivirana_varijabla>
  </DomainObject.Predmet.ProtuStrankaListNazivFormatedOIB>
  <DomainObject.Predmet.OstaliListFormated>
    <izvorni_sadrzaj>
      <item>Damir Rihtarić</item>
      <item>Stjepan Benc</item>
      <item>Partner banka d. d.</item>
      <item>Đuro Čegec</item>
      <item>KAMGRAD PROJEKT d.o.o. za promet nekretnina</item>
      <item>Županijsko državno odvjetništvo</item>
      <item>PRVI FAKTOR d.o.o.</item>
      <item>Stjepan Brezarić</item>
      <item>Zdravko Mitak</item>
      <item>Đuro Heroić</item>
      <item>Ivan Gašparić</item>
      <item>Ivan Čegec</item>
      <item>odvjetnik Ivan Biđin</item>
    </izvorni_sadrzaj>
    <derivirana_varijabla naziv="DomainObject.Predmet.OstaliListFormated_1">
      <item>Damir Rihtarić</item>
      <item>Stjepan Benc</item>
      <item>Partner banka d. d.</item>
      <item>Đuro Čegec</item>
      <item>KAMGRAD PROJEKT d.o.o. za promet nekretnina</item>
      <item>Županijsko državno odvjetništvo</item>
      <item>PRVI FAKTOR d.o.o.</item>
      <item>Stjepan Brezarić</item>
      <item>Zdravko Mitak</item>
      <item>Đuro Heroić</item>
      <item>Ivan Gašparić</item>
      <item>Ivan Čegec</item>
      <item>odvjetnik Ivan Biđin</item>
    </derivirana_varijabla>
  </DomainObject.Predmet.OstaliListFormated>
  <DomainObject.Predmet.OstaliListFormatedOIB>
    <izvorni_sadrzaj>
      <item>Damir Rihtarić</item>
      <item>Stjepan Benc</item>
      <item>Partner banka d. d., OIB 71221608291</item>
      <item>Đuro Čegec</item>
      <item>KAMGRAD PROJEKT d.o.o. za promet nekretnina, OIB 92636287898</item>
      <item>Županijsko državno odvjetništvo</item>
      <item>PRVI FAKTOR d.o.o., OIB 63278028623</item>
      <item>Stjepan Brezarić</item>
      <item>Zdravko Mitak, OIB 25916717450</item>
      <item>Đuro Heroić</item>
      <item>Ivan Gašparić</item>
      <item>Ivan Čegec</item>
      <item>odvjetnik Ivan Biđin</item>
    </izvorni_sadrzaj>
    <derivirana_varijabla naziv="DomainObject.Predmet.OstaliListFormatedOIB_1">
      <item>Damir Rihtarić</item>
      <item>Stjepan Benc</item>
      <item>Partner banka d. d., OIB 71221608291</item>
      <item>Đuro Čegec</item>
      <item>KAMGRAD PROJEKT d.o.o. za promet nekretnina, OIB 92636287898</item>
      <item>Županijsko državno odvjetništvo</item>
      <item>PRVI FAKTOR d.o.o., OIB 63278028623</item>
      <item>Stjepan Brezarić</item>
      <item>Zdravko Mitak, OIB 25916717450</item>
      <item>Đuro Heroić</item>
      <item>Ivan Gašparić</item>
      <item>Ivan Čegec</item>
      <item>odvjetnik Ivan Biđin</item>
    </derivirana_varijabla>
  </DomainObject.Predmet.OstaliListFormatedOIB>
  <DomainObject.Predmet.OstaliListFormatedWithAdress>
    <izvorni_sadrzaj>
      <item>Damir Rihtarić, Ive Kerdića 4, 10360 Sesvete</item>
      <item>Stjepan Benc, Baničevac 74, 10347 Rakovec</item>
      <item>Partner banka d. d., Vončinina 2, 1000 Zagreb</item>
      <item>Đuro Čegec, Hrvatskog proljeća 8a, 10000 Zagreb</item>
      <item>KAMGRAD PROJEKT d.o.o. za promet nekretnina, Josipa Lončara 1/h, 10000 Zagreb</item>
      <item>Županijsko državno odvjetništvo, Savska cesta 40, 10000 Zagreb</item>
      <item>PRVI FAKTOR d.o.o., Hektorovićeva 2/V, 10000 Zagreb</item>
      <item>Stjepan Brezarić, Baničevac 76, 10347 Rakovec</item>
      <item>Zdravko Mitak, Zelenjak 53, 10000 Zagreb</item>
      <item>Đuro Heroić, Baničevac 66, 10347 Rakovec</item>
      <item>Ivan Gašparić, Baničevac 90, 10347 Rakovec</item>
      <item>Ivan Čegec, Aleja A. Augustinčića 14, 10000 Zagreb</item>
      <item>odvjetnik Ivan Biđin, Ulica poginulih branitelja 2, 10340 Vrbovec</item>
    </izvorni_sadrzaj>
    <derivirana_varijabla naziv="DomainObject.Predmet.OstaliListFormatedWithAdress_1">
      <item>Damir Rihtarić, Ive Kerdića 4, 10360 Sesvete</item>
      <item>Stjepan Benc, Baničevac 74, 10347 Rakovec</item>
      <item>Partner banka d. d., Vončinina 2, 1000 Zagreb</item>
      <item>Đuro Čegec, Hrvatskog proljeća 8a, 10000 Zagreb</item>
      <item>KAMGRAD PROJEKT d.o.o. za promet nekretnina, Josipa Lončara 1/h, 10000 Zagreb</item>
      <item>Županijsko državno odvjetništvo, Savska cesta 40, 10000 Zagreb</item>
      <item>PRVI FAKTOR d.o.o., Hektorovićeva 2/V, 10000 Zagreb</item>
      <item>Stjepan Brezarić, Baničevac 76, 10347 Rakovec</item>
      <item>Zdravko Mitak, Zelenjak 53, 10000 Zagreb</item>
      <item>Đuro Heroić, Baničevac 66, 10347 Rakovec</item>
      <item>Ivan Gašparić, Baničevac 90, 10347 Rakovec</item>
      <item>Ivan Čegec, Aleja A. Augustinčića 14, 10000 Zagreb</item>
      <item>odvjetnik Ivan Biđin, Ulica poginulih branitelja 2, 10340 Vrbovec</item>
    </derivirana_varijabla>
  </DomainObject.Predmet.OstaliListFormatedWithAdress>
  <DomainObject.Predmet.OstaliListFormatedWithAdressOIB>
    <izvorni_sadrzaj>
      <item>Damir Rihtarić, Ive Kerdića 4, 10360 Sesvete</item>
      <item>Stjepan Benc, Baničevac 74, 10347 Rakovec</item>
      <item>Partner banka d. d., OIB 71221608291, Vončinina 2, 1000 Zagreb</item>
      <item>Đuro Čegec, Hrvatskog proljeća 8a, 10000 Zagreb</item>
      <item>KAMGRAD PROJEKT d.o.o. za promet nekretnina, OIB 92636287898, Josipa Lončara 1/h, 10000 Zagreb</item>
      <item>Županijsko državno odvjetništvo, Savska cesta 40, 10000 Zagreb</item>
      <item>PRVI FAKTOR d.o.o., OIB 63278028623, Hektorovićeva 2/V, 10000 Zagreb</item>
      <item>Stjepan Brezarić, Baničevac 76, 10347 Rakovec</item>
      <item>Zdravko Mitak, OIB 25916717450, Zelenjak 53, 10000 Zagreb</item>
      <item>Đuro Heroić, Baničevac 66, 10347 Rakovec</item>
      <item>Ivan Gašparić, Baničevac 90, 10347 Rakovec</item>
      <item>Ivan Čegec, Aleja A. Augustinčića 14, 10000 Zagreb</item>
      <item>odvjetnik Ivan Biđin, Ulica poginulih branitelja 2, 10340 Vrbovec</item>
    </izvorni_sadrzaj>
    <derivirana_varijabla naziv="DomainObject.Predmet.OstaliListFormatedWithAdressOIB_1">
      <item>Damir Rihtarić, Ive Kerdića 4, 10360 Sesvete</item>
      <item>Stjepan Benc, Baničevac 74, 10347 Rakovec</item>
      <item>Partner banka d. d., OIB 71221608291, Vončinina 2, 1000 Zagreb</item>
      <item>Đuro Čegec, Hrvatskog proljeća 8a, 10000 Zagreb</item>
      <item>KAMGRAD PROJEKT d.o.o. za promet nekretnina, OIB 92636287898, Josipa Lončara 1/h, 10000 Zagreb</item>
      <item>Županijsko državno odvjetništvo, Savska cesta 40, 10000 Zagreb</item>
      <item>PRVI FAKTOR d.o.o., OIB 63278028623, Hektorovićeva 2/V, 10000 Zagreb</item>
      <item>Stjepan Brezarić, Baničevac 76, 10347 Rakovec</item>
      <item>Zdravko Mitak, OIB 25916717450, Zelenjak 53, 10000 Zagreb</item>
      <item>Đuro Heroić, Baničevac 66, 10347 Rakovec</item>
      <item>Ivan Gašparić, Baničevac 90, 10347 Rakovec</item>
      <item>Ivan Čegec, Aleja A. Augustinčića 14, 10000 Zagreb</item>
      <item>odvjetnik Ivan Biđin, Ulica poginulih branitelja 2, 10340 Vrbovec</item>
    </derivirana_varijabla>
  </DomainObject.Predmet.OstaliListFormatedWithAdressOIB>
  <DomainObject.Predmet.OstaliListNazivFormated>
    <izvorni_sadrzaj>
      <item>Damir Rihtarić</item>
      <item>Stjepan Benc</item>
      <item>Partner banka d. d.</item>
      <item>Đuro Čegec</item>
      <item>KAMGRAD PROJEKT d.o.o. za promet nekretnina</item>
      <item>Županijsko državno odvjetništvo</item>
      <item>PRVI FAKTOR d.o.o.</item>
      <item>Stjepan Brezarić</item>
      <item>Zdravko Mitak</item>
      <item>Đuro Heroić</item>
      <item>Ivan Gašparić</item>
      <item>Ivan Čegec</item>
      <item>odvjetnik Ivan Biđin</item>
    </izvorni_sadrzaj>
    <derivirana_varijabla naziv="DomainObject.Predmet.OstaliListNazivFormated_1">
      <item>Damir Rihtarić</item>
      <item>Stjepan Benc</item>
      <item>Partner banka d. d.</item>
      <item>Đuro Čegec</item>
      <item>KAMGRAD PROJEKT d.o.o. za promet nekretnina</item>
      <item>Županijsko državno odvjetništvo</item>
      <item>PRVI FAKTOR d.o.o.</item>
      <item>Stjepan Brezarić</item>
      <item>Zdravko Mitak</item>
      <item>Đuro Heroić</item>
      <item>Ivan Gašparić</item>
      <item>Ivan Čegec</item>
      <item>odvjetnik Ivan Biđin</item>
    </derivirana_varijabla>
  </DomainObject.Predmet.OstaliListNazivFormated>
  <DomainObject.Predmet.OstaliListNazivFormatedOIB>
    <izvorni_sadrzaj>
      <item>Damir Rihtarić</item>
      <item>Stjepan Benc</item>
      <item>Partner banka d. d., OIB 71221608291</item>
      <item>Đuro Čegec</item>
      <item>KAMGRAD PROJEKT d.o.o. za promet nekretnina, OIB 92636287898</item>
      <item>Županijsko državno odvjetništvo</item>
      <item>PRVI FAKTOR d.o.o., OIB 63278028623</item>
      <item>Stjepan Brezarić</item>
      <item>Zdravko Mitak, OIB 25916717450</item>
      <item>Đuro Heroić</item>
      <item>Ivan Gašparić</item>
      <item>Ivan Čegec</item>
      <item>odvjetnik Ivan Biđin</item>
    </izvorni_sadrzaj>
    <derivirana_varijabla naziv="DomainObject.Predmet.OstaliListNazivFormatedOIB_1">
      <item>Damir Rihtarić</item>
      <item>Stjepan Benc</item>
      <item>Partner banka d. d., OIB 71221608291</item>
      <item>Đuro Čegec</item>
      <item>KAMGRAD PROJEKT d.o.o. za promet nekretnina, OIB 92636287898</item>
      <item>Županijsko državno odvjetništvo</item>
      <item>PRVI FAKTOR d.o.o., OIB 63278028623</item>
      <item>Stjepan Brezarić</item>
      <item>Zdravko Mitak, OIB 25916717450</item>
      <item>Đuro Heroić</item>
      <item>Ivan Gašparić</item>
      <item>Ivan Čegec</item>
      <item>odvjetnik Ivan Biđin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d.o.o.</izvorni_sadrzaj>
    <derivirana_varijabla naziv="DomainObject.Predmet.ProtustrankaIDrugi_1">KAMENSKO TRGOVINA d.o.o.</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d.o.o., OIB 96299883766, RELJKOVIĆEVA 8, 10000 Zagreb</izvorni_sadrzaj>
    <derivirana_varijabla naziv="DomainObject.Predmet.ProtustrankaIDrugiAdressOIB_1">KAMENSKO TRGOVINA d.o.o.,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KAMENSKO TRGOVINA d.o.o.</item>
      <item>KAMENSKO TRGOVINAd.o.o.</item>
      <item>FRACASSO RI d. o. o. za proizvodnju i trgovinu</item>
      <item>KAMGRAD d.o.o. za graditeljstvo i trgovinu</item>
      <item>ŠIPAD KOMERC - DRVO ZAGREB društvo s ograničenom odgovornošću za trgovinu, posredovanje i usluge</item>
      <item>KAMGRAD PROJEKT d.o.o.</item>
      <item>Damir Rihtarić</item>
      <item>Stjepan Benc</item>
      <item>Partner banka d. d.</item>
      <item>Đuro Čegec</item>
      <item>KAMGRAD PROJEKT d.o.o. za promet nekretnina</item>
      <item>Županijsko državno odvjetništvo</item>
      <item>PRVI FAKTOR d.o.o.</item>
      <item>Stjepan Brezarić</item>
      <item>Zdravko Mitak</item>
      <item>Đuro Heroić</item>
      <item>Ivan Gašparić</item>
      <item>Ivan Čegec</item>
      <item>odvjetnik Ivan Biđin</item>
    </izvorni_sadrzaj>
    <derivirana_varijabla naziv="DomainObject.Predmet.SudioniciListNaziv_1">
      <item>KAMENSKO TRGOVINA d.o.o.</item>
      <item>KAMENSKO TRGOVINAd.o.o.</item>
      <item>FRACASSO RI d. o. o. za proizvodnju i trgovinu</item>
      <item>KAMGRAD d.o.o. za graditeljstvo i trgovinu</item>
      <item>ŠIPAD KOMERC - DRVO ZAGREB društvo s ograničenom odgovornošću za trgovinu, posredovanje i usluge</item>
      <item>KAMGRAD PROJEKT d.o.o.</item>
      <item>Damir Rihtarić</item>
      <item>Stjepan Benc</item>
      <item>Partner banka d. d.</item>
      <item>Đuro Čegec</item>
      <item>KAMGRAD PROJEKT d.o.o. za promet nekretnina</item>
      <item>Županijsko državno odvjetništvo</item>
      <item>PRVI FAKTOR d.o.o.</item>
      <item>Stjepan Brezarić</item>
      <item>Zdravko Mitak</item>
      <item>Đuro Heroić</item>
      <item>Ivan Gašparić</item>
      <item>Ivan Čegec</item>
      <item>odvjetnik Ivan Biđin</item>
    </derivirana_varijabla>
  </DomainObject.Predmet.SudioniciListNaziv>
  <DomainObject.Predmet.SudioniciListAdressOIB>
    <izvorni_sadrzaj>
      <item>KAMENSKO TRGOVINA d.o.o., OIB 96299883766, RELJKOVIĆEVA 8,10000 Zagreb</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item>
      <item>Damir Rihtarić, Ive Kerdića 4,10360 Sesvete</item>
      <item>Stjepan Benc, Baničevac 74,10347 Rakovec</item>
      <item>Partner banka d. d., OIB 71221608291, Vončinina 2,1000 Zagreb</item>
      <item>Đuro Čegec, Hrvatskog proljeća 8a,10000 Zagreb</item>
      <item>KAMGRAD PROJEKT d.o.o. za promet nekretnina, OIB 92636287898, Josipa Lončara 1/h,10000 Zagreb</item>
      <item>Županijsko državno odvjetništvo, Savska cesta 40,10000 Zagreb</item>
      <item>PRVI FAKTOR d.o.o., OIB 63278028623, Hektorovićeva 2/V,10000 Zagreb</item>
      <item>Stjepan Brezarić, Baničevac 76,10347 Rakovec</item>
      <item>Zdravko Mitak, OIB 25916717450, Zelenjak 53,10000 Zagreb</item>
      <item>Đuro Heroić, Baničevac 66,10347 Rakovec</item>
      <item>Ivan Gašparić, Baničevac 90,10347 Rakovec</item>
      <item>Ivan Čegec, Aleja A. Augustinčića 14,10000 Zagreb</item>
      <item>odvjetnik Ivan Biđin, Ulica poginulih branitelja 2,10340 Vrbovec</item>
    </izvorni_sadrzaj>
    <derivirana_varijabla naziv="DomainObject.Predmet.SudioniciListAdressOIB_1">
      <item>KAMENSKO TRGOVINA d.o.o., OIB 96299883766, RELJKOVIĆEVA 8,10000 Zagreb</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item>
      <item>Damir Rihtarić, Ive Kerdića 4,10360 Sesvete</item>
      <item>Stjepan Benc, Baničevac 74,10347 Rakovec</item>
      <item>Partner banka d. d., OIB 71221608291, Vončinina 2,1000 Zagreb</item>
      <item>Đuro Čegec, Hrvatskog proljeća 8a,10000 Zagreb</item>
      <item>KAMGRAD PROJEKT d.o.o. za promet nekretnina, OIB 92636287898, Josipa Lončara 1/h,10000 Zagreb</item>
      <item>Županijsko državno odvjetništvo, Savska cesta 40,10000 Zagreb</item>
      <item>PRVI FAKTOR d.o.o., OIB 63278028623, Hektorovićeva 2/V,10000 Zagreb</item>
      <item>Stjepan Brezarić, Baničevac 76,10347 Rakovec</item>
      <item>Zdravko Mitak, OIB 25916717450, Zelenjak 53,10000 Zagreb</item>
      <item>Đuro Heroić, Baničevac 66,10347 Rakovec</item>
      <item>Ivan Gašparić, Baničevac 90,10347 Rakovec</item>
      <item>Ivan Čegec, Aleja A. Augustinčića 14,10000 Zagreb</item>
      <item>odvjetnik Ivan Biđin, Ulica poginulih branitelja 2,10340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96299883766</item>
      <item>, OIB 02744205849</item>
      <item>, OIB 89931241548</item>
      <item>, OIB 48409255338</item>
      <item>, OIB null</item>
      <item>, OIB null</item>
      <item>, OIB null</item>
      <item>, OIB 71221608291</item>
      <item>, OIB null</item>
      <item>, OIB 92636287898</item>
      <item>, OIB null</item>
      <item>, OIB 63278028623</item>
      <item>, OIB null</item>
      <item>, OIB 25916717450</item>
      <item>, OIB null</item>
      <item>, OIB null</item>
      <item>, OIB null</item>
      <item>, OIB null</item>
    </izvorni_sadrzaj>
    <derivirana_varijabla naziv="DomainObject.Predmet.SudioniciListNazivOIB_1">
      <item>, OIB 96299883766</item>
      <item>, OIB 96299883766</item>
      <item>, OIB 02744205849</item>
      <item>, OIB 89931241548</item>
      <item>, OIB 48409255338</item>
      <item>, OIB null</item>
      <item>, OIB null</item>
      <item>, OIB null</item>
      <item>, OIB 71221608291</item>
      <item>, OIB null</item>
      <item>, OIB 92636287898</item>
      <item>, OIB null</item>
      <item>, OIB 63278028623</item>
      <item>, OIB null</item>
      <item>, OIB 25916717450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1359</properties:Words>
  <properties:Characters>7541</properties:Characters>
  <properties:Lines>140</properties:Lines>
  <properties:Paragraphs>45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2015-09-04T10:57:00Z</dcterms:created>
  <dc:creator>Korisnik</dc:creator>
  <cp:lastModifiedBy>Kristina Švajger</cp:lastModifiedBy>
  <cp:lastPrinted>2015-09-04T11:28:00Z</cp:lastPrinted>
  <dcterms:modified xmlns:xsi="http://www.w3.org/2001/XMLSchema-instance" xsi:type="dcterms:W3CDTF">2015-09-04T11:28:00Z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