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7fda" w14:paraId="b367fda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F7248E" w:rsidR="00A16878" w:rsidRPr="00A16878">
      <w:pPr>
        <w:spacing w:before="2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27523B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27523B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</w:t>
      </w:r>
      <w:r w:rsidR="0027523B" w:rsidRPr="0027523B">
        <w:t xml:space="preserve">nad stečajnim dužnikom </w:t>
      </w:r>
      <w:r w:rsidR="004D7204" w:rsidRPr="004D7204">
        <w:t>TIGAR d.o.o. u stečaju Split, Put Supavla 1, OIB: 65051360088</w:t>
      </w:r>
      <w:r w:rsidR="00B12AE6">
        <w:t>,</w:t>
      </w:r>
      <w:r w:rsidR="00127977">
        <w:t xml:space="preserve"> </w:t>
      </w:r>
      <w:r w:rsidR="00B12AE6">
        <w:t xml:space="preserve">odlučujući o prijedlogu </w:t>
      </w:r>
      <w:r w:rsidR="0027523B">
        <w:t xml:space="preserve">stečajne upraviteljice </w:t>
      </w:r>
      <w:r w:rsidR="004D7204">
        <w:t>Natalije Mladineo</w:t>
      </w:r>
      <w:r w:rsidR="00127977">
        <w:t xml:space="preserve"> za sazivanje skupštine vjerovnika</w:t>
      </w:r>
      <w:r w:rsidR="00DF524F" w:rsidRPr="00792894">
        <w:t>,</w:t>
      </w:r>
      <w:r w:rsidR="00127977">
        <w:t xml:space="preserve"> dana </w:t>
      </w:r>
      <w:r w:rsidR="004D7204">
        <w:t>29</w:t>
      </w:r>
      <w:r w:rsidR="0027523B">
        <w:t>. prosinca</w:t>
      </w:r>
      <w:r w:rsidR="00127977">
        <w:t xml:space="preserve"> 2015. godine</w:t>
      </w:r>
    </w:p>
    <w:p w:rsidRDefault="006951FE" w:rsidP="0027523B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dužnikom </w:t>
      </w:r>
      <w:r w:rsidR="004D7204" w:rsidRPr="004D7204">
        <w:t>TIGAR d.o.o. u stečaju Split, Put Supavla 1, OIB: 65051360088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4D7204">
        <w:t>1. veljače</w:t>
      </w:r>
      <w:r w:rsidR="0027523B">
        <w:rPr>
          <w:bCs/>
        </w:rPr>
        <w:t xml:space="preserve"> 2016</w:t>
      </w:r>
      <w:r w:rsidR="00256C42" w:rsidRPr="004F77B6">
        <w:rPr>
          <w:bCs/>
        </w:rPr>
        <w:t xml:space="preserve">. godine u </w:t>
      </w:r>
      <w:r w:rsidR="00DC3B26">
        <w:rPr>
          <w:bCs/>
        </w:rPr>
        <w:t>12</w:t>
      </w:r>
      <w:r w:rsidR="0027523B">
        <w:rPr>
          <w:bCs/>
        </w:rPr>
        <w:t>:</w:t>
      </w:r>
      <w:r w:rsidR="004D7204">
        <w:rPr>
          <w:bCs/>
        </w:rPr>
        <w:t>0</w:t>
      </w:r>
      <w:r w:rsidR="0027523B">
        <w:rPr>
          <w:bCs/>
        </w:rPr>
        <w:t>0</w:t>
      </w:r>
      <w:r w:rsidR="00256C42" w:rsidRPr="004F77B6">
        <w:rPr>
          <w:bCs/>
        </w:rPr>
        <w:t xml:space="preserve"> sati</w:t>
      </w:r>
      <w:r w:rsidR="00A16878">
        <w:rPr>
          <w:bCs/>
        </w:rPr>
        <w:t>, koje ročište</w:t>
      </w:r>
      <w:r w:rsidR="00A16878" w:rsidRPr="00A16878">
        <w:t xml:space="preserve"> </w:t>
      </w:r>
      <w:r w:rsidR="00A16878">
        <w:t xml:space="preserve">će se održati </w:t>
      </w:r>
      <w:r w:rsidR="00002171">
        <w:t xml:space="preserve">u </w:t>
      </w:r>
      <w:r w:rsidR="0027523B">
        <w:t xml:space="preserve">sobi br. </w:t>
      </w:r>
      <w:r w:rsidR="004D7204">
        <w:t>204/II</w:t>
      </w:r>
      <w:r w:rsidR="00002171">
        <w:t xml:space="preserve"> Trgovačkog suda u Splitu, Sukoišanska 6.</w:t>
      </w:r>
    </w:p>
    <w:p w:rsidRDefault="00127977" w:rsidP="00F7248E" w:rsidR="00590E39" w:rsidRPr="00037EED">
      <w:pPr>
        <w:spacing w:after="300" w:before="300"/>
        <w:jc w:val="center"/>
      </w:pPr>
      <w:r>
        <w:t>DNEVNI RED:</w:t>
      </w:r>
    </w:p>
    <w:p w:rsidRDefault="004D7204" w:rsidP="00F7248E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 stečajne upraviteljice o tijeku stečajnog postupka i stanju stečajne mase</w:t>
      </w:r>
      <w:r w:rsidR="0027523B">
        <w:t>.</w:t>
      </w:r>
    </w:p>
    <w:p w:rsidRDefault="004D7204" w:rsidP="00F7248E" w:rsidR="004D7204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Donošenje odluke o unovčenju imovine stečajnog dužnika.</w:t>
      </w:r>
    </w:p>
    <w:p w:rsidRDefault="00B92914" w:rsidP="0027523B" w:rsidR="00B92914">
      <w:pPr>
        <w:spacing w:before="200"/>
        <w:ind w:firstLine="703"/>
        <w:jc w:val="both"/>
      </w:pPr>
      <w:r>
        <w:t xml:space="preserve">II. </w:t>
      </w:r>
      <w:r w:rsidR="00237BF5">
        <w:t xml:space="preserve">  </w:t>
      </w:r>
      <w:r>
        <w:t>Na skupštinu se pozivaju svi vjerovnici stečajnog dužnika i ste</w:t>
      </w:r>
      <w:r w:rsidR="00B12AE6">
        <w:t>čajn</w:t>
      </w:r>
      <w:r w:rsidR="0027523B">
        <w:t>a</w:t>
      </w:r>
      <w:r w:rsidR="00B12AE6">
        <w:t xml:space="preserve"> upravitelj</w:t>
      </w:r>
      <w:r w:rsidR="0027523B">
        <w:t>ica</w:t>
      </w:r>
      <w:r>
        <w:t>.</w:t>
      </w:r>
    </w:p>
    <w:p w:rsidRDefault="004D7204" w:rsidP="00F52940" w:rsidR="00590E39" w:rsidRPr="00037EED">
      <w:pPr>
        <w:spacing w:before="200"/>
        <w:ind w:firstLine="703"/>
        <w:jc w:val="both"/>
      </w:pPr>
      <w:r>
        <w:t xml:space="preserve">III. Na </w:t>
      </w:r>
      <w:r w:rsidR="0027523B">
        <w:t xml:space="preserve">mrežnoj </w:t>
      </w:r>
      <w:r w:rsidR="0027523B" w:rsidRPr="00866B47">
        <w:t>stranici e-Oglasna ploča sudova,</w:t>
      </w:r>
      <w:r w:rsidR="00B92914" w:rsidRPr="00866B47">
        <w:t xml:space="preserve"> može se i</w:t>
      </w:r>
      <w:r w:rsidR="00B12AE6" w:rsidRPr="00866B47">
        <w:t xml:space="preserve">zvršiti uvid u </w:t>
      </w:r>
      <w:r w:rsidR="00EC6337" w:rsidRPr="00866B47">
        <w:t>izvješće</w:t>
      </w:r>
      <w:r w:rsidR="0027523B" w:rsidRPr="00866B47">
        <w:t xml:space="preserve"> stečajne upraviteljice</w:t>
      </w:r>
      <w:r w:rsidR="00EC6337" w:rsidRPr="00866B47">
        <w:t xml:space="preserve"> </w:t>
      </w:r>
      <w:r w:rsidR="00B92914" w:rsidRPr="00866B47">
        <w:t xml:space="preserve">od </w:t>
      </w:r>
      <w:r w:rsidR="00866B47" w:rsidRPr="00866B47">
        <w:t>15</w:t>
      </w:r>
      <w:r w:rsidR="0027523B" w:rsidRPr="00866B47">
        <w:t>. prosinca</w:t>
      </w:r>
      <w:r w:rsidR="009133B2" w:rsidRPr="00866B47">
        <w:t xml:space="preserve"> 2015. godine</w:t>
      </w:r>
      <w:r w:rsidR="00FA40C6" w:rsidRPr="00866B47">
        <w:t>.</w:t>
      </w:r>
    </w:p>
    <w:p w:rsidRDefault="00624107" w:rsidP="0027523B" w:rsidR="00FA40C6">
      <w:pPr>
        <w:spacing w:after="120" w:before="240"/>
        <w:jc w:val="center"/>
      </w:pPr>
      <w:r>
        <w:t>Obrazloženje</w:t>
      </w:r>
    </w:p>
    <w:p w:rsidRDefault="00FA40C6" w:rsidP="00F7248E" w:rsidR="00B760A6">
      <w:pPr>
        <w:spacing w:after="100"/>
        <w:jc w:val="both"/>
      </w:pPr>
      <w:r>
        <w:tab/>
        <w:t xml:space="preserve">U stečajnom postupku koji se vodi kod ovoga suda </w:t>
      </w:r>
      <w:r w:rsidR="00B12AE6" w:rsidRPr="00B12AE6">
        <w:t xml:space="preserve">nad dužnikom </w:t>
      </w:r>
      <w:r w:rsidR="004D7204" w:rsidRPr="004D7204">
        <w:t>TIGAR d.o.o. u stečaju Split, Put Supavla 1, OIB: 65051360088</w:t>
      </w:r>
      <w:r w:rsidR="00B760A6">
        <w:t xml:space="preserve">, podneskom od </w:t>
      </w:r>
      <w:r w:rsidR="004D7204">
        <w:t>23</w:t>
      </w:r>
      <w:r w:rsidR="0027523B">
        <w:t>. prosinca</w:t>
      </w:r>
      <w:r w:rsidR="00B760A6">
        <w:t xml:space="preserve"> 2015. godine </w:t>
      </w:r>
      <w:r w:rsidR="0027523B">
        <w:t xml:space="preserve">stečajna upraviteljica </w:t>
      </w:r>
      <w:r w:rsidR="004D7204">
        <w:t>Natalija Mladineo</w:t>
      </w:r>
      <w:r w:rsidR="00B12AE6">
        <w:t xml:space="preserve"> predloži</w:t>
      </w:r>
      <w:r w:rsidR="0027523B">
        <w:t>la</w:t>
      </w:r>
      <w:r>
        <w:t xml:space="preserve"> je sudu sazivanje skupštine vjerovnika sa dnevnim redom navedenim u</w:t>
      </w:r>
      <w:r w:rsidR="004D7204">
        <w:t xml:space="preserve"> izreci ovoga rješenja pod točk</w:t>
      </w:r>
      <w:r w:rsidR="00866B47">
        <w:t>om</w:t>
      </w:r>
      <w:r w:rsidR="00866B47" w:rsidRPr="00866B47">
        <w:t xml:space="preserve"> I</w:t>
      </w:r>
      <w:r w:rsidRPr="00866B47">
        <w:t xml:space="preserve">. </w:t>
      </w:r>
    </w:p>
    <w:p w:rsidRDefault="00FA40C6" w:rsidP="00F7248E" w:rsidR="00007AF7">
      <w:pPr>
        <w:spacing w:before="3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</w:t>
      </w:r>
      <w:r w:rsidR="008B4D8F">
        <w:t xml:space="preserve"> i članka </w:t>
      </w:r>
      <w:r w:rsidR="008B5E2A">
        <w:t xml:space="preserve">89. stavka 3. </w:t>
      </w:r>
      <w:r w:rsidR="008B5E2A" w:rsidRPr="006C085B">
        <w:t>Stečajnog zakona („Narodne novine“ broj 71/15; dalje SZ/15)</w:t>
      </w:r>
      <w:r w:rsidR="00237BF5">
        <w:t xml:space="preserve">  odlučeno je kao u i</w:t>
      </w:r>
      <w:r w:rsidR="00866B47">
        <w:t>zreci ovog rješenja pod točkama I.-III.</w:t>
      </w:r>
    </w:p>
    <w:p w:rsidRDefault="001B7F9A" w:rsidP="00F7248E" w:rsidR="00007AF7">
      <w:pPr>
        <w:spacing w:before="200"/>
        <w:jc w:val="center"/>
      </w:pPr>
      <w:r>
        <w:t xml:space="preserve">U Splitu, </w:t>
      </w:r>
      <w:r w:rsidR="004D7204">
        <w:t>29</w:t>
      </w:r>
      <w:r w:rsidR="0027523B">
        <w:t>. prosinca 2015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070712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</w:r>
      <w:r w:rsidR="0027523B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</w:t>
      </w:r>
      <w:r w:rsidR="0027523B">
        <w:t>stranica e-Oglasna ploča sudova</w:t>
      </w:r>
    </w:p>
    <w:p w:rsidRDefault="00007AF7" w:rsidP="00007AF7" w:rsidR="00007AF7"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237BF5" w:rsidP="00127977" w:rsidR="00237BF5"/>
    <w:sectPr w:rsidSect="00F7248E" w:rsidR="00237BF5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0FE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4D7204">
      <w:t>40/2014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4D7204">
      <w:t>40/2014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712"/>
    <w:rsid w:val="00070AC5"/>
    <w:rsid w:val="00081B46"/>
    <w:rsid w:val="000F7897"/>
    <w:rsid w:val="00112564"/>
    <w:rsid w:val="00127977"/>
    <w:rsid w:val="00135CCC"/>
    <w:rsid w:val="001B7F9A"/>
    <w:rsid w:val="001D1A6B"/>
    <w:rsid w:val="002140FE"/>
    <w:rsid w:val="00227E08"/>
    <w:rsid w:val="002337B3"/>
    <w:rsid w:val="00237BF5"/>
    <w:rsid w:val="00256C42"/>
    <w:rsid w:val="0027523B"/>
    <w:rsid w:val="002D3B07"/>
    <w:rsid w:val="00347638"/>
    <w:rsid w:val="0038748A"/>
    <w:rsid w:val="003D72B1"/>
    <w:rsid w:val="003F3F9F"/>
    <w:rsid w:val="003F73D8"/>
    <w:rsid w:val="00426C37"/>
    <w:rsid w:val="00466E01"/>
    <w:rsid w:val="004D7204"/>
    <w:rsid w:val="004F77B6"/>
    <w:rsid w:val="00517FEF"/>
    <w:rsid w:val="00581597"/>
    <w:rsid w:val="00590E39"/>
    <w:rsid w:val="005C3750"/>
    <w:rsid w:val="005F6BFE"/>
    <w:rsid w:val="00624107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66B47"/>
    <w:rsid w:val="008B4D8F"/>
    <w:rsid w:val="008B5E2A"/>
    <w:rsid w:val="008D31C1"/>
    <w:rsid w:val="009133B2"/>
    <w:rsid w:val="009B26C0"/>
    <w:rsid w:val="009E1F18"/>
    <w:rsid w:val="009F0FC8"/>
    <w:rsid w:val="00A0601A"/>
    <w:rsid w:val="00A16878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B2F65"/>
    <w:rsid w:val="00D348BD"/>
    <w:rsid w:val="00D36C8E"/>
    <w:rsid w:val="00D46B98"/>
    <w:rsid w:val="00D661F4"/>
    <w:rsid w:val="00DC3B26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52940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2014.</izvorni_sadrzaj>
    <derivirana_varijabla naziv="DomainObject.Predmet.DatumOsnivanja_1">13.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TIGAR d.o.o. za usluge</izvorni_sadrzaj>
    <derivirana_varijabla naziv="DomainObject.Predmet.StrankaFormated_1">  TIGAR d.o.o. za usluge</derivirana_varijabla>
  </DomainObject.Predmet.StrankaFormated>
  <DomainObject.Predmet.StrankaFormatedOIB>
    <izvorni_sadrzaj>  TIGAR d.o.o. za usluge, OIB 65051360088</izvorni_sadrzaj>
    <derivirana_varijabla naziv="DomainObject.Predmet.StrankaFormatedOIB_1">  TIGAR d.o.o. za usluge, OIB 65051360088</derivirana_varijabla>
  </DomainObject.Predmet.StrankaFormatedOIB>
  <DomainObject.Predmet.StrankaFormatedWithAdress>
    <izvorni_sadrzaj> TIGAR d.o.o. za usluge, Put Supavla 1, Split</izvorni_sadrzaj>
    <derivirana_varijabla naziv="DomainObject.Predmet.StrankaFormatedWithAdress_1"> TIGAR d.o.o. za usluge, Put Supavla 1, Split</derivirana_varijabla>
  </DomainObject.Predmet.StrankaFormatedWithAdress>
  <DomainObject.Predmet.StrankaFormatedWithAdressOIB>
    <izvorni_sadrzaj> TIGAR d.o.o. za usluge, OIB 65051360088, Put Supavla 1, Split</izvorni_sadrzaj>
    <derivirana_varijabla naziv="DomainObject.Predmet.StrankaFormatedWithAdressOIB_1"> TIGAR d.o.o. za usluge, OIB 65051360088, Put Supavla 1, Split</derivirana_varijabla>
  </DomainObject.Predmet.StrankaFormatedWithAdressOIB>
  <DomainObject.Predmet.StrankaWithAdress>
    <izvorni_sadrzaj>TIGAR d.o.o. za usluge Put Supavla 1,Split</izvorni_sadrzaj>
    <derivirana_varijabla naziv="DomainObject.Predmet.StrankaWithAdress_1">TIGAR d.o.o. za usluge Put Supavla 1,Split</derivirana_varijabla>
  </DomainObject.Predmet.StrankaWithAdress>
  <DomainObject.Predmet.StrankaWithAdressOIB>
    <izvorni_sadrzaj>TIGAR d.o.o. za usluge, OIB 65051360088, Put Supavla 1,Split</izvorni_sadrzaj>
    <derivirana_varijabla naziv="DomainObject.Predmet.StrankaWithAdressOIB_1">TIGAR d.o.o. za usluge, OIB 65051360088, Put Supavla 1,Split</derivirana_varijabla>
  </DomainObject.Predmet.StrankaWithAdressOIB>
  <DomainObject.Predmet.StrankaNazivFormated>
    <izvorni_sadrzaj>TIGAR d.o.o. za usluge</izvorni_sadrzaj>
    <derivirana_varijabla naziv="DomainObject.Predmet.StrankaNazivFormated_1">TIGAR d.o.o. za usluge</derivirana_varijabla>
  </DomainObject.Predmet.StrankaNazivFormated>
  <DomainObject.Predmet.StrankaNazivFormatedOIB>
    <izvorni_sadrzaj>TIGAR d.o.o. za usluge, OIB 65051360088</izvorni_sadrzaj>
    <derivirana_varijabla naziv="DomainObject.Predmet.StrankaNazivFormatedOIB_1">TIGAR d.o.o. za usluge, OIB 65051360088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TIGAR d.o.o. za usluge</item>
    </izvorni_sadrzaj>
    <derivirana_varijabla naziv="DomainObject.Predmet.StrankaListFormated_1">
      <item>TIGAR d.o.o. za usluge</item>
    </derivirana_varijabla>
  </DomainObject.Predmet.StrankaListFormated>
  <DomainObject.Predmet.StrankaListFormatedOIB>
    <izvorni_sadrzaj>
      <item>TIGAR d.o.o. za usluge, OIB 65051360088</item>
    </izvorni_sadrzaj>
    <derivirana_varijabla naziv="DomainObject.Predmet.StrankaListFormatedOIB_1">
      <item>TIGAR d.o.o. za usluge, OIB 65051360088</item>
    </derivirana_varijabla>
  </DomainObject.Predmet.StrankaListFormatedOIB>
  <DomainObject.Predmet.StrankaListFormatedWithAdress>
    <izvorni_sadrzaj>
      <item>TIGAR d.o.o. za usluge, Put Supavla 1, Split</item>
    </izvorni_sadrzaj>
    <derivirana_varijabla naziv="DomainObject.Predmet.StrankaListFormatedWithAdress_1">
      <item>TIGAR d.o.o. za usluge, Put Supavla 1, Split</item>
    </derivirana_varijabla>
  </DomainObject.Predmet.StrankaListFormatedWithAdress>
  <DomainObject.Predmet.StrankaListFormatedWithAdressOIB>
    <izvorni_sadrzaj>
      <item>TIGAR d.o.o. za usluge, OIB 65051360088, Put Supavla 1, Split</item>
    </izvorni_sadrzaj>
    <derivirana_varijabla naziv="DomainObject.Predmet.StrankaListFormatedWithAdressOIB_1">
      <item>TIGAR d.o.o. za usluge, OIB 65051360088, Put Supavla 1, Split</item>
    </derivirana_varijabla>
  </DomainObject.Predmet.StrankaListFormatedWithAdressOIB>
  <DomainObject.Predmet.StrankaListNazivFormated>
    <izvorni_sadrzaj>
      <item>TIGAR d.o.o. za usluge</item>
    </izvorni_sadrzaj>
    <derivirana_varijabla naziv="DomainObject.Predmet.StrankaListNazivFormated_1">
      <item>TIGAR d.o.o. za usluge</item>
    </derivirana_varijabla>
  </DomainObject.Predmet.StrankaListNazivFormated>
  <DomainObject.Predmet.StrankaListNazivFormatedOIB>
    <izvorni_sadrzaj>
      <item>TIGAR d.o.o. za usluge, OIB 65051360088</item>
    </izvorni_sadrzaj>
    <derivirana_varijabla naziv="DomainObject.Predmet.StrankaListNazivFormatedOIB_1">
      <item>TIGAR d.o.o. za usluge, OIB 65051360088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izvorni_sadrzaj>
    <derivirana_varijabla naziv="DomainObject.Predmet.OstaliListFormated_1"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E-oglasna ploča, OIB 30842297926</item>
      <item>Trgovački sud Split Pisarnica, OIB 30842297926</item>
      <item>Trgovački sud Split Ovršni odjel, OIB 30842297926</item>
      <item>Financijska agencija, OIB 85821130368</item>
      <item>NARODNE NOVINE, dioničko društvo za izdavanje i tiskanje Službenog lista Republike Hrvatske, službenih i drugih obrazaca te , OIB 64546066176</item>
      <item>Branimir Cikatić, OIB 82491594999</item>
      <item>Tomislav Krka</item>
      <item>Natalija Mladineo, OIB 62875698528</item>
      <item>Županijsko državno odvjetništvo Split</item>
      <item>Porezna uprava Split</item>
      <item>Općinski sud u Splitu - ZK odjel</item>
      <item>Trgovački sud u Splitu - Ured predsjednika suda</item>
      <item>Ivo Rizvan, OIB 85328238536</item>
      <item>Zvonimir Bućan</item>
      <item>ODVJETNIČKO DRUŠTVO STANIĆ I PARTNERI društvo s ograničenom odgovornošću, OIB 96146860628</item>
      <item>PODRAVSKA BANKA dioničko društvo, OIB 97326283154</item>
      <item>INA-INDUSTRIJA NAFTE, d.d., OIB 27759560625</item>
      <item>Grad Split, OIB 78755598868</item>
      <item>ZAGREBAČKI HOLDING, društvo s ograničenom odgovornošću za javni prijevoz, opskrbu vodom, održavanje čistoće, putnička a, OIB 85584865987</item>
      <item>ŠKOLSKA KNJIGA izdavaštvo, trgovina i usluge d.d., OIB 38967655335</item>
      <item>Željko Gulišija, OIB 33277729835</item>
      <item>Siniša Puhak, OIB 01959181385</item>
      <item>Marijo Lovrić, OIB 90492708980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E-oglasna ploča, OIB 30842297926</item>
      <item>Trgovački sud Split Pisarnica, OIB 30842297926</item>
      <item>Trgovački sud Split Ovršni odjel, OIB 30842297926</item>
      <item>Financijska agencija, OIB 85821130368</item>
      <item>NARODNE NOVINE, dioničko društvo za izdavanje i tiskanje Službenog lista Republike Hrvatske, službenih i drugih obrazaca te , OIB 64546066176</item>
      <item>Branimir Cikatić, OIB 82491594999</item>
      <item>Tomislav Krka</item>
      <item>Natalija Mladineo, OIB 62875698528</item>
      <item>Županijsko državno odvjetništvo Split</item>
      <item>Porezna uprava Split</item>
      <item>Općinski sud u Splitu - ZK odjel</item>
      <item>Trgovački sud u Splitu - Ured predsjednika suda</item>
      <item>Ivo Rizvan, OIB 85328238536</item>
      <item>Zvonimir Bućan</item>
      <item>ODVJETNIČKO DRUŠTVO STANIĆ I PARTNERI društvo s ograničenom odgovornošću, OIB 96146860628</item>
      <item>PODRAVSKA BANKA dioničko društvo, OIB 97326283154</item>
      <item>INA-INDUSTRIJA NAFTE, d.d., OIB 27759560625</item>
      <item>Grad Split, OIB 78755598868</item>
      <item>ZAGREBAČKI HOLDING, društvo s ograničenom odgovornošću za javni prijevoz, opskrbu vodom, održavanje čistoće, putnička a, OIB 85584865987</item>
      <item>ŠKOLSKA KNJIGA izdavaštvo, trgovina i usluge d.d., OIB 38967655335</item>
      <item>Željko Gulišija, OIB 33277729835</item>
      <item>Siniša Puhak, OIB 01959181385</item>
      <item>Marijo Lovrić, OIB 90492708980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E-oglasna ploča, Sukoišanska 6, 21000 Split</item>
      <item>Trgovački sud Split Pisarnica, Sukoišanska 6, 21000 Split</item>
      <item>Trgovački sud Split Ovršni odjel, Sukoišanska 6, 21000 Split</item>
      <item>Financijska agencija, Mažuranićevo šetalište 24 b, 21000 Split</item>
      <item>NARODNE NOVINE, dioničko društvo za izdavanje i tiskanje Službenog lista Republike Hrvatske, službenih i drugih obrazaca te , Savski Gaj XIII. put 6, 10000 Zagreb</item>
      <item>Branimir Cikatić, Poljička cesta 20B, 21000 Split</item>
      <item>Tomislav Krka, Starčevićeva 13/I, 21000 Split</item>
      <item>Natalija Mladineo, Viška 24, 21000 Split</item>
      <item>Županijsko državno odvjetništvo Split, Gundulićeva 29A, 21000 Split</item>
      <item>Porezna uprava Split, F. Tuđmana 4, 21000 Split</item>
      <item>Općinski sud u Splitu - ZK odjel, Gundulićeva 29, 21000 Split</item>
      <item>Trgovački sud u Splitu - Ured predsjednika suda, Sukojišanska 6, 21000 Split</item>
      <item>Ivo Rizvan, Bilice Ii 12, 21000 Split</item>
      <item>Zvonimir Bućan, Domovinskog rata 10, 21000 Split</item>
      <item>ODVJETNIČKO DRUŠTVO STANIĆ I PARTNERI društvo s ograničenom odgovornošću, Riva 4, 51000 Rijeka</item>
      <item>PODRAVSKA BANKA dioničko društvo, Opatička 3, 48000 Koprivnica</item>
      <item>INA-INDUSTRIJA NAFTE, d.d., Avenija V. Holjevca 10, Zagreb</item>
      <item>Grad Split, Branimirova obala 17, 21000 Split</item>
      <item>ZAGREBAČKI HOLDING, društvo s ograničenom odgovornošću za javni prijevoz, opskrbu vodom, održavanje čistoće, putnička a, Ulica grada Vukovara 41, Zagreb</item>
      <item>ŠKOLSKA KNJIGA izdavaštvo, trgovina i usluge d.d., Masarykova 28, Zagreb</item>
      <item>Željko Gulišija, Hrvatske Mornarice 1h, 21000 Split</item>
      <item>Siniša Puhak, Kustošijski Venec 98, 10000 Zagreb</item>
      <item>Marijo Lovrić, Medulićeva 9,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E-oglasna ploča, Sukoišanska 6, 21000 Split</item>
      <item>Trgovački sud Split Pisarnica, Sukoišanska 6, 21000 Split</item>
      <item>Trgovački sud Split Ovršni odjel, Sukoišanska 6, 21000 Split</item>
      <item>Financijska agencija, Mažuranićevo šetalište 24 b, 21000 Split</item>
      <item>NARODNE NOVINE, dioničko društvo za izdavanje i tiskanje Službenog lista Republike Hrvatske, službenih i drugih obrazaca te , Savski Gaj XIII. put 6, 10000 Zagreb</item>
      <item>Branimir Cikatić, Poljička cesta 20B, 21000 Split</item>
      <item>Tomislav Krka, Starčevićeva 13/I, 21000 Split</item>
      <item>Natalija Mladineo, Viška 24, 21000 Split</item>
      <item>Županijsko državno odvjetništvo Split, Gundulićeva 29A, 21000 Split</item>
      <item>Porezna uprava Split, F. Tuđmana 4, 21000 Split</item>
      <item>Općinski sud u Splitu - ZK odjel, Gundulićeva 29, 21000 Split</item>
      <item>Trgovački sud u Splitu - Ured predsjednika suda, Sukojišanska 6, 21000 Split</item>
      <item>Ivo Rizvan, Bilice Ii 12, 21000 Split</item>
      <item>Zvonimir Bućan, Domovinskog rata 10, 21000 Split</item>
      <item>ODVJETNIČKO DRUŠTVO STANIĆ I PARTNERI društvo s ograničenom odgovornošću, Riva 4, 51000 Rijeka</item>
      <item>PODRAVSKA BANKA dioničko društvo, Opatička 3, 48000 Koprivnica</item>
      <item>INA-INDUSTRIJA NAFTE, d.d., Avenija V. Holjevca 10, Zagreb</item>
      <item>Grad Split, Branimirova obala 17, 21000 Split</item>
      <item>ZAGREBAČKI HOLDING, društvo s ograničenom odgovornošću za javni prijevoz, opskrbu vodom, održavanje čistoće, putnička a, Ulica grada Vukovara 41, Zagreb</item>
      <item>ŠKOLSKA KNJIGA izdavaštvo, trgovina i usluge d.d., Masarykova 28, Zagreb</item>
      <item>Željko Gulišija, Hrvatske Mornarice 1h, 21000 Split</item>
      <item>Siniša Puhak, Kustošijski Venec 98, 10000 Zagreb</item>
      <item>Marijo Lovrić, Medulićeva 9,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E-oglasna ploča, OIB 30842297926, Sukoišanska 6, 21000 Split</item>
      <item>Trgovački sud Split Pisarnica, OIB 30842297926, Sukoišanska 6, 21000 Split</item>
      <item>Trgovački sud Split Ovršni odjel, OIB 30842297926, Sukoišanska 6, 21000 Split</item>
      <item>Financijska agencija, OIB 85821130368, Mažuranićevo šetalište 24 b, 21000 Split</item>
      <item>NARODNE NOVINE, dioničko društvo za izdavanje i tiskanje Službenog lista Republike Hrvatske, službenih i drugih obrazaca te , OIB 64546066176, Savski Gaj XIII. put 6, 10000 Zagreb</item>
      <item>Branimir Cikatić, OIB 82491594999, Poljička cesta 20B, 21000 Split</item>
      <item>Tomislav Krka, Starčevićeva 13/I, 21000 Split</item>
      <item>Natalija Mladineo, OIB 62875698528, Viška 24, 21000 Split</item>
      <item>Županijsko državno odvjetništvo Split, Gundulićeva 29A, 21000 Split</item>
      <item>Porezna uprava Split, F. Tuđmana 4, 21000 Split</item>
      <item>Općinski sud u Splitu - ZK odjel, Gundulićeva 29, 21000 Split</item>
      <item>Trgovački sud u Splitu - Ured predsjednika suda, Sukojišanska 6, 21000 Split</item>
      <item>Ivo Rizvan, OIB 85328238536, Bilice Ii 12, 21000 Split</item>
      <item>Zvonimir Bućan, Domovinskog rata 10, 21000 Split</item>
      <item>ODVJETNIČKO DRUŠTVO STANIĆ I PARTNERI društvo s ograničenom odgovornošću, OIB 96146860628, Riva 4, 51000 Rijeka</item>
      <item>PODRAVSKA BANKA dioničko društvo, OIB 97326283154, Opatička 3, 48000 Koprivnica</item>
      <item>INA-INDUSTRIJA NAFTE, d.d., OIB 27759560625, Avenija V. Holjevca 10, Zagreb</item>
      <item>Grad Split, OIB 78755598868, Branimirova obala 17, 21000 Split</item>
      <item>ZAGREBAČKI HOLDING, društvo s ograničenom odgovornošću za javni prijevoz, opskrbu vodom, održavanje čistoće, putnička a, OIB 85584865987, Ulica grada Vukovara 41, Zagreb</item>
      <item>ŠKOLSKA KNJIGA izdavaštvo, trgovina i usluge d.d., OIB 38967655335, Masarykova 28, Zagreb</item>
      <item>Željko Gulišija, OIB 33277729835, Hrvatske Mornarice 1h, 21000 Split</item>
      <item>Siniša Puhak, OIB 01959181385, Kustošijski Venec 98, 10000 Zagreb</item>
      <item>Marijo Lovrić, OIB 90492708980, Medulićeva 9,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E-oglasna ploča, OIB 30842297926, Sukoišanska 6, 21000 Split</item>
      <item>Trgovački sud Split Pisarnica, OIB 30842297926, Sukoišanska 6, 21000 Split</item>
      <item>Trgovački sud Split Ovršni odjel, OIB 30842297926, Sukoišanska 6, 21000 Split</item>
      <item>Financijska agencija, OIB 85821130368, Mažuranićevo šetalište 24 b, 21000 Split</item>
      <item>NARODNE NOVINE, dioničko društvo za izdavanje i tiskanje Službenog lista Republike Hrvatske, službenih i drugih obrazaca te , OIB 64546066176, Savski Gaj XIII. put 6, 10000 Zagreb</item>
      <item>Branimir Cikatić, OIB 82491594999, Poljička cesta 20B, 21000 Split</item>
      <item>Tomislav Krka, Starčevićeva 13/I, 21000 Split</item>
      <item>Natalija Mladineo, OIB 62875698528, Viška 24, 21000 Split</item>
      <item>Županijsko državno odvjetništvo Split, Gundulićeva 29A, 21000 Split</item>
      <item>Porezna uprava Split, F. Tuđmana 4, 21000 Split</item>
      <item>Općinski sud u Splitu - ZK odjel, Gundulićeva 29, 21000 Split</item>
      <item>Trgovački sud u Splitu - Ured predsjednika suda, Sukojišanska 6, 21000 Split</item>
      <item>Ivo Rizvan, OIB 85328238536, Bilice Ii 12, 21000 Split</item>
      <item>Zvonimir Bućan, Domovinskog rata 10, 21000 Split</item>
      <item>ODVJETNIČKO DRUŠTVO STANIĆ I PARTNERI društvo s ograničenom odgovornošću, OIB 96146860628, Riva 4, 51000 Rijeka</item>
      <item>PODRAVSKA BANKA dioničko društvo, OIB 97326283154, Opatička 3, 48000 Koprivnica</item>
      <item>INA-INDUSTRIJA NAFTE, d.d., OIB 27759560625, Avenija V. Holjevca 10, Zagreb</item>
      <item>Grad Split, OIB 78755598868, Branimirova obala 17, 21000 Split</item>
      <item>ZAGREBAČKI HOLDING, društvo s ograničenom odgovornošću za javni prijevoz, opskrbu vodom, održavanje čistoće, putnička a, OIB 85584865987, Ulica grada Vukovara 41, Zagreb</item>
      <item>ŠKOLSKA KNJIGA izdavaštvo, trgovina i usluge d.d., OIB 38967655335, Masarykova 28, Zagreb</item>
      <item>Željko Gulišija, OIB 33277729835, Hrvatske Mornarice 1h, 21000 Split</item>
      <item>Siniša Puhak, OIB 01959181385, Kustošijski Venec 98, 10000 Zagreb</item>
      <item>Marijo Lovrić, OIB 90492708980, Medulićeva 9,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izvorni_sadrzaj>
    <derivirana_varijabla naziv="DomainObject.Predmet.OstaliListNazivFormated_1"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E-oglasna ploča, OIB 30842297926</item>
      <item>Trgovački sud Split Pisarnica, OIB 30842297926</item>
      <item>Trgovački sud Split Ovršni odjel, OIB 30842297926</item>
      <item>Financijska agencija, OIB 85821130368</item>
      <item>NARODNE NOVINE, dioničko društvo za izdavanje i tiskanje Službenog lista Republike Hrvatske, službenih i drugih obrazaca te , OIB 64546066176</item>
      <item>Branimir Cikatić, OIB 82491594999</item>
      <item>Tomislav Krka</item>
      <item>Natalija Mladineo, OIB 62875698528</item>
      <item>Županijsko državno odvjetništvo Split</item>
      <item>Porezna uprava Split</item>
      <item>Općinski sud u Splitu - ZK odjel</item>
      <item>Trgovački sud u Splitu - Ured predsjednika suda</item>
      <item>Ivo Rizvan, OIB 85328238536</item>
      <item>Zvonimir Bućan</item>
      <item>ODVJETNIČKO DRUŠTVO STANIĆ I PARTNERI društvo s ograničenom odgovornošću, OIB 96146860628</item>
      <item>PODRAVSKA BANKA dioničko društvo, OIB 97326283154</item>
      <item>INA-INDUSTRIJA NAFTE, d.d., OIB 27759560625</item>
      <item>Grad Split, OIB 78755598868</item>
      <item>ZAGREBAČKI HOLDING, društvo s ograničenom odgovornošću za javni prijevoz, opskrbu vodom, održavanje čistoće, putnička a, OIB 85584865987</item>
      <item>ŠKOLSKA KNJIGA izdavaštvo, trgovina i usluge d.d., OIB 38967655335</item>
      <item>Željko Gulišija, OIB 33277729835</item>
      <item>Siniša Puhak, OIB 01959181385</item>
      <item>Marijo Lovrić, OIB 90492708980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E-oglasna ploča, OIB 30842297926</item>
      <item>Trgovački sud Split Pisarnica, OIB 30842297926</item>
      <item>Trgovački sud Split Ovršni odjel, OIB 30842297926</item>
      <item>Financijska agencija, OIB 85821130368</item>
      <item>NARODNE NOVINE, dioničko društvo za izdavanje i tiskanje Službenog lista Republike Hrvatske, službenih i drugih obrazaca te , OIB 64546066176</item>
      <item>Branimir Cikatić, OIB 82491594999</item>
      <item>Tomislav Krka</item>
      <item>Natalija Mladineo, OIB 62875698528</item>
      <item>Županijsko državno odvjetništvo Split</item>
      <item>Porezna uprava Split</item>
      <item>Općinski sud u Splitu - ZK odjel</item>
      <item>Trgovački sud u Splitu - Ured predsjednika suda</item>
      <item>Ivo Rizvan, OIB 85328238536</item>
      <item>Zvonimir Bućan</item>
      <item>ODVJETNIČKO DRUŠTVO STANIĆ I PARTNERI društvo s ograničenom odgovornošću, OIB 96146860628</item>
      <item>PODRAVSKA BANKA dioničko društvo, OIB 97326283154</item>
      <item>INA-INDUSTRIJA NAFTE, d.d., OIB 27759560625</item>
      <item>Grad Split, OIB 78755598868</item>
      <item>ZAGREBAČKI HOLDING, društvo s ograničenom odgovornošću za javni prijevoz, opskrbu vodom, održavanje čistoće, putnička a, OIB 85584865987</item>
      <item>ŠKOLSKA KNJIGA izdavaštvo, trgovina i usluge d.d., OIB 38967655335</item>
      <item>Željko Gulišija, OIB 33277729835</item>
      <item>Siniša Puhak, OIB 01959181385</item>
      <item>Marijo Lovrić, OIB 90492708980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TIGAR d.o.o. za usluge</izvorni_sadrzaj>
    <derivirana_varijabla naziv="DomainObject.Predmet.StrankaIDrugi_1">TIGAR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TIGAR d.o.o. za usluge, OIB 65051360088, Put Supavla 1, Split</izvorni_sadrzaj>
    <derivirana_varijabla naziv="DomainObject.Predmet.StrankaIDrugiAdressOIB_1">TIGAR d.o.o. za usluge, OIB 65051360088, Put Supavla 1,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d.o.o. za usluge</item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izvorni_sadrzaj>
    <derivirana_varijabla naziv="DomainObject.Predmet.SudioniciListNaziv_1">
      <item>TIGAR d.o.o. za usluge</item>
      <item>Trgovački sud Split Registarski odjel</item>
      <item>Trgovački sud Split Računovodstvo</item>
      <item>Trgovački sud Split E-oglasna ploča</item>
      <item>Trgovački sud Split Pisarnica</item>
      <item>Trgovački sud Split Ovršni odjel</item>
      <item>Financijska agencija</item>
      <item>NARODNE NOVINE, dioničko društvo za izdavanje i tiskanje Službenog lista Republike Hrvatske, službenih i drugih obrazaca te </item>
      <item>Branimir Cikatić</item>
      <item>Tomislav Krka</item>
      <item>Natalija Mladineo</item>
      <item>Županijsko državno odvjetništvo Split</item>
      <item>Porezna uprava Split</item>
      <item>Općinski sud u Splitu - ZK odjel</item>
      <item>Trgovački sud u Splitu - Ured predsjednika suda</item>
      <item>Ivo Rizvan</item>
      <item>Zvonimir Bućan</item>
      <item>ODVJETNIČKO DRUŠTVO STANIĆ I PARTNERI društvo s ograničenom odgovornošću</item>
      <item>PODRAVSKA BANKA dioničko društvo</item>
      <item>INA-INDUSTRIJA NAFTE, d.d.</item>
      <item>Grad Split</item>
      <item>ZAGREBAČKI HOLDING, društvo s ograničenom odgovornošću za javni prijevoz, opskrbu vodom, održavanje čistoće, putnička a</item>
      <item>ŠKOLSKA KNJIGA izdavaštvo, trgovina i usluge d.d.</item>
      <item>Željko Gulišija</item>
      <item>Siniša Puhak</item>
      <item>Marijo Lovrić</item>
    </derivirana_varijabla>
  </DomainObject.Predmet.SudioniciListNaziv>
  <DomainObject.Predmet.SudioniciListAdressOIB>
    <izvorni_sadrzaj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Split E-oglasna ploča, OIB 30842297926, Sukoišanska 6,21000 Split</item>
      <item>Trgovački sud Split Pisarnica, OIB 30842297926, Sukoišanska 6,21000 Split</item>
      <item>Trgovački sud Split Ovršni odjel, OIB 30842297926, Sukoišanska 6,21000 Split</item>
      <item>Financijska agencija, OIB 85821130368, Mažuranićevo šetalište 24 b,21000 Split</item>
      <item>NARODNE NOVINE, dioničko društvo za izdavanje i tiskanje Službenog lista Republike Hrvatske, službenih i drugih obrazaca te , OIB 64546066176, Savski Gaj XIII. put 6,10000 Zagreb</item>
      <item>Branimir Cikatić, OIB 82491594999, Poljička cesta 20B,21000 Split</item>
      <item>Tomislav Krka, Starčevićeva 13/I,21000 Split</item>
      <item>Natalija Mladineo, OIB 62875698528, Viška 24,21000 Split</item>
      <item>Županijsko državno odvjetništvo Split, Gundulićeva 29A,21000 Split</item>
      <item>Porezna uprava Split, F. Tuđmana 4,21000 Split</item>
      <item>Općinski sud u Splitu - ZK odjel, Gundulićeva 29,21000 Split</item>
      <item>Trgovački sud u Splitu - Ured predsjednika suda, Sukojišanska 6,21000 Split</item>
      <item>Ivo Rizvan, OIB 85328238536, Bilice Ii 12,21000 Split</item>
      <item>Zvonimir Bućan, Domovinskog rata 10,21000 Split</item>
      <item>ODVJETNIČKO DRUŠTVO STANIĆ I PARTNERI društvo s ograničenom odgovornošću, OIB 96146860628, Riva 4,51000 Rijeka</item>
      <item>PODRAVSKA BANKA dioničko društvo, OIB 97326283154, Opatička 3,48000 Koprivnica</item>
      <item>INA-INDUSTRIJA NAFTE, d.d., OIB 27759560625, Avenija V. Holjevca 10,Zagreb</item>
      <item>Grad Split, OIB 78755598868, Branimirova obala 17,21000 Split</item>
      <item>ZAGREBAČKI HOLDING, društvo s ograničenom odgovornošću za javni prijevoz, opskrbu vodom, održavanje čistoće, putnička a, OIB 85584865987, Ulica grada Vukovara 41,Zagreb</item>
      <item>ŠKOLSKA KNJIGA izdavaštvo, trgovina i usluge d.d., OIB 38967655335, Masarykova 28,Zagreb</item>
      <item>Željko Gulišija, OIB 33277729835, Hrvatske Mornarice 1h,21000 Split</item>
      <item>Siniša Puhak, OIB 01959181385, Kustošijski Venec 98,10000 Zagreb</item>
      <item>Marijo Lovrić, OIB 90492708980, Medulićeva 9,10000 Zagreb</item>
    </izvorni_sadrzaj>
    <derivirana_varijabla naziv="DomainObject.Predmet.SudioniciListAdressOIB_1">
      <item>TIGAR d.o.o. za usluge, OIB 65051360088, Put Supavla 1,Split</item>
      <item>Trgovački sud Split Registarski odjel, OIB 30842297926, Sukoišanska 6,21000 Split</item>
      <item>Trgovački sud Split Računovodstvo, OIB 30842297926, Sukoišanska 6,21000 Split</item>
      <item>Trgovački sud Split E-oglasna ploča, OIB 30842297926, Sukoišanska 6,21000 Split</item>
      <item>Trgovački sud Split Pisarnica, OIB 30842297926, Sukoišanska 6,21000 Split</item>
      <item>Trgovački sud Split Ovršni odjel, OIB 30842297926, Sukoišanska 6,21000 Split</item>
      <item>Financijska agencija, OIB 85821130368, Mažuranićevo šetalište 24 b,21000 Split</item>
      <item>NARODNE NOVINE, dioničko društvo za izdavanje i tiskanje Službenog lista Republike Hrvatske, službenih i drugih obrazaca te , OIB 64546066176, Savski Gaj XIII. put 6,10000 Zagreb</item>
      <item>Branimir Cikatić, OIB 82491594999, Poljička cesta 20B,21000 Split</item>
      <item>Tomislav Krka, Starčevićeva 13/I,21000 Split</item>
      <item>Natalija Mladineo, OIB 62875698528, Viška 24,21000 Split</item>
      <item>Županijsko državno odvjetništvo Split, Gundulićeva 29A,21000 Split</item>
      <item>Porezna uprava Split, F. Tuđmana 4,21000 Split</item>
      <item>Općinski sud u Splitu - ZK odjel, Gundulićeva 29,21000 Split</item>
      <item>Trgovački sud u Splitu - Ured predsjednika suda, Sukojišanska 6,21000 Split</item>
      <item>Ivo Rizvan, OIB 85328238536, Bilice Ii 12,21000 Split</item>
      <item>Zvonimir Bućan, Domovinskog rata 10,21000 Split</item>
      <item>ODVJETNIČKO DRUŠTVO STANIĆ I PARTNERI društvo s ograničenom odgovornošću, OIB 96146860628, Riva 4,51000 Rijeka</item>
      <item>PODRAVSKA BANKA dioničko društvo, OIB 97326283154, Opatička 3,48000 Koprivnica</item>
      <item>INA-INDUSTRIJA NAFTE, d.d., OIB 27759560625, Avenija V. Holjevca 10,Zagreb</item>
      <item>Grad Split, OIB 78755598868, Branimirova obala 17,21000 Split</item>
      <item>ZAGREBAČKI HOLDING, društvo s ograničenom odgovornošću za javni prijevoz, opskrbu vodom, održavanje čistoće, putnička a, OIB 85584865987, Ulica grada Vukovara 41,Zagreb</item>
      <item>ŠKOLSKA KNJIGA izdavaštvo, trgovina i usluge d.d., OIB 38967655335, Masarykova 28,Zagreb</item>
      <item>Željko Gulišija, OIB 33277729835, Hrvatske Mornarice 1h,21000 Split</item>
      <item>Siniša Puhak, OIB 01959181385, Kustošijski Venec 98,10000 Zagreb</item>
      <item>Marijo Lovrić, OIB 90492708980,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65051360088</item>
      <item>, OIB 30842297926</item>
      <item>, OIB 30842297926</item>
      <item>, OIB 30842297926</item>
      <item>, OIB 30842297926</item>
      <item>, OIB 30842297926</item>
      <item>, OIB 85821130368</item>
      <item>, OIB 64546066176</item>
      <item>, OIB 82491594999</item>
      <item>, OIB null</item>
      <item>, OIB 62875698528</item>
      <item>, OIB null</item>
      <item>, OIB null</item>
      <item>, OIB null</item>
      <item>, OIB null</item>
      <item>, OIB 85328238536</item>
      <item>, OIB null</item>
      <item>, OIB 96146860628</item>
      <item>, OIB 97326283154</item>
      <item>, OIB 27759560625</item>
      <item>, OIB 78755598868</item>
      <item>, OIB 85584865987</item>
      <item>, OIB 38967655335</item>
      <item>, OIB 33277729835</item>
      <item>, OIB 01959181385</item>
      <item>, OIB 90492708980</item>
    </izvorni_sadrzaj>
    <derivirana_varijabla naziv="DomainObject.Predmet.SudioniciListNazivOIB_1">
      <item>, OIB 65051360088</item>
      <item>, OIB 30842297926</item>
      <item>, OIB 30842297926</item>
      <item>, OIB 30842297926</item>
      <item>, OIB 30842297926</item>
      <item>, OIB 30842297926</item>
      <item>, OIB 85821130368</item>
      <item>, OIB 64546066176</item>
      <item>, OIB 82491594999</item>
      <item>, OIB null</item>
      <item>, OIB 62875698528</item>
      <item>, OIB null</item>
      <item>, OIB null</item>
      <item>, OIB null</item>
      <item>, OIB null</item>
      <item>, OIB 85328238536</item>
      <item>, OIB null</item>
      <item>, OIB 96146860628</item>
      <item>, OIB 97326283154</item>
      <item>, OIB 27759560625</item>
      <item>, OIB 78755598868</item>
      <item>, OIB 85584865987</item>
      <item>, OIB 38967655335</item>
      <item>, OIB 33277729835</item>
      <item>, OIB 01959181385</item>
      <item>, OIB 90492708980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D8478-FC7F-40EB-9050-1CAE4CC9C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347</properties:Words>
  <properties:Characters>1792</properties:Characters>
  <properties:Lines>46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2015-12-16T09:29:00Z</cp:lastPrinted>
  <dcterms:modified xmlns:xsi="http://www.w3.org/2001/XMLSchema-instance" xsi:type="dcterms:W3CDTF">2015-12-29T11:57:00Z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