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5fcf21a" w14:paraId="5fcf21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2D109A">
        <w:t>TIL j.d.o.o. za trgovinu, prijevoz i ugostiteljstvo, Zagreb, Vale Vouka 3/1, MBS: 080955625, OIB: 41295576476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7404B5">
        <w:t xml:space="preserve">nad  </w:t>
      </w:r>
      <w:r w:rsidR="007F5BC3">
        <w:t xml:space="preserve">nad  </w:t>
      </w:r>
      <w:r w:rsidR="002D109A">
        <w:t>TIL j.d.o.o. za trgovinu, prijevoz i ugostiteljstvo, Zagreb, Vale Vouka 3/1, MBS: 080955625, OIB: 41295576476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D71DEC">
        <w:t>25.438,62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D71DEC">
        <w:t>Željko Bašić, OIB: 04133368488, Zagreb, Podgoračka 2 A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70468">
        <w:t>38</w:t>
      </w:r>
      <w:r w:rsidR="00D71DEC">
        <w:t>0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2D109A">
      <w:t>18 St-380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20550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C75AC"/>
    <w:rsid w:val="007F5BC3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72BE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TIL j.d.o.o. za trgovinu, prijevoz i ugostiteljstvo</izvorni_sadrzaj>
    <derivirana_varijabla naziv="DomainObject.Predmet.ProtustrankaFormated_1">  TIL j.d.o.o. za trgovinu, prijevoz i ugostiteljstvo</derivirana_varijabla>
  </DomainObject.Predmet.ProtustrankaFormated>
  <DomainObject.Predmet.ProtustrankaFormatedOIB>
    <izvorni_sadrzaj>  TIL j.d.o.o. za trgovinu, prijevoz i ugostiteljstvo, OIB 41295576476</izvorni_sadrzaj>
    <derivirana_varijabla naziv="DomainObject.Predmet.ProtustrankaFormatedOIB_1">  TIL j.d.o.o. za trgovinu, prijevoz i ugostiteljstvo, OIB 41295576476</derivirana_varijabla>
  </DomainObject.Predmet.ProtustrankaFormatedOIB>
  <DomainObject.Predmet.ProtustrankaFormatedWithAdress>
    <izvorni_sadrzaj> TIL j.d.o.o. za trgovinu, prijevoz i ugostiteljstvo, Vale Vouka 3/1, 10000 Zagreb</izvorni_sadrzaj>
    <derivirana_varijabla naziv="DomainObject.Predmet.ProtustrankaFormatedWithAdress_1"> TIL j.d.o.o. za trgovinu, prijevoz i ugostiteljstvo, Vale Vouka 3/1, 10000 Zagreb</derivirana_varijabla>
  </DomainObject.Predmet.ProtustrankaFormatedWithAdress>
  <DomainObject.Predmet.ProtustrankaFormatedWithAdressOIB>
    <izvorni_sadrzaj> TIL j.d.o.o. za trgovinu, prijevoz i ugostiteljstvo, OIB 41295576476, Vale Vouka 3/1, 10000 Zagreb</izvorni_sadrzaj>
    <derivirana_varijabla naziv="DomainObject.Predmet.ProtustrankaFormatedWithAdressOIB_1"> TIL j.d.o.o. za trgovinu, prijevoz i ugostiteljstvo, OIB 41295576476, Vale Vouka 3/1, 10000 Zagreb</derivirana_varijabla>
  </DomainObject.Predmet.ProtustrankaFormatedWithAdressOIB>
  <DomainObject.Predmet.ProtustrankaWithAdress>
    <izvorni_sadrzaj>TIL j.d.o.o. za trgovinu, prijevoz i ugostiteljstvo Vale Vouka 3/1, 10000 Zagreb</izvorni_sadrzaj>
    <derivirana_varijabla naziv="DomainObject.Predmet.ProtustrankaWithAdress_1">TIL j.d.o.o. za trgovinu, prijevoz i ugostiteljstvo Vale Vouka 3/1, 10000 Zagreb</derivirana_varijabla>
  </DomainObject.Predmet.ProtustrankaWithAdress>
  <DomainObject.Predmet.ProtustrankaWithAdressOIB>
    <izvorni_sadrzaj>TIL j.d.o.o. za trgovinu, prijevoz i ugostiteljstvo, OIB 41295576476, Vale Vouka 3/1, 10000 Zagreb</izvorni_sadrzaj>
    <derivirana_varijabla naziv="DomainObject.Predmet.ProtustrankaWithAdressOIB_1">TIL j.d.o.o. za trgovinu, prijevoz i ugostiteljstvo, OIB 41295576476, Vale Vouka 3/1, 10000 Zagreb</derivirana_varijabla>
  </DomainObject.Predmet.ProtustrankaWithAdressOIB>
  <DomainObject.Predmet.ProtustrankaNazivFormated>
    <izvorni_sadrzaj>TIL j.d.o.o. za trgovinu, prijevoz i ugostiteljstvo</izvorni_sadrzaj>
    <derivirana_varijabla naziv="DomainObject.Predmet.ProtustrankaNazivFormated_1">TIL j.d.o.o. za trgovinu, prijevoz i ugostiteljstvo</derivirana_varijabla>
  </DomainObject.Predmet.ProtustrankaNazivFormated>
  <DomainObject.Predmet.ProtustrankaNazivFormatedOIB>
    <izvorni_sadrzaj>TIL j.d.o.o. za trgovinu, prijevoz i ugostiteljstvo, OIB 41295576476</izvorni_sadrzaj>
    <derivirana_varijabla naziv="DomainObject.Predmet.ProtustrankaNazivFormatedOIB_1">TIL j.d.o.o. za trgovinu, prijevoz i ugostiteljstvo, OIB 41295576476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 j.d.o.o. za trgovinu, prijevoz i ugostiteljstvo</item>
    </izvorni_sadrzaj>
    <derivirana_varijabla naziv="DomainObject.Predmet.ProtuStrankaListFormated_1">
      <item>TIL j.d.o.o. za trgovinu, prijevoz i ugostiteljstvo</item>
    </derivirana_varijabla>
  </DomainObject.Predmet.ProtuStrankaListFormated>
  <DomainObject.Predmet.ProtuStrankaListFormatedOIB>
    <izvorni_sadrzaj>
      <item>TIL j.d.o.o. za trgovinu, prijevoz i ugostiteljstvo, OIB 41295576476</item>
    </izvorni_sadrzaj>
    <derivirana_varijabla naziv="DomainObject.Predmet.ProtuStrankaListFormatedOIB_1">
      <item>TIL j.d.o.o. za trgovinu, prijevoz i ugostiteljstvo, OIB 41295576476</item>
    </derivirana_varijabla>
  </DomainObject.Predmet.ProtuStrankaListFormatedOIB>
  <DomainObject.Predmet.ProtuStrankaListFormatedWithAdress>
    <izvorni_sadrzaj>
      <item>TIL j.d.o.o. za trgovinu, prijevoz i ugostiteljstvo, Vale Vouka 3/1, 10000 Zagreb</item>
    </izvorni_sadrzaj>
    <derivirana_varijabla naziv="DomainObject.Predmet.ProtuStrankaListFormatedWithAdress_1">
      <item>TIL j.d.o.o. za trgovinu, prijevoz i ugostiteljstvo, Vale Vouka 3/1, 10000 Zagreb</item>
    </derivirana_varijabla>
  </DomainObject.Predmet.ProtuStrankaListFormatedWithAdress>
  <DomainObject.Predmet.ProtuStrankaListFormatedWithAdressOIB>
    <izvorni_sadrzaj>
      <item>TIL j.d.o.o. za trgovinu, prijevoz i ugostiteljstvo, OIB 41295576476, Vale Vouka 3/1, 10000 Zagreb</item>
    </izvorni_sadrzaj>
    <derivirana_varijabla naziv="DomainObject.Predmet.ProtuStrankaListFormatedWithAdressOIB_1">
      <item>TIL j.d.o.o. za trgovinu, prijevoz i ugostiteljstvo, OIB 41295576476, Vale Vouka 3/1, 10000 Zagreb</item>
    </derivirana_varijabla>
  </DomainObject.Predmet.ProtuStrankaListFormatedWithAdressOIB>
  <DomainObject.Predmet.ProtuStrankaListNazivFormated>
    <izvorni_sadrzaj>
      <item>TIL j.d.o.o. za trgovinu, prijevoz i ugostiteljstvo</item>
    </izvorni_sadrzaj>
    <derivirana_varijabla naziv="DomainObject.Predmet.ProtuStrankaListNazivFormated_1">
      <item>TIL j.d.o.o. za trgovinu, prijevoz i ugostiteljstvo</item>
    </derivirana_varijabla>
  </DomainObject.Predmet.ProtuStrankaListNazivFormated>
  <DomainObject.Predmet.ProtuStrankaListNazivFormatedOIB>
    <izvorni_sadrzaj>
      <item>TIL j.d.o.o. za trgovinu, prijevoz i ugostiteljstvo, OIB 41295576476</item>
    </izvorni_sadrzaj>
    <derivirana_varijabla naziv="DomainObject.Predmet.ProtuStrankaListNazivFormatedOIB_1">
      <item>TIL j.d.o.o. za trgovinu, prijevoz i ugostiteljstvo, OIB 41295576476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 j.d.o.o. za trgovinu, prijevoz i ugostiteljstvo</izvorni_sadrzaj>
    <derivirana_varijabla naziv="DomainObject.Predmet.ProtustrankaIDrugi_1">TIL j.d.o.o. za trgovinu, prijevoz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TIL j.d.o.o. za trgovinu, prijevoz i ugostiteljstvo, OIB 41295576476, Vale Vouka 3/1, 10000 Zagreb</izvorni_sadrzaj>
    <derivirana_varijabla naziv="DomainObject.Predmet.ProtustrankaIDrugiAdressOIB_1">TIL j.d.o.o. za trgovinu, prijevoz i ugostiteljstvo, OIB 41295576476, Vale Vouka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 j.d.o.o. za trgovinu, prijevoz i ugostiteljstvo</item>
      <item>FINA Regionalni centar Zagreb</item>
    </izvorni_sadrzaj>
    <derivirana_varijabla naziv="DomainObject.Predmet.SudioniciListNaziv_1">
      <item>TIL j.d.o.o. za trgovinu, prijevoz i ugostiteljstvo</item>
      <item>FINA Regionalni centar Zagreb</item>
    </derivirana_varijabla>
  </DomainObject.Predmet.SudioniciListNaziv>
  <DomainObject.Predmet.SudioniciListAdressOIB>
    <izvorni_sadrzaj>
      <item>TIL j.d.o.o. za trgovinu, prijevoz i ugostiteljstvo, OIB 41295576476, Vale Vouka 3/1,10000 Zagreb</item>
      <item>FINA Regionalni centar Zagreb, OIB 85821130368, Trg svibanjskih žrtava 1995. br. 1,10000 Zagreb</item>
    </izvorni_sadrzaj>
    <derivirana_varijabla naziv="DomainObject.Predmet.SudioniciListAdressOIB_1">
      <item>TIL j.d.o.o. za trgovinu, prijevoz i ugostiteljstvo, OIB 41295576476, Vale Vouka 3/1,10000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41295576476</item>
      <item>, OIB 85821130368</item>
    </izvorni_sadrzaj>
    <derivirana_varijabla naziv="DomainObject.Predmet.SudioniciListNazivOIB_1">
      <item>, OIB 41295576476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F00C6-12C4-45BD-ADB6-D573377BA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2146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2018-05-18T07:31:00Z</dcterms:created>
  <dc:creator>Snježana Andrijanić</dc:creator>
  <cp:lastModifiedBy>Gordana Harc</cp:lastModifiedBy>
  <cp:lastPrinted>2018-05-18T07:30:00Z</cp:lastPrinted>
  <dcterms:modified xmlns:xsi="http://www.w3.org/2001/XMLSchema-instance" xsi:type="dcterms:W3CDTF">2018-05-18T07:32:00Z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- 380-18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