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22a8a" w14:paraId="7622a8a" w:rsidRDefault="000408A8" w:rsidP="00372F80" w:rsidR="000408A8" w:rsidRPr="00086AF2">
      <w:pPr>
        <w:tabs>
          <w:tab w:pos="1440" w:val="left"/>
        </w:tabs>
        <w15:collapsed w:val="false"/>
        <w:rPr>
          <w:bCs/>
        </w:rPr>
      </w:pPr>
      <w:r w:rsidRPr="00086AF2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086AF2">
      <w:pPr>
        <w:tabs>
          <w:tab w:pos="1440" w:val="left"/>
        </w:tabs>
        <w:rPr>
          <w:bCs/>
        </w:rPr>
      </w:pPr>
    </w:p>
    <w:p w:rsidRDefault="00863A7F" w:rsidP="00372F80" w:rsidR="00AA6ECC" w:rsidRPr="00086AF2">
      <w:pPr>
        <w:tabs>
          <w:tab w:pos="1440" w:val="left"/>
        </w:tabs>
        <w:rPr>
          <w:bCs/>
        </w:rPr>
      </w:pPr>
      <w:r w:rsidRPr="00086AF2">
        <w:rPr>
          <w:bCs/>
        </w:rPr>
        <w:t xml:space="preserve">  </w:t>
      </w:r>
      <w:r w:rsidR="00B23C9B" w:rsidRPr="00086AF2">
        <w:rPr>
          <w:bCs/>
        </w:rPr>
        <w:t xml:space="preserve">  REPUBLIKA HRVATSKA </w:t>
      </w:r>
    </w:p>
    <w:p w:rsidRDefault="00B23C9B" w:rsidP="00372F80" w:rsidR="00B23C9B" w:rsidRPr="00086AF2">
      <w:pPr>
        <w:tabs>
          <w:tab w:pos="1440" w:val="left"/>
        </w:tabs>
        <w:rPr>
          <w:bCs/>
        </w:rPr>
      </w:pPr>
      <w:r w:rsidRPr="00086AF2">
        <w:rPr>
          <w:bCs/>
        </w:rPr>
        <w:t>TRGOVAČKI SUD U ZAGREBU</w:t>
      </w:r>
    </w:p>
    <w:p w:rsidRDefault="00B23C9B" w:rsidP="00372F80" w:rsidR="00B23C9B" w:rsidRPr="00086AF2">
      <w:pPr>
        <w:tabs>
          <w:tab w:pos="1440" w:val="left"/>
        </w:tabs>
        <w:rPr>
          <w:bCs/>
        </w:rPr>
      </w:pPr>
      <w:r w:rsidRPr="00086AF2">
        <w:rPr>
          <w:bCs/>
        </w:rPr>
        <w:t>Zagre</w:t>
      </w:r>
      <w:r w:rsidR="00C3703D" w:rsidRPr="00086AF2">
        <w:rPr>
          <w:bCs/>
        </w:rPr>
        <w:t xml:space="preserve">b, </w:t>
      </w:r>
      <w:proofErr w:type="spellStart"/>
      <w:r w:rsidR="00C3703D" w:rsidRPr="00086AF2">
        <w:rPr>
          <w:bCs/>
        </w:rPr>
        <w:t>Amruševa</w:t>
      </w:r>
      <w:proofErr w:type="spellEnd"/>
      <w:r w:rsidR="00C3703D" w:rsidRPr="00086AF2">
        <w:rPr>
          <w:bCs/>
        </w:rPr>
        <w:t xml:space="preserve"> 2/II</w:t>
      </w:r>
      <w:r w:rsidR="00C3703D" w:rsidRPr="00086AF2">
        <w:rPr>
          <w:bCs/>
        </w:rPr>
        <w:tab/>
      </w:r>
      <w:r w:rsidR="00C3703D" w:rsidRPr="00086AF2">
        <w:rPr>
          <w:bCs/>
        </w:rPr>
        <w:tab/>
      </w:r>
      <w:r w:rsidR="00C3703D" w:rsidRPr="00086AF2">
        <w:rPr>
          <w:bCs/>
        </w:rPr>
        <w:tab/>
      </w:r>
      <w:r w:rsidR="00C3703D" w:rsidRPr="00086AF2">
        <w:rPr>
          <w:bCs/>
        </w:rPr>
        <w:tab/>
      </w:r>
      <w:r w:rsidR="00790845" w:rsidRPr="00086AF2">
        <w:rPr>
          <w:bCs/>
        </w:rPr>
        <w:tab/>
      </w:r>
      <w:r w:rsidR="00790845" w:rsidRPr="00086AF2">
        <w:rPr>
          <w:bCs/>
        </w:rPr>
        <w:tab/>
      </w:r>
      <w:r w:rsidR="00C3703D" w:rsidRPr="00086AF2">
        <w:rPr>
          <w:bCs/>
        </w:rPr>
        <w:t>31-ST-</w:t>
      </w:r>
      <w:r w:rsidR="00901BB5">
        <w:rPr>
          <w:bCs/>
        </w:rPr>
        <w:t>8726/15-6</w:t>
      </w:r>
    </w:p>
    <w:p w:rsidRDefault="00372F80" w:rsidP="00372F80" w:rsidR="00372F80" w:rsidRPr="00086AF2">
      <w:pPr>
        <w:tabs>
          <w:tab w:pos="1440" w:val="left"/>
        </w:tabs>
        <w:rPr>
          <w:bCs/>
        </w:rPr>
      </w:pPr>
    </w:p>
    <w:p w:rsidRDefault="00086AF2" w:rsidP="00372F80" w:rsidR="00B23C9B" w:rsidRPr="00086AF2">
      <w:pPr>
        <w:tabs>
          <w:tab w:pos="1440" w:val="left"/>
        </w:tabs>
        <w:jc w:val="center"/>
        <w:rPr>
          <w:bCs/>
        </w:rPr>
      </w:pPr>
      <w:r w:rsidRPr="00086AF2">
        <w:rPr>
          <w:bCs/>
        </w:rPr>
        <w:t>R E P U B L I K A   H R V A T S K A</w:t>
      </w:r>
    </w:p>
    <w:p w:rsidRDefault="00AA6ECC" w:rsidP="00D86D3C" w:rsidR="00D86D3C">
      <w:pPr>
        <w:tabs>
          <w:tab w:pos="1440" w:val="left"/>
        </w:tabs>
        <w:jc w:val="center"/>
        <w:rPr>
          <w:bCs/>
        </w:rPr>
      </w:pPr>
      <w:r w:rsidRPr="00086AF2">
        <w:rPr>
          <w:bCs/>
        </w:rPr>
        <w:t xml:space="preserve">R J E Š E N J E </w:t>
      </w:r>
    </w:p>
    <w:p w:rsidRDefault="006F5980" w:rsidP="00D86D3C" w:rsidR="006F5980">
      <w:pPr>
        <w:tabs>
          <w:tab w:pos="1440" w:val="left"/>
        </w:tabs>
        <w:jc w:val="center"/>
        <w:rPr>
          <w:bCs/>
        </w:rPr>
      </w:pPr>
      <w:r>
        <w:rPr>
          <w:bCs/>
        </w:rPr>
        <w:t>O</w:t>
      </w:r>
    </w:p>
    <w:p w:rsidRDefault="006F5980" w:rsidP="00D86D3C" w:rsidR="006F5980" w:rsidRPr="00086AF2">
      <w:pPr>
        <w:tabs>
          <w:tab w:pos="1440" w:val="left"/>
        </w:tabs>
        <w:jc w:val="center"/>
        <w:rPr>
          <w:bCs/>
        </w:rPr>
      </w:pPr>
      <w:r>
        <w:rPr>
          <w:bCs/>
        </w:rPr>
        <w:t>ISPRAVKU</w:t>
      </w:r>
    </w:p>
    <w:p w:rsidRDefault="00D86D3C" w:rsidP="00D86D3C" w:rsidR="00D86D3C" w:rsidRPr="00086AF2">
      <w:pPr>
        <w:rPr>
          <w:bCs/>
        </w:rPr>
      </w:pPr>
    </w:p>
    <w:p w:rsidRDefault="00D86D3C" w:rsidP="00D86D3C" w:rsidR="00D86D3C" w:rsidRPr="00086AF2">
      <w:r w:rsidRPr="00086AF2">
        <w:rPr>
          <w:bCs/>
        </w:rPr>
        <w:tab/>
        <w:t>TRGOVAČKI SUD U ZAGREBU</w:t>
      </w:r>
      <w:r w:rsidRPr="00086AF2">
        <w:t xml:space="preserve"> po sucu Nadi Kraljić </w:t>
      </w:r>
      <w:r w:rsidR="00DB26B5" w:rsidRPr="00BE5E5C">
        <w:t xml:space="preserve">u skraćenom stečajnom postupku pokrenutim nad dužnikom MM AUTOMATEN d.o.o., </w:t>
      </w:r>
      <w:proofErr w:type="spellStart"/>
      <w:r w:rsidR="00DB26B5" w:rsidRPr="00BE5E5C">
        <w:t>Matijevička</w:t>
      </w:r>
      <w:proofErr w:type="spellEnd"/>
      <w:r w:rsidR="00DB26B5" w:rsidRPr="00BE5E5C">
        <w:t xml:space="preserve"> 21, 10000 Zagreb, MBS: 080527560, OIB: 81791588100 </w:t>
      </w:r>
      <w:r w:rsidRPr="00086AF2">
        <w:t>dana</w:t>
      </w:r>
      <w:r w:rsidR="0044061C" w:rsidRPr="00086AF2">
        <w:t xml:space="preserve"> </w:t>
      </w:r>
      <w:r w:rsidR="00DB26B5">
        <w:t>18</w:t>
      </w:r>
      <w:r w:rsidR="00086AF2" w:rsidRPr="00086AF2">
        <w:t>. svibnja</w:t>
      </w:r>
      <w:r w:rsidR="0044061C" w:rsidRPr="00086AF2">
        <w:t xml:space="preserve"> 2017. </w:t>
      </w:r>
      <w:r w:rsidR="00271BF3" w:rsidRPr="00086AF2">
        <w:t xml:space="preserve"> </w:t>
      </w:r>
      <w:r w:rsidRPr="00086AF2">
        <w:t xml:space="preserve"> godine</w:t>
      </w:r>
    </w:p>
    <w:p w:rsidRDefault="00086AF2" w:rsidP="00D86D3C" w:rsidR="00086AF2" w:rsidRPr="00086AF2"/>
    <w:p w:rsidRDefault="00D86D3C" w:rsidP="00D86D3C" w:rsidR="00D86D3C" w:rsidRPr="00086AF2">
      <w:pPr>
        <w:pStyle w:val="Naslov2"/>
        <w:rPr>
          <w:b w:val="false"/>
        </w:rPr>
      </w:pPr>
      <w:r w:rsidRPr="00086AF2">
        <w:rPr>
          <w:b w:val="false"/>
        </w:rPr>
        <w:t>r i j e š i o   j e</w:t>
      </w:r>
    </w:p>
    <w:p w:rsidRDefault="00086AF2" w:rsidP="00086AF2" w:rsidR="00086AF2" w:rsidRPr="00086AF2"/>
    <w:p w:rsidRDefault="00086AF2" w:rsidP="00D86D3C" w:rsidR="00D86D3C" w:rsidRPr="00086AF2">
      <w:r w:rsidRPr="00086AF2">
        <w:tab/>
        <w:t xml:space="preserve">Ispravlja se izreka rješenja od </w:t>
      </w:r>
      <w:r w:rsidR="00DB26B5">
        <w:t>2. svibnja</w:t>
      </w:r>
      <w:r w:rsidRPr="00086AF2">
        <w:t xml:space="preserve"> 2017. godine tako da ista glasi: </w:t>
      </w:r>
    </w:p>
    <w:p w:rsidRDefault="00086AF2" w:rsidP="00DB26B5" w:rsidR="00DB26B5" w:rsidRPr="00BE5E5C">
      <w:pPr>
        <w:ind w:firstLine="708"/>
      </w:pPr>
      <w:r w:rsidRPr="00086AF2">
        <w:t>"</w:t>
      </w:r>
      <w:r w:rsidR="00DB26B5">
        <w:t xml:space="preserve">  </w:t>
      </w:r>
      <w:r w:rsidR="00DB26B5" w:rsidRPr="00BE5E5C">
        <w:t>I</w:t>
      </w:r>
      <w:r w:rsidR="00DB26B5" w:rsidRPr="00BE5E5C">
        <w:tab/>
        <w:t xml:space="preserve">Otvara se stečajni postupak nad dužnikom MM AUTOMATEN d.o.o., </w:t>
      </w:r>
      <w:proofErr w:type="spellStart"/>
      <w:r w:rsidR="00DB26B5" w:rsidRPr="00BE5E5C">
        <w:t>Matijevička</w:t>
      </w:r>
      <w:proofErr w:type="spellEnd"/>
      <w:r w:rsidR="00DB26B5" w:rsidRPr="00BE5E5C">
        <w:t xml:space="preserve"> 21, 10000 Zagreb, MBS: 080527560, OIB: </w:t>
      </w:r>
      <w:r w:rsidR="00DB26B5" w:rsidRPr="00DB26B5">
        <w:t>81491588100</w:t>
      </w:r>
      <w:r w:rsidR="00DB26B5" w:rsidRPr="00BE5E5C">
        <w:t xml:space="preserve">. Stečajni postupak otvoren je dana </w:t>
      </w:r>
      <w:r w:rsidR="00DB26B5" w:rsidRPr="00BE5E5C">
        <w:rPr>
          <w:shd w:themeFill="background1" w:fill="FFFFFF" w:color="auto" w:val="clear"/>
        </w:rPr>
        <w:t xml:space="preserve">2. svibnja 2017.  u 14,00 sati </w:t>
      </w:r>
      <w:r w:rsidR="00DB26B5" w:rsidRPr="00BE5E5C">
        <w:t>kada je ovo rješenje objavljeno na mrežnoj stranici e-Oglasna ploča ovog suda.</w:t>
      </w:r>
    </w:p>
    <w:p w:rsidRDefault="00DB26B5" w:rsidP="00DB26B5" w:rsidR="00DB26B5" w:rsidRPr="00BE5E5C">
      <w:pPr>
        <w:autoSpaceDE w:val="false"/>
        <w:autoSpaceDN w:val="false"/>
        <w:adjustRightInd w:val="false"/>
        <w:ind w:firstLine="708"/>
        <w:rPr>
          <w:rFonts w:eastAsiaTheme="minorHAnsi"/>
          <w:lang w:eastAsia="en-US"/>
        </w:rPr>
      </w:pPr>
      <w:r w:rsidRPr="00BE5E5C">
        <w:t>II</w:t>
      </w:r>
      <w:r w:rsidRPr="00BE5E5C">
        <w:tab/>
        <w:t xml:space="preserve">Za stečajnog upravitelja imenuje se </w:t>
      </w:r>
      <w:r w:rsidRPr="00BE5E5C">
        <w:rPr>
          <w:rFonts w:eastAsiaTheme="minorHAnsi"/>
          <w:lang w:eastAsia="en-US"/>
        </w:rPr>
        <w:t xml:space="preserve">Fučkar Krešimir, Braće Radića 63, </w:t>
      </w:r>
      <w:proofErr w:type="spellStart"/>
      <w:r w:rsidRPr="00BE5E5C">
        <w:rPr>
          <w:rFonts w:eastAsiaTheme="minorHAnsi"/>
          <w:lang w:eastAsia="en-US"/>
        </w:rPr>
        <w:t>Sladojevci</w:t>
      </w:r>
      <w:proofErr w:type="spellEnd"/>
      <w:r w:rsidRPr="00BE5E5C">
        <w:rPr>
          <w:rFonts w:eastAsiaTheme="minorHAnsi"/>
          <w:lang w:eastAsia="en-US"/>
        </w:rPr>
        <w:t>, OIB: 01195634741.</w:t>
      </w:r>
    </w:p>
    <w:p w:rsidRDefault="00DB26B5" w:rsidP="00DB26B5" w:rsidR="00DB26B5" w:rsidRPr="00BE5E5C">
      <w:pPr>
        <w:ind w:firstLine="708"/>
        <w:jc w:val="both"/>
      </w:pPr>
      <w:r w:rsidRPr="00BE5E5C">
        <w:t>III</w:t>
      </w:r>
      <w:r w:rsidRPr="00BE5E5C">
        <w:tab/>
        <w:t xml:space="preserve">Zaključuje se stečajni postupak nad dužnikom MM AUTOMATEN d.o.o., </w:t>
      </w:r>
      <w:proofErr w:type="spellStart"/>
      <w:r w:rsidRPr="00BE5E5C">
        <w:t>Matijevička</w:t>
      </w:r>
      <w:proofErr w:type="spellEnd"/>
      <w:r w:rsidRPr="00BE5E5C">
        <w:t xml:space="preserve"> 21, 10000 Zagreb, MBS: 080527560, OIB: </w:t>
      </w:r>
      <w:r w:rsidRPr="00DB26B5">
        <w:t>81491588100</w:t>
      </w:r>
      <w:r w:rsidRPr="00BE5E5C">
        <w:t>.</w:t>
      </w:r>
    </w:p>
    <w:p w:rsidRDefault="00DB26B5" w:rsidP="00DB26B5" w:rsidR="00D86D3C" w:rsidRPr="00086AF2">
      <w:pPr>
        <w:ind w:firstLine="708"/>
        <w:jc w:val="both"/>
      </w:pPr>
      <w:r w:rsidRPr="00BE5E5C">
        <w:t>IV</w:t>
      </w:r>
      <w:r w:rsidRPr="00BE5E5C">
        <w:tab/>
        <w:t>Nakon po pravomoćnosti ovog rješenja dužnik će se  brisati iz sudskog registra.</w:t>
      </w:r>
      <w:r>
        <w:t>"</w:t>
      </w:r>
    </w:p>
    <w:p w:rsidRDefault="00921F3F" w:rsidP="00372F80" w:rsidR="00921F3F" w:rsidRPr="00086AF2">
      <w:pPr>
        <w:tabs>
          <w:tab w:pos="1440" w:val="left"/>
        </w:tabs>
      </w:pPr>
    </w:p>
    <w:p w:rsidRDefault="00AA6ECC" w:rsidP="00372F80" w:rsidR="00AA6ECC" w:rsidRPr="00086AF2">
      <w:pPr>
        <w:tabs>
          <w:tab w:pos="1440" w:val="left"/>
        </w:tabs>
        <w:jc w:val="center"/>
        <w:rPr>
          <w:bCs/>
        </w:rPr>
      </w:pPr>
      <w:r w:rsidRPr="00086AF2">
        <w:rPr>
          <w:bCs/>
        </w:rPr>
        <w:t xml:space="preserve">Obrazloženje </w:t>
      </w:r>
    </w:p>
    <w:p w:rsidRDefault="00540507" w:rsidP="00540507" w:rsidR="00540507" w:rsidRPr="00086AF2">
      <w:pPr>
        <w:tabs>
          <w:tab w:pos="1440" w:val="left"/>
        </w:tabs>
      </w:pPr>
    </w:p>
    <w:p w:rsidRDefault="00540507" w:rsidP="00372F80" w:rsidR="00AA6ECC">
      <w:pPr>
        <w:tabs>
          <w:tab w:pos="1440" w:val="left"/>
        </w:tabs>
      </w:pPr>
      <w:r w:rsidRPr="00086AF2">
        <w:t xml:space="preserve">            </w:t>
      </w:r>
      <w:r w:rsidR="008026FC">
        <w:t xml:space="preserve">Kako je u rješenju od </w:t>
      </w:r>
      <w:r w:rsidR="00DB26B5">
        <w:t>2. svibnja</w:t>
      </w:r>
      <w:r w:rsidR="008026FC">
        <w:t xml:space="preserve"> 2017. godine </w:t>
      </w:r>
      <w:r w:rsidR="00DB26B5">
        <w:t xml:space="preserve">naveden OIB dužnika </w:t>
      </w:r>
      <w:r w:rsidR="00DB26B5" w:rsidRPr="00BE5E5C">
        <w:t>81791588100</w:t>
      </w:r>
      <w:r w:rsidR="00DB26B5">
        <w:t xml:space="preserve"> umjesto </w:t>
      </w:r>
      <w:r w:rsidR="00DB26B5" w:rsidRPr="00DB26B5">
        <w:t>81491588100</w:t>
      </w:r>
      <w:r w:rsidR="00DB26B5">
        <w:t xml:space="preserve">, </w:t>
      </w:r>
      <w:r w:rsidR="008026FC">
        <w:t xml:space="preserve">valjalo je donijeti rješenje kao u izreci. </w:t>
      </w:r>
    </w:p>
    <w:p w:rsidRDefault="00DB26B5" w:rsidP="00372F80" w:rsidR="00DB26B5" w:rsidRPr="00086AF2">
      <w:pPr>
        <w:tabs>
          <w:tab w:pos="1440" w:val="left"/>
        </w:tabs>
      </w:pPr>
    </w:p>
    <w:p w:rsidRDefault="00AA6ECC" w:rsidP="008026FC" w:rsidR="00DB4F7A" w:rsidRPr="00086AF2">
      <w:pPr>
        <w:tabs>
          <w:tab w:pos="1440" w:val="left"/>
        </w:tabs>
        <w:jc w:val="center"/>
      </w:pPr>
      <w:r w:rsidRPr="00086AF2">
        <w:t>U Zagrebu,</w:t>
      </w:r>
      <w:r w:rsidR="005F5C8B" w:rsidRPr="00086AF2">
        <w:t xml:space="preserve"> </w:t>
      </w:r>
      <w:r w:rsidR="00DB26B5">
        <w:t>18</w:t>
      </w:r>
      <w:r w:rsidR="008026FC">
        <w:t>. svibnja</w:t>
      </w:r>
      <w:r w:rsidR="0044061C" w:rsidRPr="00086AF2">
        <w:t xml:space="preserve"> 2017.</w:t>
      </w:r>
      <w:r w:rsidR="0080751D" w:rsidRPr="00086AF2">
        <w:t xml:space="preserve"> </w:t>
      </w:r>
    </w:p>
    <w:p w:rsidRDefault="00DB4F7A" w:rsidP="00372F80" w:rsidR="00DB4F7A" w:rsidRPr="00086AF2">
      <w:pPr>
        <w:tabs>
          <w:tab w:pos="1440" w:val="left"/>
        </w:tabs>
      </w:pPr>
      <w:r w:rsidRPr="00086AF2">
        <w:tab/>
      </w:r>
      <w:r w:rsidRPr="00086AF2">
        <w:tab/>
      </w:r>
      <w:r w:rsidRPr="00086AF2">
        <w:tab/>
      </w:r>
      <w:r w:rsidRPr="00086AF2">
        <w:tab/>
      </w:r>
      <w:r w:rsidRPr="00086AF2">
        <w:tab/>
      </w:r>
      <w:r w:rsidRPr="00086AF2">
        <w:tab/>
      </w:r>
      <w:r w:rsidRPr="00086AF2">
        <w:tab/>
      </w:r>
      <w:r w:rsidRPr="00086AF2">
        <w:tab/>
      </w:r>
      <w:r w:rsidRPr="00086AF2">
        <w:tab/>
        <w:t xml:space="preserve">STEČAJNI SUDAC </w:t>
      </w:r>
    </w:p>
    <w:p w:rsidRDefault="00525A3A" w:rsidP="00372F80" w:rsidR="009A1EE8" w:rsidRPr="00086AF2">
      <w:pPr>
        <w:tabs>
          <w:tab w:pos="1440" w:val="left"/>
        </w:tabs>
      </w:pPr>
      <w:r w:rsidRPr="00086AF2">
        <w:tab/>
      </w:r>
      <w:r w:rsidRPr="00086AF2">
        <w:tab/>
      </w:r>
      <w:r w:rsidRPr="00086AF2">
        <w:tab/>
      </w:r>
      <w:r w:rsidRPr="00086AF2">
        <w:tab/>
      </w:r>
      <w:r w:rsidRPr="00086AF2">
        <w:tab/>
      </w:r>
      <w:r w:rsidRPr="00086AF2">
        <w:tab/>
      </w:r>
      <w:r w:rsidRPr="00086AF2">
        <w:tab/>
      </w:r>
      <w:r w:rsidRPr="00086AF2">
        <w:tab/>
      </w:r>
      <w:r w:rsidRPr="00086AF2">
        <w:tab/>
        <w:t>Nada Kraljić</w:t>
      </w:r>
      <w:r w:rsidR="00BF156D">
        <w:t>,v.r.</w:t>
      </w:r>
    </w:p>
    <w:p w:rsidRDefault="008026FC" w:rsidP="008026FC" w:rsidR="008026FC" w:rsidRPr="00D71DE7">
      <w:r w:rsidRPr="00D71DE7">
        <w:t>POUKA O PRAVNOM LIJEKU</w:t>
      </w:r>
    </w:p>
    <w:p w:rsidRDefault="008026FC" w:rsidP="00BF156D" w:rsidR="008026FC">
      <w:r w:rsidRPr="00D71DE7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BF156D" w:rsidR="00BF156D"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BF156D" w:rsidP="00BF156D" w:rsidR="00325DD6" w:rsidRPr="00086AF2">
      <w:pPr>
        <w:ind w:firstLine="708" w:left="4956"/>
      </w:pPr>
      <w:r>
        <w:t>Vinka Mihalinčić</w:t>
      </w:r>
      <w:r w:rsidR="00B50ED7" w:rsidRPr="00086AF2">
        <w:t xml:space="preserve"> </w:t>
      </w:r>
    </w:p>
    <w:p w:rsidRDefault="00DB4F7A" w:rsidP="00372F80" w:rsidR="00DB4F7A" w:rsidRPr="00086AF2">
      <w:pPr>
        <w:tabs>
          <w:tab w:pos="1440" w:val="left"/>
        </w:tabs>
        <w:ind w:left="360"/>
      </w:pPr>
      <w:bookmarkStart w:name="_GoBack" w:id="0"/>
      <w:bookmarkEnd w:id="0"/>
      <w:r w:rsidRPr="00086AF2">
        <w:t xml:space="preserve"> </w:t>
      </w:r>
    </w:p>
    <w:sectPr w:rsidSect="00BF156D" w:rsidR="00DB4F7A" w:rsidRPr="00086AF2">
      <w:headerReference w:type="even" r:id="rId11"/>
      <w:headerReference w:type="default" r:id="rId12"/>
      <w:pgSz w:h="16838" w:w="11906"/>
      <w:pgMar w:gutter="0" w:footer="709" w:header="709" w:left="1418" w:bottom="70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03E2" w:rsidR="005803E2">
      <w:r>
        <w:separator/>
      </w:r>
    </w:p>
  </w:endnote>
  <w:endnote w:id="0" w:type="continuationSeparator">
    <w:p w:rsidRDefault="005803E2" w:rsidR="005803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03E2" w:rsidR="005803E2">
      <w:r>
        <w:separator/>
      </w:r>
    </w:p>
  </w:footnote>
  <w:footnote w:id="0" w:type="continuationSeparator">
    <w:p w:rsidRDefault="005803E2" w:rsidR="005803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15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DB26B5">
      <w:t>8726/15-6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86AF2"/>
    <w:rsid w:val="000A36D7"/>
    <w:rsid w:val="000A7240"/>
    <w:rsid w:val="000C5863"/>
    <w:rsid w:val="000D10DB"/>
    <w:rsid w:val="000E042E"/>
    <w:rsid w:val="000F03F6"/>
    <w:rsid w:val="0011336F"/>
    <w:rsid w:val="001278DA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499F"/>
    <w:rsid w:val="003357EC"/>
    <w:rsid w:val="00367DA4"/>
    <w:rsid w:val="00372F80"/>
    <w:rsid w:val="003756C2"/>
    <w:rsid w:val="003B0982"/>
    <w:rsid w:val="003E02AA"/>
    <w:rsid w:val="003E701C"/>
    <w:rsid w:val="0044061C"/>
    <w:rsid w:val="004467FC"/>
    <w:rsid w:val="00461AE4"/>
    <w:rsid w:val="004A64DD"/>
    <w:rsid w:val="004D03A5"/>
    <w:rsid w:val="004E31E5"/>
    <w:rsid w:val="00515FDF"/>
    <w:rsid w:val="00525A3A"/>
    <w:rsid w:val="0053157B"/>
    <w:rsid w:val="00540507"/>
    <w:rsid w:val="00545B05"/>
    <w:rsid w:val="005611B1"/>
    <w:rsid w:val="00576D41"/>
    <w:rsid w:val="005803E2"/>
    <w:rsid w:val="00593FC7"/>
    <w:rsid w:val="005A14DD"/>
    <w:rsid w:val="005A690D"/>
    <w:rsid w:val="005B10A4"/>
    <w:rsid w:val="005C2620"/>
    <w:rsid w:val="005C6007"/>
    <w:rsid w:val="005E528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5980"/>
    <w:rsid w:val="006F79C5"/>
    <w:rsid w:val="006F7B8D"/>
    <w:rsid w:val="00722964"/>
    <w:rsid w:val="00790845"/>
    <w:rsid w:val="00795A29"/>
    <w:rsid w:val="007B17CF"/>
    <w:rsid w:val="007C28E9"/>
    <w:rsid w:val="008026FC"/>
    <w:rsid w:val="0080751D"/>
    <w:rsid w:val="00811746"/>
    <w:rsid w:val="00832370"/>
    <w:rsid w:val="00863A7F"/>
    <w:rsid w:val="008825CB"/>
    <w:rsid w:val="008F2078"/>
    <w:rsid w:val="008F7F6A"/>
    <w:rsid w:val="00901BB5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177E4"/>
    <w:rsid w:val="00A23208"/>
    <w:rsid w:val="00A319A1"/>
    <w:rsid w:val="00A35695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BF156D"/>
    <w:rsid w:val="00C25987"/>
    <w:rsid w:val="00C3703D"/>
    <w:rsid w:val="00C914F4"/>
    <w:rsid w:val="00CB4FDD"/>
    <w:rsid w:val="00CB75F6"/>
    <w:rsid w:val="00CC2173"/>
    <w:rsid w:val="00CF1FA1"/>
    <w:rsid w:val="00D24610"/>
    <w:rsid w:val="00D26A29"/>
    <w:rsid w:val="00D66F08"/>
    <w:rsid w:val="00D73B9B"/>
    <w:rsid w:val="00D86D3C"/>
    <w:rsid w:val="00DB26B5"/>
    <w:rsid w:val="00DB3922"/>
    <w:rsid w:val="00DB4F7A"/>
    <w:rsid w:val="00DC0BBD"/>
    <w:rsid w:val="00DD1363"/>
    <w:rsid w:val="00DE6140"/>
    <w:rsid w:val="00DE6B58"/>
    <w:rsid w:val="00DE751C"/>
    <w:rsid w:val="00DF7E2C"/>
    <w:rsid w:val="00E0213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F156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156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56D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56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56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F15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156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56D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56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56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8726</izvorni_sadrzaj>
    <derivirana_varijabla naziv="DomainObject.Predmet.Broj_1">8726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svibnja 2017.</izvorni_sadrzaj>
    <derivirana_varijabla naziv="DomainObject.Predmet.DatumRjesavanja_1">3.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St-8726/2015</izvorni_sadrzaj>
    <derivirana_varijabla naziv="DomainObject.Predmet.OznakaBroj_1">St-8726/2015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 AUTOMATEN d.o.o.</izvorni_sadrzaj>
    <derivirana_varijabla naziv="DomainObject.Predmet.ProtustrankaFormated_1">  MM AUTOMATEN d.o.o.</derivirana_varijabla>
  </DomainObject.Predmet.ProtustrankaFormated>
  <DomainObject.Predmet.ProtustrankaFormatedOIB>
    <izvorni_sadrzaj>  MM AUTOMATEN d.o.o., OIB 81491588100</izvorni_sadrzaj>
    <derivirana_varijabla naziv="DomainObject.Predmet.ProtustrankaFormatedOIB_1">  MM AUTOMATEN d.o.o., OIB 81491588100</derivirana_varijabla>
  </DomainObject.Predmet.ProtustrankaFormatedOIB>
  <DomainObject.Predmet.ProtustrankaFormatedWithAdress>
    <izvorni_sadrzaj> MM AUTOMATEN d.o.o., Matijevička 21, 10000 Zagreb</izvorni_sadrzaj>
    <derivirana_varijabla naziv="DomainObject.Predmet.ProtustrankaFormatedWithAdress_1"> MM AUTOMATEN d.o.o., Matijevička 21, 10000 Zagreb</derivirana_varijabla>
  </DomainObject.Predmet.ProtustrankaFormatedWithAdress>
  <DomainObject.Predmet.ProtustrankaFormatedWithAdressOIB>
    <izvorni_sadrzaj> MM AUTOMATEN d.o.o., OIB 81491588100, Matijevička 21, 10000 Zagreb</izvorni_sadrzaj>
    <derivirana_varijabla naziv="DomainObject.Predmet.ProtustrankaFormatedWithAdressOIB_1"> MM AUTOMATEN d.o.o., OIB 81491588100, Matijevička 21, 10000 Zagreb</derivirana_varijabla>
  </DomainObject.Predmet.ProtustrankaFormatedWithAdressOIB>
  <DomainObject.Predmet.ProtustrankaWithAdress>
    <izvorni_sadrzaj>MM AUTOMATEN d.o.o. Matijevička 21, 10000 Zagreb</izvorni_sadrzaj>
    <derivirana_varijabla naziv="DomainObject.Predmet.ProtustrankaWithAdress_1">MM AUTOMATEN d.o.o. Matijevička 21, 10000 Zagreb</derivirana_varijabla>
  </DomainObject.Predmet.ProtustrankaWithAdress>
  <DomainObject.Predmet.ProtustrankaWithAdressOIB>
    <izvorni_sadrzaj>MM AUTOMATEN d.o.o., OIB 81491588100, Matijevička 21, 10000 Zagreb</izvorni_sadrzaj>
    <derivirana_varijabla naziv="DomainObject.Predmet.ProtustrankaWithAdressOIB_1">MM AUTOMATEN d.o.o., OIB 81491588100, Matijevička 21, 10000 Zagreb</derivirana_varijabla>
  </DomainObject.Predmet.ProtustrankaWithAdressOIB>
  <DomainObject.Predmet.ProtustrankaNazivFormated>
    <izvorni_sadrzaj>MM AUTOMATEN d.o.o.</izvorni_sadrzaj>
    <derivirana_varijabla naziv="DomainObject.Predmet.ProtustrankaNazivFormated_1">MM AUTOMATEN d.o.o.</derivirana_varijabla>
  </DomainObject.Predmet.ProtustrankaNazivFormated>
  <DomainObject.Predmet.ProtustrankaNazivFormatedOIB>
    <izvorni_sadrzaj>MM AUTOMATEN d.o.o., OIB 81491588100</izvorni_sadrzaj>
    <derivirana_varijabla naziv="DomainObject.Predmet.ProtustrankaNazivFormatedOIB_1">MM AUTOMATEN d.o.o., OIB 81491588100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 AUTOMATEN d.o.o.</item>
    </izvorni_sadrzaj>
    <derivirana_varijabla naziv="DomainObject.Predmet.ProtuStrankaListFormated_1">
      <item>MM AUTOMATEN d.o.o.</item>
    </derivirana_varijabla>
  </DomainObject.Predmet.ProtuStrankaListFormated>
  <DomainObject.Predmet.ProtuStrankaListFormatedOIB>
    <izvorni_sadrzaj>
      <item>MM AUTOMATEN d.o.o., OIB 81491588100</item>
    </izvorni_sadrzaj>
    <derivirana_varijabla naziv="DomainObject.Predmet.ProtuStrankaListFormatedOIB_1">
      <item>MM AUTOMATEN d.o.o., OIB 81491588100</item>
    </derivirana_varijabla>
  </DomainObject.Predmet.ProtuStrankaListFormatedOIB>
  <DomainObject.Predmet.ProtuStrankaListFormatedWithAdress>
    <izvorni_sadrzaj>
      <item>MM AUTOMATEN d.o.o., Matijevička 21, 10000 Zagreb</item>
    </izvorni_sadrzaj>
    <derivirana_varijabla naziv="DomainObject.Predmet.ProtuStrankaListFormatedWithAdress_1">
      <item>MM AUTOMATEN d.o.o., Matijevička 21, 10000 Zagreb</item>
    </derivirana_varijabla>
  </DomainObject.Predmet.ProtuStrankaListFormatedWithAdress>
  <DomainObject.Predmet.ProtuStrankaListFormatedWithAdressOIB>
    <izvorni_sadrzaj>
      <item>MM AUTOMATEN d.o.o., OIB 81491588100, Matijevička 21, 10000 Zagreb</item>
    </izvorni_sadrzaj>
    <derivirana_varijabla naziv="DomainObject.Predmet.ProtuStrankaListFormatedWithAdressOIB_1">
      <item>MM AUTOMATEN d.o.o., OIB 81491588100, Matijevička 21, 10000 Zagreb</item>
    </derivirana_varijabla>
  </DomainObject.Predmet.ProtuStrankaListFormatedWithAdressOIB>
  <DomainObject.Predmet.ProtuStrankaListNazivFormated>
    <izvorni_sadrzaj>
      <item>MM AUTOMATEN d.o.o.</item>
    </izvorni_sadrzaj>
    <derivirana_varijabla naziv="DomainObject.Predmet.ProtuStrankaListNazivFormated_1">
      <item>MM AUTOMATEN d.o.o.</item>
    </derivirana_varijabla>
  </DomainObject.Predmet.ProtuStrankaListNazivFormated>
  <DomainObject.Predmet.ProtuStrankaListNazivFormatedOIB>
    <izvorni_sadrzaj>
      <item>MM AUTOMATEN d.o.o., OIB 81491588100</item>
    </izvorni_sadrzaj>
    <derivirana_varijabla naziv="DomainObject.Predmet.ProtuStrankaListNazivFormatedOIB_1">
      <item>MM AUTOMATEN d.o.o., OIB 81491588100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 AUTOMATEN d.o.o.</izvorni_sadrzaj>
    <derivirana_varijabla naziv="DomainObject.Predmet.ProtustrankaIDrugi_1">MM AUTOMATEN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MM AUTOMATEN d.o.o., OIB 81491588100, Matijevička 21, 10000 Zagreb</izvorni_sadrzaj>
    <derivirana_varijabla naziv="DomainObject.Predmet.ProtustrankaIDrugiAdressOIB_1">MM AUTOMATEN d.o.o., OIB 81491588100, Matijevička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svibnja 2017.</izvorni_sadrzaj>
    <derivirana_varijabla naziv="DomainObject.Predmet.OdlukaRjesenje.DatumDonosenjaOdluke_1">2.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St-8726/2015-4</izvorni_sadrzaj>
    <derivirana_varijabla naziv="DomainObject.Predmet.OdlukaRjesenje.Oznaka_1">St-8726/2015-4</derivirana_varijabla>
  </DomainObject.Predmet.OdlukaRjesenje.Oznaka>
  <DomainObject.Predmet.SudioniciListNaziv>
    <izvorni_sadrzaj>
      <item>FINA Regionalni centar Zagreb</item>
      <item>MM AUTOMATEN d.o.o.</item>
    </izvorni_sadrzaj>
    <derivirana_varijabla naziv="DomainObject.Predmet.SudioniciListNaziv_1">
      <item>FINA Regionalni centar Zagreb</item>
      <item>MM AUTOMATEN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MM AUTOMATEN d.o.o., OIB 81491588100, Matijevička 21,10000 Zagreb</item>
    </izvorni_sadrzaj>
    <derivirana_varijabla naziv="DomainObject.Predmet.SudioniciListAdressOIB_1">
      <item>FINA Regionalni centar Zagreb, OIB 85821130368, Trg svibanjskih žrtava 1995. 1,10000 Zagreb</item>
      <item>MM AUTOMATEN d.o.o., OIB 81491588100, Matijevička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81491588100</item>
    </izvorni_sadrzaj>
    <derivirana_varijabla naziv="DomainObject.Predmet.SudioniciListNazivOIB_1">
      <item>, OIB 85821130368</item>
      <item>, OIB 81491588100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762849-2CEB-4222-994D-275090CB4CDD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248</properties:Words>
  <properties:Characters>1270</properties:Characters>
  <properties:Lines>44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2017-05-18T11:33:00Z</dcterms:created>
  <dc:creator>Nada Kraljić</dc:creator>
  <cp:lastModifiedBy>Vinka Mihalinčić</cp:lastModifiedBy>
  <cp:lastPrinted>2017-05-09T08:41:00Z</cp:lastPrinted>
  <dcterms:modified xmlns:xsi="http://www.w3.org/2001/XMLSchema-instance" xsi:type="dcterms:W3CDTF">2017-05-18T11:41:00Z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