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d56d" w14:paraId="cc8d56d" w:rsidRDefault="0089456F" w:rsidP="001D62FA" w:rsidR="009536EA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D62FA" w:rsidRPr="005E0D25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TRGOVAČKI SUD U ZAGREBU</w:t>
      </w:r>
      <w:r w:rsidRPr="005E0D25">
        <w:rPr>
          <w:rFonts w:hAnsi="Times New Roman" w:ascii="Times New Roman"/>
          <w:szCs w:val="24"/>
        </w:rPr>
        <w:tab/>
      </w: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Zagreb, </w:t>
      </w:r>
      <w:proofErr w:type="spellStart"/>
      <w:r w:rsidRPr="005E0D25">
        <w:rPr>
          <w:rFonts w:hAnsi="Times New Roman" w:ascii="Times New Roman"/>
          <w:szCs w:val="24"/>
        </w:rPr>
        <w:t>Amruševa</w:t>
      </w:r>
      <w:proofErr w:type="spellEnd"/>
      <w:r w:rsidRPr="005E0D25">
        <w:rPr>
          <w:rFonts w:hAnsi="Times New Roman" w:ascii="Times New Roman"/>
          <w:szCs w:val="24"/>
        </w:rPr>
        <w:t xml:space="preserve"> 2/II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5E0D25">
      <w:pPr>
        <w:jc w:val="right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proofErr w:type="spellStart"/>
      <w:r w:rsidRPr="005E0D25">
        <w:rPr>
          <w:rFonts w:hAnsi="Times New Roman" w:ascii="Times New Roman"/>
          <w:szCs w:val="24"/>
        </w:rPr>
        <w:t>20</w:t>
      </w:r>
      <w:proofErr w:type="spellEnd"/>
      <w:r w:rsidRPr="005E0D25">
        <w:rPr>
          <w:rFonts w:hAnsi="Times New Roman" w:ascii="Times New Roman"/>
          <w:szCs w:val="24"/>
        </w:rPr>
        <w:t xml:space="preserve"> St-</w:t>
      </w:r>
      <w:proofErr w:type="spellStart"/>
      <w:r w:rsidR="0038003A">
        <w:rPr>
          <w:rFonts w:hAnsi="Times New Roman" w:ascii="Times New Roman"/>
          <w:szCs w:val="24"/>
        </w:rPr>
        <w:t>61</w:t>
      </w:r>
      <w:proofErr w:type="spellEnd"/>
      <w:r w:rsidR="0038003A">
        <w:rPr>
          <w:rFonts w:hAnsi="Times New Roman" w:ascii="Times New Roman"/>
          <w:szCs w:val="24"/>
        </w:rPr>
        <w:t>/</w:t>
      </w:r>
      <w:proofErr w:type="spellStart"/>
      <w:r w:rsidR="0038003A">
        <w:rPr>
          <w:rFonts w:hAnsi="Times New Roman" w:ascii="Times New Roman"/>
          <w:szCs w:val="24"/>
        </w:rPr>
        <w:t>12</w:t>
      </w:r>
      <w:proofErr w:type="spellEnd"/>
      <w:r w:rsidR="001D62FA" w:rsidRPr="005E0D25">
        <w:rPr>
          <w:rFonts w:hAnsi="Times New Roman" w:ascii="Times New Roman"/>
          <w:szCs w:val="24"/>
        </w:rPr>
        <w:t xml:space="preserve"> </w:t>
      </w:r>
      <w:r w:rsidR="005F20D0">
        <w:rPr>
          <w:rFonts w:hAnsi="Times New Roman" w:ascii="Times New Roman"/>
          <w:szCs w:val="24"/>
        </w:rPr>
        <w:t>-</w:t>
      </w:r>
      <w:proofErr w:type="spellStart"/>
      <w:r w:rsidR="005F20D0">
        <w:rPr>
          <w:rFonts w:hAnsi="Times New Roman" w:ascii="Times New Roman"/>
          <w:szCs w:val="24"/>
        </w:rPr>
        <w:t>107</w:t>
      </w:r>
      <w:proofErr w:type="spellEnd"/>
      <w:r w:rsidR="001D62FA" w:rsidRPr="005E0D25">
        <w:rPr>
          <w:rFonts w:hAnsi="Times New Roman" w:ascii="Times New Roman"/>
          <w:szCs w:val="24"/>
        </w:rPr>
        <w:t xml:space="preserve">  </w:t>
      </w:r>
    </w:p>
    <w:p w:rsidRDefault="005E0D25" w:rsidP="001D62FA" w:rsidR="005E0D25">
      <w:pPr>
        <w:jc w:val="right"/>
        <w:rPr>
          <w:rFonts w:hAnsi="Times New Roman" w:ascii="Times New Roman"/>
          <w:szCs w:val="24"/>
        </w:rPr>
      </w:pPr>
    </w:p>
    <w:p w:rsidRDefault="005E0D25" w:rsidP="005E0D25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AT S K A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</w:p>
    <w:p w:rsidRDefault="001D62FA" w:rsidP="00501D4C" w:rsidR="00501D4C" w:rsidRPr="00AD2317">
      <w:pPr>
        <w:ind w:firstLine="708"/>
        <w:jc w:val="both"/>
        <w:rPr>
          <w:rFonts w:hAnsi="Times New Roman" w:ascii="Times New Roman"/>
          <w:szCs w:val="24"/>
        </w:rPr>
      </w:pPr>
      <w:r w:rsidRPr="00AD2317">
        <w:rPr>
          <w:rFonts w:hAnsi="Times New Roman" w:ascii="Times New Roman"/>
          <w:szCs w:val="24"/>
        </w:rPr>
        <w:tab/>
        <w:t>TRGOVAČKI SUD U ZAGREBU</w:t>
      </w:r>
      <w:r w:rsidR="0028611F" w:rsidRPr="00AD2317">
        <w:rPr>
          <w:rFonts w:hAnsi="Times New Roman" w:ascii="Times New Roman"/>
          <w:szCs w:val="24"/>
        </w:rPr>
        <w:t>,</w:t>
      </w:r>
      <w:r w:rsidRPr="00AD2317">
        <w:rPr>
          <w:rFonts w:hAnsi="Times New Roman" w:ascii="Times New Roman"/>
          <w:szCs w:val="24"/>
        </w:rPr>
        <w:t xml:space="preserve"> po sucu pojedincu Luciji Butigan, </w:t>
      </w:r>
      <w:r w:rsidR="00AD2317" w:rsidRPr="00AD2317">
        <w:rPr>
          <w:rFonts w:hAnsi="Times New Roman" w:ascii="Times New Roman"/>
          <w:szCs w:val="24"/>
        </w:rPr>
        <w:t xml:space="preserve">u stečajnom postupku </w:t>
      </w:r>
      <w:r w:rsidR="004A2DD8">
        <w:rPr>
          <w:rFonts w:hAnsi="Times New Roman" w:ascii="Times New Roman"/>
          <w:szCs w:val="24"/>
        </w:rPr>
        <w:t xml:space="preserve">nad stečajnim </w:t>
      </w:r>
      <w:r w:rsidR="005560EE">
        <w:rPr>
          <w:rFonts w:hAnsi="Times New Roman" w:ascii="Times New Roman"/>
          <w:szCs w:val="24"/>
        </w:rPr>
        <w:t>dužnikom</w:t>
      </w:r>
      <w:r w:rsidR="00AD2317" w:rsidRPr="00AD2317">
        <w:rPr>
          <w:rFonts w:hAnsi="Times New Roman" w:ascii="Times New Roman"/>
          <w:szCs w:val="24"/>
        </w:rPr>
        <w:t xml:space="preserve"> </w:t>
      </w:r>
      <w:r w:rsidR="0038003A" w:rsidRPr="0038003A">
        <w:rPr>
          <w:rFonts w:hAnsi="Times New Roman" w:ascii="Times New Roman"/>
        </w:rPr>
        <w:t xml:space="preserve">BIH-STIL d.o.o. za građenje, trgovinu i usluge, u stečaju, Zagreb, Trnjanska cesta 7, </w:t>
      </w:r>
      <w:proofErr w:type="spellStart"/>
      <w:r w:rsidR="0038003A" w:rsidRPr="0038003A">
        <w:rPr>
          <w:rFonts w:hAnsi="Times New Roman" w:ascii="Times New Roman"/>
        </w:rPr>
        <w:t>MBS</w:t>
      </w:r>
      <w:proofErr w:type="spellEnd"/>
      <w:r w:rsidR="0038003A" w:rsidRPr="0038003A">
        <w:rPr>
          <w:rFonts w:hAnsi="Times New Roman" w:ascii="Times New Roman"/>
        </w:rPr>
        <w:t xml:space="preserve">: </w:t>
      </w:r>
      <w:proofErr w:type="spellStart"/>
      <w:r w:rsidR="0038003A" w:rsidRPr="0038003A">
        <w:rPr>
          <w:rFonts w:hAnsi="Times New Roman" w:ascii="Times New Roman"/>
        </w:rPr>
        <w:t>080558610</w:t>
      </w:r>
      <w:proofErr w:type="spellEnd"/>
      <w:r w:rsidR="0038003A" w:rsidRPr="0038003A">
        <w:rPr>
          <w:rFonts w:hAnsi="Times New Roman" w:ascii="Times New Roman"/>
        </w:rPr>
        <w:t xml:space="preserve">, </w:t>
      </w:r>
      <w:proofErr w:type="spellStart"/>
      <w:r w:rsidR="0038003A" w:rsidRPr="0038003A">
        <w:rPr>
          <w:rFonts w:hAnsi="Times New Roman" w:ascii="Times New Roman"/>
        </w:rPr>
        <w:t>OIB</w:t>
      </w:r>
      <w:proofErr w:type="spellEnd"/>
      <w:r w:rsidR="0038003A" w:rsidRPr="0038003A">
        <w:rPr>
          <w:rFonts w:hAnsi="Times New Roman" w:ascii="Times New Roman"/>
        </w:rPr>
        <w:t xml:space="preserve">: </w:t>
      </w:r>
      <w:proofErr w:type="spellStart"/>
      <w:r w:rsidR="0038003A" w:rsidRPr="0038003A">
        <w:rPr>
          <w:rFonts w:hAnsi="Times New Roman" w:ascii="Times New Roman"/>
        </w:rPr>
        <w:t>25217915301</w:t>
      </w:r>
      <w:proofErr w:type="spellEnd"/>
      <w:r w:rsidR="00501D4C" w:rsidRPr="00AD2317">
        <w:rPr>
          <w:rFonts w:hAnsi="Times New Roman" w:ascii="Times New Roman"/>
          <w:szCs w:val="24"/>
        </w:rPr>
        <w:t xml:space="preserve">, dana </w:t>
      </w:r>
      <w:r w:rsidR="0038003A">
        <w:rPr>
          <w:rFonts w:hAnsi="Times New Roman" w:ascii="Times New Roman"/>
          <w:szCs w:val="24"/>
        </w:rPr>
        <w:t>4</w:t>
      </w:r>
      <w:r w:rsidR="000D5CFE" w:rsidRPr="00AD2317">
        <w:rPr>
          <w:rFonts w:hAnsi="Times New Roman" w:ascii="Times New Roman"/>
          <w:szCs w:val="24"/>
        </w:rPr>
        <w:t xml:space="preserve">. </w:t>
      </w:r>
      <w:r w:rsidR="0038003A">
        <w:rPr>
          <w:rFonts w:hAnsi="Times New Roman" w:ascii="Times New Roman"/>
          <w:szCs w:val="24"/>
        </w:rPr>
        <w:t>veljače</w:t>
      </w:r>
      <w:r w:rsidR="000D5CFE" w:rsidRPr="00AD2317">
        <w:rPr>
          <w:rFonts w:hAnsi="Times New Roman" w:ascii="Times New Roman"/>
          <w:szCs w:val="24"/>
        </w:rPr>
        <w:t xml:space="preserve"> </w:t>
      </w:r>
      <w:proofErr w:type="spellStart"/>
      <w:r w:rsidR="0038003A">
        <w:rPr>
          <w:rFonts w:hAnsi="Times New Roman" w:ascii="Times New Roman"/>
          <w:szCs w:val="24"/>
        </w:rPr>
        <w:t>2016</w:t>
      </w:r>
      <w:proofErr w:type="spellEnd"/>
      <w:r w:rsidR="005E0D25" w:rsidRPr="00AD2317">
        <w:rPr>
          <w:rFonts w:hAnsi="Times New Roman" w:ascii="Times New Roman"/>
          <w:szCs w:val="24"/>
        </w:rPr>
        <w:t>.</w:t>
      </w:r>
    </w:p>
    <w:p w:rsidRDefault="001D62FA" w:rsidP="00501D4C" w:rsidR="001D62FA" w:rsidRPr="005E0D25">
      <w:pPr>
        <w:jc w:val="both"/>
        <w:rPr>
          <w:rFonts w:hAnsi="Times New Roman" w:ascii="Times New Roman"/>
          <w:szCs w:val="24"/>
        </w:rPr>
      </w:pPr>
    </w:p>
    <w:p w:rsidRDefault="00BF35E0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r i j e š i o </w:t>
      </w:r>
      <w:r w:rsidR="001D62FA" w:rsidRPr="005E0D25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 xml:space="preserve">  </w:t>
      </w:r>
      <w:r w:rsidR="001D62FA" w:rsidRPr="005E0D25">
        <w:rPr>
          <w:rFonts w:hAnsi="Times New Roman" w:ascii="Times New Roman"/>
          <w:szCs w:val="24"/>
        </w:rPr>
        <w:t xml:space="preserve"> j e </w:t>
      </w:r>
    </w:p>
    <w:p w:rsidRDefault="00A13E54" w:rsidP="00A13E54" w:rsidR="00A13E54" w:rsidRPr="005E0D25">
      <w:pPr>
        <w:jc w:val="both"/>
        <w:rPr>
          <w:rFonts w:hAnsi="Times New Roman" w:ascii="Times New Roman"/>
          <w:bCs/>
          <w:szCs w:val="24"/>
        </w:rPr>
      </w:pPr>
    </w:p>
    <w:p w:rsidRDefault="005560EE" w:rsidP="008C5877" w:rsidR="008C5877">
      <w:pPr>
        <w:ind w:hanging="720"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>
        <w:rPr>
          <w:rFonts w:hAnsi="Times New Roman" w:ascii="Times New Roman"/>
          <w:szCs w:val="24"/>
        </w:rPr>
        <w:tab/>
      </w:r>
      <w:r w:rsidR="0028611F" w:rsidRPr="005E0D25">
        <w:rPr>
          <w:rFonts w:hAnsi="Times New Roman" w:ascii="Times New Roman"/>
          <w:szCs w:val="24"/>
        </w:rPr>
        <w:t xml:space="preserve">Iz </w:t>
      </w:r>
      <w:proofErr w:type="spellStart"/>
      <w:r w:rsidR="0028611F" w:rsidRPr="005E0D25">
        <w:rPr>
          <w:rFonts w:hAnsi="Times New Roman" w:ascii="Times New Roman"/>
          <w:szCs w:val="24"/>
        </w:rPr>
        <w:t>kupovnine</w:t>
      </w:r>
      <w:proofErr w:type="spellEnd"/>
      <w:r w:rsidR="0028611F" w:rsidRPr="005E0D25">
        <w:rPr>
          <w:rFonts w:hAnsi="Times New Roman" w:ascii="Times New Roman"/>
          <w:szCs w:val="24"/>
        </w:rPr>
        <w:t xml:space="preserve"> u iznosu od </w:t>
      </w:r>
      <w:proofErr w:type="spellStart"/>
      <w:r w:rsidR="0038003A">
        <w:rPr>
          <w:rFonts w:hAnsi="Times New Roman" w:ascii="Times New Roman"/>
          <w:szCs w:val="24"/>
        </w:rPr>
        <w:t>57.904</w:t>
      </w:r>
      <w:proofErr w:type="spellEnd"/>
      <w:r w:rsidR="0038003A">
        <w:rPr>
          <w:rFonts w:hAnsi="Times New Roman" w:ascii="Times New Roman"/>
          <w:szCs w:val="24"/>
        </w:rPr>
        <w:t>,</w:t>
      </w:r>
      <w:proofErr w:type="spellStart"/>
      <w:r w:rsidR="0038003A">
        <w:rPr>
          <w:rFonts w:hAnsi="Times New Roman" w:ascii="Times New Roman"/>
          <w:szCs w:val="24"/>
        </w:rPr>
        <w:t>70</w:t>
      </w:r>
      <w:proofErr w:type="spellEnd"/>
      <w:r w:rsidR="005E0D25" w:rsidRPr="00AD2317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>n postignute prodajom nekretnina stečajnog</w:t>
      </w:r>
      <w:r w:rsidR="0028611F" w:rsidRPr="005E0D25">
        <w:rPr>
          <w:rFonts w:hAnsi="Times New Roman" w:ascii="Times New Roman"/>
          <w:szCs w:val="24"/>
        </w:rPr>
        <w:t xml:space="preserve"> dužnika </w:t>
      </w:r>
      <w:r w:rsidR="0038003A" w:rsidRPr="0038003A">
        <w:rPr>
          <w:rFonts w:hAnsi="Times New Roman" w:ascii="Times New Roman"/>
        </w:rPr>
        <w:t xml:space="preserve">BIH-STIL d.o.o. za građenje, trgovinu i usluge, u stečaju, Zagreb, Trnjanska cesta 7, </w:t>
      </w:r>
      <w:proofErr w:type="spellStart"/>
      <w:r w:rsidR="0038003A" w:rsidRPr="0038003A">
        <w:rPr>
          <w:rFonts w:hAnsi="Times New Roman" w:ascii="Times New Roman"/>
        </w:rPr>
        <w:t>MBS</w:t>
      </w:r>
      <w:proofErr w:type="spellEnd"/>
      <w:r w:rsidR="0038003A" w:rsidRPr="0038003A">
        <w:rPr>
          <w:rFonts w:hAnsi="Times New Roman" w:ascii="Times New Roman"/>
        </w:rPr>
        <w:t xml:space="preserve">: </w:t>
      </w:r>
      <w:proofErr w:type="spellStart"/>
      <w:r w:rsidR="0038003A" w:rsidRPr="0038003A">
        <w:rPr>
          <w:rFonts w:hAnsi="Times New Roman" w:ascii="Times New Roman"/>
        </w:rPr>
        <w:t>080558610</w:t>
      </w:r>
      <w:proofErr w:type="spellEnd"/>
      <w:r w:rsidR="0038003A" w:rsidRPr="0038003A">
        <w:rPr>
          <w:rFonts w:hAnsi="Times New Roman" w:ascii="Times New Roman"/>
        </w:rPr>
        <w:t xml:space="preserve">, </w:t>
      </w:r>
      <w:proofErr w:type="spellStart"/>
      <w:r w:rsidR="0038003A" w:rsidRPr="0038003A">
        <w:rPr>
          <w:rFonts w:hAnsi="Times New Roman" w:ascii="Times New Roman"/>
        </w:rPr>
        <w:t>OIB</w:t>
      </w:r>
      <w:proofErr w:type="spellEnd"/>
      <w:r w:rsidR="0038003A" w:rsidRPr="0038003A">
        <w:rPr>
          <w:rFonts w:hAnsi="Times New Roman" w:ascii="Times New Roman"/>
        </w:rPr>
        <w:t xml:space="preserve">: </w:t>
      </w:r>
      <w:proofErr w:type="spellStart"/>
      <w:r w:rsidR="0038003A" w:rsidRPr="0038003A">
        <w:rPr>
          <w:rFonts w:hAnsi="Times New Roman" w:ascii="Times New Roman"/>
        </w:rPr>
        <w:t>25217915301</w:t>
      </w:r>
      <w:proofErr w:type="spellEnd"/>
      <w:r w:rsidR="00AD2317">
        <w:rPr>
          <w:rFonts w:hAnsi="Times New Roman" w:ascii="Times New Roman"/>
          <w:szCs w:val="24"/>
        </w:rPr>
        <w:t>, i to:</w:t>
      </w:r>
    </w:p>
    <w:p w:rsidRDefault="00002513" w:rsidP="008C5877" w:rsidR="00002513">
      <w:pPr>
        <w:ind w:hanging="720" w:left="720"/>
        <w:jc w:val="both"/>
        <w:rPr>
          <w:rFonts w:hAnsi="Times New Roman" w:ascii="Times New Roman"/>
          <w:bCs/>
          <w:szCs w:val="24"/>
        </w:rPr>
      </w:pPr>
    </w:p>
    <w:p w:rsidRDefault="0038003A" w:rsidP="0038003A" w:rsidR="0038003A">
      <w:pPr>
        <w:pStyle w:val="Tijeloteksta"/>
        <w:tabs>
          <w:tab w:pos="709" w:val="left"/>
        </w:tabs>
        <w:ind w:left="709"/>
      </w:pPr>
      <w:r>
        <w:rPr>
          <w:szCs w:val="24"/>
        </w:rPr>
        <w:t xml:space="preserve">- </w:t>
      </w:r>
      <w:r w:rsidRPr="00F74F36">
        <w:rPr>
          <w:szCs w:val="24"/>
        </w:rPr>
        <w:t xml:space="preserve"> </w:t>
      </w:r>
      <w:r w:rsidRPr="009C185C">
        <w:t xml:space="preserve">nekretnina upisana u z.k.ul. </w:t>
      </w:r>
      <w:proofErr w:type="spellStart"/>
      <w:r w:rsidRPr="009C185C">
        <w:t>5029</w:t>
      </w:r>
      <w:proofErr w:type="spellEnd"/>
      <w:r w:rsidRPr="009C185C">
        <w:t xml:space="preserve"> (ranije </w:t>
      </w:r>
      <w:proofErr w:type="spellStart"/>
      <w:r w:rsidRPr="009C185C">
        <w:t>1476</w:t>
      </w:r>
      <w:proofErr w:type="spellEnd"/>
      <w:r w:rsidRPr="009C185C">
        <w:t>) k.o. Ražanac</w:t>
      </w:r>
      <w:r>
        <w:t xml:space="preserve"> zk.č.br.</w:t>
      </w:r>
      <w:r w:rsidRPr="009C185C">
        <w:t xml:space="preserve"> </w:t>
      </w:r>
      <w:proofErr w:type="spellStart"/>
      <w:r w:rsidRPr="009C185C">
        <w:t>7096</w:t>
      </w:r>
      <w:proofErr w:type="spellEnd"/>
      <w:r w:rsidRPr="009C185C">
        <w:t xml:space="preserve"> (ranije </w:t>
      </w:r>
      <w:proofErr w:type="spellStart"/>
      <w:r w:rsidRPr="009C185C">
        <w:t>72</w:t>
      </w:r>
      <w:proofErr w:type="spellEnd"/>
      <w:r w:rsidRPr="009C185C">
        <w:t>/</w:t>
      </w:r>
      <w:proofErr w:type="spellStart"/>
      <w:r w:rsidRPr="009C185C">
        <w:t>439</w:t>
      </w:r>
      <w:proofErr w:type="spellEnd"/>
      <w:r w:rsidRPr="009C185C">
        <w:t xml:space="preserve">), </w:t>
      </w:r>
      <w:proofErr w:type="spellStart"/>
      <w:r w:rsidRPr="009C185C">
        <w:t>Jovići</w:t>
      </w:r>
      <w:proofErr w:type="spellEnd"/>
      <w:r w:rsidRPr="009C185C">
        <w:t xml:space="preserve">, Pašman, površine </w:t>
      </w:r>
      <w:proofErr w:type="spellStart"/>
      <w:r w:rsidRPr="009C185C">
        <w:t>780</w:t>
      </w:r>
      <w:proofErr w:type="spellEnd"/>
      <w:r w:rsidRPr="009C185C">
        <w:t xml:space="preserve"> </w:t>
      </w:r>
      <w:proofErr w:type="spellStart"/>
      <w:r w:rsidRPr="009C185C">
        <w:t>m2</w:t>
      </w:r>
      <w:proofErr w:type="spellEnd"/>
      <w:r>
        <w:t>.</w:t>
      </w:r>
    </w:p>
    <w:p w:rsidRDefault="008C5877" w:rsidP="00254632" w:rsidR="008C5877">
      <w:pPr>
        <w:jc w:val="both"/>
        <w:rPr>
          <w:rFonts w:hAnsi="Times New Roman" w:ascii="Times New Roman"/>
          <w:bCs/>
          <w:szCs w:val="24"/>
        </w:rPr>
      </w:pPr>
    </w:p>
    <w:p w:rsidRDefault="00254632" w:rsidP="005560EE" w:rsidR="0028611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n</w:t>
      </w:r>
      <w:r w:rsidR="0028611F" w:rsidRPr="005E0D25">
        <w:rPr>
          <w:rFonts w:hAnsi="Times New Roman" w:ascii="Times New Roman"/>
          <w:bCs/>
          <w:szCs w:val="24"/>
        </w:rPr>
        <w:t>am</w:t>
      </w:r>
      <w:r w:rsidR="000D5CFE">
        <w:rPr>
          <w:rFonts w:hAnsi="Times New Roman" w:ascii="Times New Roman"/>
          <w:bCs/>
          <w:szCs w:val="24"/>
        </w:rPr>
        <w:t xml:space="preserve">iruju se </w:t>
      </w:r>
      <w:r w:rsidR="0028611F" w:rsidRPr="005E0D25">
        <w:rPr>
          <w:rFonts w:hAnsi="Times New Roman" w:ascii="Times New Roman"/>
          <w:szCs w:val="24"/>
        </w:rPr>
        <w:t>tr</w:t>
      </w:r>
      <w:r w:rsidR="005E0D25">
        <w:rPr>
          <w:rFonts w:hAnsi="Times New Roman" w:ascii="Times New Roman"/>
          <w:szCs w:val="24"/>
        </w:rPr>
        <w:t>oškovi stečajnog postupka</w:t>
      </w:r>
      <w:r>
        <w:rPr>
          <w:rFonts w:hAnsi="Times New Roman" w:ascii="Times New Roman"/>
          <w:szCs w:val="24"/>
        </w:rPr>
        <w:t xml:space="preserve"> na temelju članka </w:t>
      </w:r>
      <w:proofErr w:type="spellStart"/>
      <w:r>
        <w:rPr>
          <w:rFonts w:hAnsi="Times New Roman" w:ascii="Times New Roman"/>
          <w:szCs w:val="24"/>
        </w:rPr>
        <w:t>170</w:t>
      </w:r>
      <w:proofErr w:type="spellEnd"/>
      <w:r>
        <w:rPr>
          <w:rFonts w:hAnsi="Times New Roman" w:ascii="Times New Roman"/>
          <w:szCs w:val="24"/>
        </w:rPr>
        <w:t>. Stečajnog zakona</w:t>
      </w:r>
      <w:r w:rsidR="005E0D25">
        <w:rPr>
          <w:rFonts w:hAnsi="Times New Roman" w:ascii="Times New Roman"/>
          <w:szCs w:val="24"/>
        </w:rPr>
        <w:t xml:space="preserve"> u iznosu od </w:t>
      </w:r>
      <w:proofErr w:type="spellStart"/>
      <w:r w:rsidR="004C090E">
        <w:rPr>
          <w:rFonts w:hAnsi="Times New Roman" w:ascii="Times New Roman"/>
          <w:szCs w:val="24"/>
        </w:rPr>
        <w:t>42.320</w:t>
      </w:r>
      <w:proofErr w:type="spellEnd"/>
      <w:r w:rsidR="004C090E">
        <w:rPr>
          <w:rFonts w:hAnsi="Times New Roman" w:ascii="Times New Roman"/>
          <w:szCs w:val="24"/>
        </w:rPr>
        <w:t>,</w:t>
      </w:r>
      <w:proofErr w:type="spellStart"/>
      <w:r w:rsidR="004C090E">
        <w:rPr>
          <w:rFonts w:hAnsi="Times New Roman" w:ascii="Times New Roman"/>
          <w:szCs w:val="24"/>
        </w:rPr>
        <w:t>16</w:t>
      </w:r>
      <w:proofErr w:type="spellEnd"/>
      <w:r w:rsidR="005560EE">
        <w:rPr>
          <w:rFonts w:hAnsi="Times New Roman" w:ascii="Times New Roman"/>
          <w:szCs w:val="24"/>
        </w:rPr>
        <w:t xml:space="preserve"> </w:t>
      </w:r>
      <w:r w:rsidR="005E0D25">
        <w:rPr>
          <w:rFonts w:hAnsi="Times New Roman" w:ascii="Times New Roman"/>
          <w:szCs w:val="24"/>
        </w:rPr>
        <w:t>kn, a kako slijedi:</w:t>
      </w:r>
    </w:p>
    <w:p w:rsidRDefault="004C090E" w:rsidP="005560EE" w:rsidR="004C090E" w:rsidRPr="000D5CFE">
      <w:pPr>
        <w:jc w:val="both"/>
        <w:rPr>
          <w:rFonts w:hAnsi="Times New Roman" w:ascii="Times New Roman"/>
          <w:bCs/>
          <w:szCs w:val="24"/>
        </w:rPr>
      </w:pPr>
    </w:p>
    <w:p w:rsidRDefault="00254632" w:rsidP="004C090E" w:rsidR="00254632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FE0AA5" w:rsidP="0028611F" w:rsidR="0028611F" w:rsidRPr="005E0D25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C090E" w:rsidP="00002513" w:rsidR="0028611F" w:rsidRPr="00FE0AA5">
      <w:pPr>
        <w:ind w:hanging="720"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R</w:t>
      </w:r>
      <w:r w:rsidR="0028611F" w:rsidRPr="00AD2317">
        <w:rPr>
          <w:rFonts w:hAnsi="Times New Roman" w:ascii="Times New Roman"/>
          <w:szCs w:val="24"/>
        </w:rPr>
        <w:t>azlučni</w:t>
      </w:r>
      <w:proofErr w:type="spellEnd"/>
      <w:r w:rsidR="0028611F" w:rsidRPr="00AD2317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RH MINISTARSTVO FINANCIJA, POREZNA UPRAVA, Područni ured Zagreb,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 w:rsidR="00A913DC">
        <w:rPr>
          <w:rFonts w:hAnsi="Times New Roman" w:ascii="Times New Roman"/>
          <w:szCs w:val="24"/>
        </w:rPr>
        <w:t xml:space="preserve"> </w:t>
      </w:r>
      <w:proofErr w:type="spellStart"/>
      <w:r w:rsidR="00A913DC">
        <w:rPr>
          <w:rFonts w:hAnsi="Times New Roman" w:ascii="Times New Roman"/>
          <w:szCs w:val="24"/>
        </w:rPr>
        <w:t>18683136487</w:t>
      </w:r>
      <w:proofErr w:type="spellEnd"/>
      <w:r w:rsidR="00536C69">
        <w:rPr>
          <w:rFonts w:hAnsi="Times New Roman" w:ascii="Times New Roman"/>
          <w:szCs w:val="24"/>
        </w:rPr>
        <w:t>,</w:t>
      </w:r>
      <w:r w:rsidR="00AD2317">
        <w:rPr>
          <w:rFonts w:hAnsi="Times New Roman" w:ascii="Times New Roman"/>
          <w:szCs w:val="24"/>
        </w:rPr>
        <w:t xml:space="preserve"> </w:t>
      </w:r>
      <w:r w:rsidR="0028611F" w:rsidRPr="005E0D25">
        <w:rPr>
          <w:rFonts w:hAnsi="Times New Roman" w:ascii="Times New Roman"/>
          <w:szCs w:val="24"/>
        </w:rPr>
        <w:t xml:space="preserve">djelomično </w:t>
      </w:r>
      <w:r w:rsidR="00FE0AA5">
        <w:rPr>
          <w:rFonts w:hAnsi="Times New Roman" w:ascii="Times New Roman"/>
          <w:szCs w:val="24"/>
        </w:rPr>
        <w:t xml:space="preserve">se </w:t>
      </w:r>
      <w:r w:rsidR="0028611F" w:rsidRPr="005E0D25">
        <w:rPr>
          <w:rFonts w:hAnsi="Times New Roman" w:ascii="Times New Roman"/>
          <w:szCs w:val="24"/>
        </w:rPr>
        <w:t xml:space="preserve">namiruje </w:t>
      </w:r>
      <w:r w:rsidR="00536C69">
        <w:rPr>
          <w:rFonts w:hAnsi="Times New Roman" w:ascii="Times New Roman"/>
          <w:szCs w:val="24"/>
        </w:rPr>
        <w:t xml:space="preserve">u odnosu na osiguranu tražbinu </w:t>
      </w:r>
      <w:r w:rsidR="0028611F" w:rsidRPr="005E0D25">
        <w:rPr>
          <w:rFonts w:hAnsi="Times New Roman" w:ascii="Times New Roman"/>
          <w:szCs w:val="24"/>
        </w:rPr>
        <w:t xml:space="preserve">za iznos </w:t>
      </w:r>
      <w:r w:rsidR="0028611F" w:rsidRPr="00FE0AA5">
        <w:rPr>
          <w:rFonts w:hAnsi="Times New Roman" w:ascii="Times New Roman"/>
          <w:szCs w:val="24"/>
        </w:rPr>
        <w:t>od</w:t>
      </w:r>
      <w:r w:rsidR="00536C69">
        <w:rPr>
          <w:rFonts w:hAnsi="Times New Roman" w:ascii="Times New Roman"/>
          <w:szCs w:val="24"/>
        </w:rPr>
        <w:t xml:space="preserve"> </w:t>
      </w:r>
      <w:proofErr w:type="spellStart"/>
      <w:r w:rsidR="00A913DC">
        <w:rPr>
          <w:rFonts w:hAnsi="Times New Roman" w:ascii="Times New Roman"/>
          <w:szCs w:val="24"/>
        </w:rPr>
        <w:t>15.584</w:t>
      </w:r>
      <w:proofErr w:type="spellEnd"/>
      <w:r w:rsidR="00A913DC">
        <w:rPr>
          <w:rFonts w:hAnsi="Times New Roman" w:ascii="Times New Roman"/>
          <w:szCs w:val="24"/>
        </w:rPr>
        <w:t>,</w:t>
      </w:r>
      <w:proofErr w:type="spellStart"/>
      <w:r w:rsidR="00A913DC">
        <w:rPr>
          <w:rFonts w:hAnsi="Times New Roman" w:ascii="Times New Roman"/>
          <w:szCs w:val="24"/>
        </w:rPr>
        <w:t>54</w:t>
      </w:r>
      <w:proofErr w:type="spellEnd"/>
      <w:r w:rsidR="0028611F" w:rsidRPr="00FE0AA5">
        <w:rPr>
          <w:rFonts w:hAnsi="Times New Roman" w:ascii="Times New Roman"/>
          <w:szCs w:val="24"/>
        </w:rPr>
        <w:t xml:space="preserve">  kn</w:t>
      </w:r>
      <w:r w:rsidR="00FE0AA5" w:rsidRPr="00FE0AA5">
        <w:rPr>
          <w:rFonts w:hAnsi="Times New Roman" w:ascii="Times New Roman"/>
          <w:szCs w:val="24"/>
        </w:rPr>
        <w:t>.</w:t>
      </w:r>
      <w:r w:rsidR="00002513" w:rsidRPr="00FE0AA5">
        <w:rPr>
          <w:rFonts w:hAnsi="Times New Roman" w:ascii="Times New Roman"/>
          <w:szCs w:val="24"/>
        </w:rPr>
        <w:t xml:space="preserve"> </w:t>
      </w:r>
    </w:p>
    <w:p w:rsidRDefault="009536EA" w:rsidP="00002513" w:rsidR="009536EA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jc w:val="center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>Obrazloženje</w:t>
      </w:r>
    </w:p>
    <w:p w:rsidRDefault="001D62FA" w:rsidP="001D62FA" w:rsidR="00FE0AA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A913DC" w:rsidP="00FE0AA5" w:rsidR="00FE0A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 navedena i opisana</w:t>
      </w:r>
      <w:r w:rsidR="00FE0AA5">
        <w:rPr>
          <w:rFonts w:hAnsi="Times New Roman" w:ascii="Times New Roman"/>
          <w:szCs w:val="24"/>
        </w:rPr>
        <w:t xml:space="preserve"> u</w:t>
      </w:r>
      <w:r w:rsidR="00FE0AA5" w:rsidRPr="00E55763">
        <w:rPr>
          <w:rFonts w:hAnsi="Times New Roman" w:ascii="Times New Roman"/>
          <w:szCs w:val="24"/>
        </w:rPr>
        <w:t xml:space="preserve"> točk</w:t>
      </w:r>
      <w:r>
        <w:rPr>
          <w:rFonts w:hAnsi="Times New Roman" w:ascii="Times New Roman"/>
          <w:szCs w:val="24"/>
        </w:rPr>
        <w:t>e I izreke ovog Rješenja prodana</w:t>
      </w:r>
      <w:r w:rsidR="00FE0AA5" w:rsidRPr="00E557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je</w:t>
      </w:r>
      <w:r w:rsidR="00FE0AA5" w:rsidRPr="00E55763">
        <w:rPr>
          <w:rFonts w:hAnsi="Times New Roman" w:ascii="Times New Roman"/>
          <w:szCs w:val="24"/>
        </w:rPr>
        <w:t xml:space="preserve"> na </w:t>
      </w:r>
      <w:r>
        <w:rPr>
          <w:rFonts w:hAnsi="Times New Roman" w:ascii="Times New Roman"/>
          <w:szCs w:val="24"/>
        </w:rPr>
        <w:t>devetom ročištu za javnu dražbu,</w:t>
      </w:r>
      <w:r w:rsidR="00FE0AA5">
        <w:rPr>
          <w:rFonts w:hAnsi="Times New Roman" w:ascii="Times New Roman"/>
          <w:szCs w:val="24"/>
        </w:rPr>
        <w:t xml:space="preserve"> za ukupan iznos </w:t>
      </w:r>
      <w:proofErr w:type="spellStart"/>
      <w:r w:rsidR="00FE0AA5">
        <w:rPr>
          <w:rFonts w:hAnsi="Times New Roman" w:ascii="Times New Roman"/>
          <w:szCs w:val="24"/>
        </w:rPr>
        <w:t>kupovnine</w:t>
      </w:r>
      <w:proofErr w:type="spellEnd"/>
      <w:r w:rsidR="00FE0AA5"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57.904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70</w:t>
      </w:r>
      <w:proofErr w:type="spellEnd"/>
      <w:r w:rsidRPr="00AD2317">
        <w:rPr>
          <w:rFonts w:hAnsi="Times New Roman" w:ascii="Times New Roman"/>
          <w:szCs w:val="24"/>
        </w:rPr>
        <w:t xml:space="preserve"> </w:t>
      </w:r>
      <w:r w:rsidR="00FE0AA5">
        <w:rPr>
          <w:rFonts w:hAnsi="Times New Roman" w:ascii="Times New Roman"/>
          <w:szCs w:val="24"/>
        </w:rPr>
        <w:t>kn.</w:t>
      </w:r>
    </w:p>
    <w:p w:rsidRDefault="00A913DC" w:rsidP="00FE0AA5" w:rsidR="00A913DC">
      <w:pPr>
        <w:ind w:firstLine="720"/>
        <w:jc w:val="both"/>
        <w:rPr>
          <w:rFonts w:hAnsi="Times New Roman" w:ascii="Times New Roman"/>
          <w:szCs w:val="24"/>
        </w:rPr>
      </w:pPr>
    </w:p>
    <w:p w:rsidRDefault="00FE0AA5" w:rsidP="00FE0AA5" w:rsidR="00FE0AA5">
      <w:pPr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ab/>
      </w:r>
      <w:r w:rsidR="00A913DC">
        <w:rPr>
          <w:rFonts w:hAnsi="Times New Roman" w:ascii="Times New Roman"/>
          <w:szCs w:val="24"/>
        </w:rPr>
        <w:t>Stečajni</w:t>
      </w:r>
      <w:r>
        <w:rPr>
          <w:rFonts w:hAnsi="Times New Roman" w:ascii="Times New Roman"/>
          <w:szCs w:val="24"/>
        </w:rPr>
        <w:t xml:space="preserve"> upravitelj</w:t>
      </w:r>
      <w:r w:rsidR="00A913DC">
        <w:rPr>
          <w:rFonts w:hAnsi="Times New Roman" w:ascii="Times New Roman"/>
          <w:szCs w:val="24"/>
        </w:rPr>
        <w:t xml:space="preserve"> dostavio</w:t>
      </w:r>
      <w:r>
        <w:rPr>
          <w:rFonts w:hAnsi="Times New Roman" w:ascii="Times New Roman"/>
          <w:szCs w:val="24"/>
        </w:rPr>
        <w:t xml:space="preserve"> je pisani prijedlog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, pa je sud </w:t>
      </w:r>
      <w:r w:rsidR="00536C69">
        <w:rPr>
          <w:rFonts w:hAnsi="Times New Roman" w:ascii="Times New Roman"/>
          <w:szCs w:val="24"/>
        </w:rPr>
        <w:t>Rješenjem</w:t>
      </w:r>
      <w:r>
        <w:rPr>
          <w:rFonts w:hAnsi="Times New Roman" w:ascii="Times New Roman"/>
          <w:szCs w:val="24"/>
        </w:rPr>
        <w:t xml:space="preserve"> br. St-</w:t>
      </w:r>
      <w:proofErr w:type="spellStart"/>
      <w:r w:rsidR="00A913DC">
        <w:rPr>
          <w:rFonts w:hAnsi="Times New Roman" w:ascii="Times New Roman"/>
          <w:szCs w:val="24"/>
        </w:rPr>
        <w:t>61</w:t>
      </w:r>
      <w:proofErr w:type="spellEnd"/>
      <w:r w:rsidR="00536C69">
        <w:rPr>
          <w:rFonts w:hAnsi="Times New Roman" w:ascii="Times New Roman"/>
          <w:szCs w:val="24"/>
        </w:rPr>
        <w:t>/</w:t>
      </w:r>
      <w:proofErr w:type="spellStart"/>
      <w:r w:rsidR="00A913DC">
        <w:rPr>
          <w:rFonts w:hAnsi="Times New Roman" w:ascii="Times New Roman"/>
          <w:szCs w:val="24"/>
        </w:rPr>
        <w:t>12</w:t>
      </w:r>
      <w:proofErr w:type="spellEnd"/>
      <w:r w:rsidR="00536C69">
        <w:rPr>
          <w:rFonts w:hAnsi="Times New Roman" w:ascii="Times New Roman"/>
          <w:szCs w:val="24"/>
        </w:rPr>
        <w:t xml:space="preserve"> od </w:t>
      </w:r>
      <w:r w:rsidR="00A913DC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A913DC">
        <w:rPr>
          <w:rFonts w:hAnsi="Times New Roman" w:ascii="Times New Roman"/>
          <w:szCs w:val="24"/>
        </w:rPr>
        <w:t xml:space="preserve">siječnja </w:t>
      </w:r>
      <w:proofErr w:type="spellStart"/>
      <w:r w:rsidR="00A913DC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na temelju čl. </w:t>
      </w:r>
      <w:proofErr w:type="spellStart"/>
      <w:r>
        <w:rPr>
          <w:rFonts w:hAnsi="Times New Roman" w:ascii="Times New Roman"/>
          <w:szCs w:val="24"/>
        </w:rPr>
        <w:t>124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536C69">
        <w:rPr>
          <w:rFonts w:hAnsi="Times New Roman" w:ascii="Times New Roman"/>
          <w:szCs w:val="24"/>
        </w:rPr>
        <w:t xml:space="preserve">Ovršnog zakona odredio i dana </w:t>
      </w:r>
      <w:r w:rsidR="00A913DC">
        <w:rPr>
          <w:rFonts w:hAnsi="Times New Roman" w:ascii="Times New Roman"/>
          <w:szCs w:val="24"/>
        </w:rPr>
        <w:t xml:space="preserve">4. veljače </w:t>
      </w:r>
      <w:proofErr w:type="spellStart"/>
      <w:r w:rsidR="00A913DC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održao ročište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0248B3" w:rsidP="00FE0AA5" w:rsidR="000248B3" w:rsidRPr="00E55763">
      <w:pPr>
        <w:jc w:val="both"/>
        <w:rPr>
          <w:rFonts w:hAnsi="Times New Roman" w:ascii="Times New Roman"/>
          <w:szCs w:val="24"/>
        </w:rPr>
      </w:pPr>
    </w:p>
    <w:p w:rsidRDefault="00FE0AA5" w:rsidP="00FE0AA5" w:rsidR="00FE0AA5">
      <w:pPr>
        <w:ind w:firstLine="720"/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>Prilikom donošenja ovog rješenja</w:t>
      </w:r>
      <w:r>
        <w:rPr>
          <w:rFonts w:hAnsi="Times New Roman" w:ascii="Times New Roman"/>
          <w:szCs w:val="24"/>
        </w:rPr>
        <w:t>,</w:t>
      </w:r>
      <w:r w:rsidRPr="00E55763">
        <w:rPr>
          <w:rFonts w:hAnsi="Times New Roman" w:ascii="Times New Roman"/>
          <w:szCs w:val="24"/>
        </w:rPr>
        <w:t xml:space="preserve"> sud je postupio sukladno članku </w:t>
      </w:r>
      <w:proofErr w:type="spellStart"/>
      <w:r w:rsidRPr="00E55763">
        <w:rPr>
          <w:rFonts w:hAnsi="Times New Roman" w:ascii="Times New Roman"/>
          <w:szCs w:val="24"/>
        </w:rPr>
        <w:t>164.a</w:t>
      </w:r>
      <w:proofErr w:type="spellEnd"/>
      <w:r w:rsidRPr="00E55763">
        <w:rPr>
          <w:rFonts w:hAnsi="Times New Roman" w:ascii="Times New Roman"/>
          <w:szCs w:val="24"/>
        </w:rPr>
        <w:t xml:space="preserve"> stavak 3. točka 1. i 2. Stečajnog zakona (Narodne novine br. </w:t>
      </w:r>
      <w:proofErr w:type="spellStart"/>
      <w:r w:rsidRPr="00E55763">
        <w:rPr>
          <w:rFonts w:hAnsi="Times New Roman" w:ascii="Times New Roman"/>
          <w:szCs w:val="24"/>
        </w:rPr>
        <w:t>44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96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161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98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29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99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129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00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123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03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197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03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187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04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82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06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116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10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125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12</w:t>
      </w:r>
      <w:proofErr w:type="spellEnd"/>
      <w:r w:rsidRPr="00E55763">
        <w:rPr>
          <w:rFonts w:hAnsi="Times New Roman" w:ascii="Times New Roman"/>
          <w:szCs w:val="24"/>
        </w:rPr>
        <w:t xml:space="preserve">, </w:t>
      </w:r>
      <w:proofErr w:type="spellStart"/>
      <w:r w:rsidRPr="00E55763">
        <w:rPr>
          <w:rFonts w:hAnsi="Times New Roman" w:ascii="Times New Roman"/>
          <w:szCs w:val="24"/>
        </w:rPr>
        <w:t>133</w:t>
      </w:r>
      <w:proofErr w:type="spellEnd"/>
      <w:r w:rsidRPr="00E55763">
        <w:rPr>
          <w:rFonts w:hAnsi="Times New Roman" w:ascii="Times New Roman"/>
          <w:szCs w:val="24"/>
        </w:rPr>
        <w:t>/</w:t>
      </w:r>
      <w:proofErr w:type="spellStart"/>
      <w:r w:rsidRPr="00E55763">
        <w:rPr>
          <w:rFonts w:hAnsi="Times New Roman" w:ascii="Times New Roman"/>
          <w:szCs w:val="24"/>
        </w:rPr>
        <w:t>12</w:t>
      </w:r>
      <w:proofErr w:type="spellEnd"/>
      <w:r w:rsidRPr="00E55763">
        <w:rPr>
          <w:rFonts w:hAnsi="Times New Roman" w:ascii="Times New Roman"/>
          <w:szCs w:val="24"/>
        </w:rPr>
        <w:t xml:space="preserve">; dalje u tekstu </w:t>
      </w:r>
      <w:proofErr w:type="spellStart"/>
      <w:r w:rsidRPr="00E55763">
        <w:rPr>
          <w:rFonts w:hAnsi="Times New Roman" w:ascii="Times New Roman"/>
          <w:szCs w:val="24"/>
        </w:rPr>
        <w:t>SZ</w:t>
      </w:r>
      <w:proofErr w:type="spellEnd"/>
      <w:r w:rsidRPr="00E55763">
        <w:rPr>
          <w:rFonts w:hAnsi="Times New Roman" w:ascii="Times New Roman"/>
          <w:szCs w:val="24"/>
        </w:rPr>
        <w:t>), odnosno iz postignut</w:t>
      </w:r>
      <w:r w:rsidR="004A2DD8">
        <w:rPr>
          <w:rFonts w:hAnsi="Times New Roman" w:ascii="Times New Roman"/>
          <w:szCs w:val="24"/>
        </w:rPr>
        <w:t xml:space="preserve">e </w:t>
      </w:r>
      <w:proofErr w:type="spellStart"/>
      <w:r w:rsidR="004A2DD8">
        <w:rPr>
          <w:rFonts w:hAnsi="Times New Roman" w:ascii="Times New Roman"/>
          <w:szCs w:val="24"/>
        </w:rPr>
        <w:t>kupovnine</w:t>
      </w:r>
      <w:proofErr w:type="spellEnd"/>
      <w:r w:rsidR="004A2DD8">
        <w:rPr>
          <w:rFonts w:hAnsi="Times New Roman" w:ascii="Times New Roman"/>
          <w:szCs w:val="24"/>
        </w:rPr>
        <w:t xml:space="preserve"> unovčenjem predmetnih nekretnina</w:t>
      </w:r>
      <w:r w:rsidRPr="00E55763">
        <w:rPr>
          <w:rFonts w:hAnsi="Times New Roman" w:ascii="Times New Roman"/>
          <w:szCs w:val="24"/>
        </w:rPr>
        <w:t xml:space="preserve"> u stečajnom postupku, sud je namirio troškove unovčenja obračunate prema pravilima iz članka </w:t>
      </w:r>
      <w:proofErr w:type="spellStart"/>
      <w:r w:rsidRPr="00E55763">
        <w:rPr>
          <w:rFonts w:hAnsi="Times New Roman" w:ascii="Times New Roman"/>
          <w:szCs w:val="24"/>
        </w:rPr>
        <w:t>170</w:t>
      </w:r>
      <w:proofErr w:type="spellEnd"/>
      <w:r w:rsidRPr="00E55763">
        <w:rPr>
          <w:rFonts w:hAnsi="Times New Roman" w:ascii="Times New Roman"/>
          <w:szCs w:val="24"/>
        </w:rPr>
        <w:t xml:space="preserve">. </w:t>
      </w:r>
      <w:proofErr w:type="spellStart"/>
      <w:r w:rsidRPr="00E55763">
        <w:rPr>
          <w:rFonts w:hAnsi="Times New Roman" w:ascii="Times New Roman"/>
          <w:szCs w:val="24"/>
        </w:rPr>
        <w:t>SZ</w:t>
      </w:r>
      <w:proofErr w:type="spellEnd"/>
      <w:r w:rsidRPr="00E55763">
        <w:rPr>
          <w:rFonts w:hAnsi="Times New Roman" w:ascii="Times New Roman"/>
          <w:szCs w:val="24"/>
        </w:rPr>
        <w:t xml:space="preserve">-a, te zatim preostalim dijelom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</w:t>
      </w:r>
      <w:r w:rsidR="004A2DD8">
        <w:rPr>
          <w:rFonts w:hAnsi="Times New Roman" w:ascii="Times New Roman"/>
          <w:szCs w:val="24"/>
        </w:rPr>
        <w:t xml:space="preserve">djelomično </w:t>
      </w:r>
      <w:r w:rsidRPr="00E55763">
        <w:rPr>
          <w:rFonts w:hAnsi="Times New Roman" w:ascii="Times New Roman"/>
          <w:szCs w:val="24"/>
        </w:rPr>
        <w:t>namirio tražbinu</w:t>
      </w:r>
      <w:r w:rsidR="004A2DD8">
        <w:rPr>
          <w:rFonts w:hAnsi="Times New Roman" w:ascii="Times New Roman"/>
          <w:szCs w:val="24"/>
        </w:rPr>
        <w:t xml:space="preserve"> </w:t>
      </w:r>
      <w:proofErr w:type="spellStart"/>
      <w:r w:rsidRPr="00E55763">
        <w:rPr>
          <w:rFonts w:hAnsi="Times New Roman" w:ascii="Times New Roman"/>
          <w:szCs w:val="24"/>
        </w:rPr>
        <w:t>razlučnog</w:t>
      </w:r>
      <w:proofErr w:type="spellEnd"/>
      <w:r w:rsidRPr="00E55763">
        <w:rPr>
          <w:rFonts w:hAnsi="Times New Roman" w:ascii="Times New Roman"/>
          <w:szCs w:val="24"/>
        </w:rPr>
        <w:t xml:space="preserve"> vjerovnika</w:t>
      </w:r>
      <w:r>
        <w:rPr>
          <w:rFonts w:hAnsi="Times New Roman" w:ascii="Times New Roman"/>
          <w:szCs w:val="24"/>
        </w:rPr>
        <w:t>.</w:t>
      </w:r>
      <w:r w:rsidRPr="00E55763">
        <w:rPr>
          <w:rFonts w:hAnsi="Times New Roman" w:ascii="Times New Roman"/>
          <w:szCs w:val="24"/>
        </w:rPr>
        <w:t xml:space="preserve"> </w:t>
      </w:r>
    </w:p>
    <w:p w:rsidRDefault="000248B3" w:rsidP="00FE0AA5" w:rsidR="000248B3">
      <w:pPr>
        <w:ind w:firstLine="720"/>
        <w:jc w:val="both"/>
        <w:rPr>
          <w:rFonts w:hAnsi="Times New Roman" w:ascii="Times New Roman"/>
          <w:szCs w:val="24"/>
        </w:rPr>
      </w:pPr>
    </w:p>
    <w:p w:rsidRDefault="00FE0AA5" w:rsidP="00FE0AA5" w:rsidR="00196B36">
      <w:pPr>
        <w:ind w:firstLine="720"/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lastRenderedPageBreak/>
        <w:t xml:space="preserve">Dakle, iz uplaćene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najprije se namiruju troškovi stečajnog postupka na temelju </w:t>
      </w:r>
      <w:r w:rsidR="00A913DC">
        <w:rPr>
          <w:rFonts w:hAnsi="Times New Roman" w:ascii="Times New Roman"/>
          <w:szCs w:val="24"/>
        </w:rPr>
        <w:t xml:space="preserve">članka </w:t>
      </w:r>
      <w:proofErr w:type="spellStart"/>
      <w:r w:rsidR="00A913DC">
        <w:rPr>
          <w:rFonts w:hAnsi="Times New Roman" w:ascii="Times New Roman"/>
          <w:szCs w:val="24"/>
        </w:rPr>
        <w:t>170</w:t>
      </w:r>
      <w:proofErr w:type="spellEnd"/>
      <w:r w:rsidR="00A913D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a koji ukupno iznose </w:t>
      </w:r>
      <w:proofErr w:type="spellStart"/>
      <w:r w:rsidR="00A913DC">
        <w:rPr>
          <w:rFonts w:hAnsi="Times New Roman" w:ascii="Times New Roman"/>
          <w:szCs w:val="24"/>
        </w:rPr>
        <w:t>42.320</w:t>
      </w:r>
      <w:proofErr w:type="spellEnd"/>
      <w:r w:rsidR="00A913DC">
        <w:rPr>
          <w:rFonts w:hAnsi="Times New Roman" w:ascii="Times New Roman"/>
          <w:szCs w:val="24"/>
        </w:rPr>
        <w:t>,</w:t>
      </w:r>
      <w:proofErr w:type="spellStart"/>
      <w:r w:rsidR="00A913DC">
        <w:rPr>
          <w:rFonts w:hAnsi="Times New Roman" w:ascii="Times New Roman"/>
          <w:szCs w:val="24"/>
        </w:rPr>
        <w:t>16</w:t>
      </w:r>
      <w:proofErr w:type="spellEnd"/>
      <w:r w:rsidR="00A913D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 Navedeni trošak</w:t>
      </w:r>
      <w:r w:rsidRPr="00E557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predstavlja </w:t>
      </w:r>
      <w:r w:rsidR="00196B36">
        <w:rPr>
          <w:rFonts w:hAnsi="Times New Roman" w:ascii="Times New Roman"/>
          <w:szCs w:val="24"/>
        </w:rPr>
        <w:t xml:space="preserve">trošak računovodstvenih usluga u iznosu od </w:t>
      </w:r>
      <w:proofErr w:type="spellStart"/>
      <w:r w:rsidR="00196B36">
        <w:rPr>
          <w:rFonts w:hAnsi="Times New Roman" w:ascii="Times New Roman"/>
          <w:szCs w:val="24"/>
        </w:rPr>
        <w:t>11.250</w:t>
      </w:r>
      <w:proofErr w:type="spellEnd"/>
      <w:r w:rsidR="00196B36">
        <w:rPr>
          <w:rFonts w:hAnsi="Times New Roman" w:ascii="Times New Roman"/>
          <w:szCs w:val="24"/>
        </w:rPr>
        <w:t>,</w:t>
      </w:r>
      <w:proofErr w:type="spellStart"/>
      <w:r w:rsidR="00196B36">
        <w:rPr>
          <w:rFonts w:hAnsi="Times New Roman" w:ascii="Times New Roman"/>
          <w:szCs w:val="24"/>
        </w:rPr>
        <w:t>00</w:t>
      </w:r>
      <w:proofErr w:type="spellEnd"/>
      <w:r w:rsidR="00196B36">
        <w:rPr>
          <w:rFonts w:hAnsi="Times New Roman" w:ascii="Times New Roman"/>
          <w:szCs w:val="24"/>
        </w:rPr>
        <w:t xml:space="preserve"> kn, za vrijeme trajanja stečajnog postupka (stečaj je otvoren </w:t>
      </w:r>
      <w:proofErr w:type="spellStart"/>
      <w:r w:rsidR="00196B36">
        <w:rPr>
          <w:rFonts w:hAnsi="Times New Roman" w:ascii="Times New Roman"/>
          <w:szCs w:val="24"/>
        </w:rPr>
        <w:t>20</w:t>
      </w:r>
      <w:proofErr w:type="spellEnd"/>
      <w:r w:rsidR="00196B36">
        <w:rPr>
          <w:rFonts w:hAnsi="Times New Roman" w:ascii="Times New Roman"/>
          <w:szCs w:val="24"/>
        </w:rPr>
        <w:t xml:space="preserve">. srpnja </w:t>
      </w:r>
      <w:proofErr w:type="spellStart"/>
      <w:r w:rsidR="00196B36">
        <w:rPr>
          <w:rFonts w:hAnsi="Times New Roman" w:ascii="Times New Roman"/>
          <w:szCs w:val="24"/>
        </w:rPr>
        <w:t>2012</w:t>
      </w:r>
      <w:proofErr w:type="spellEnd"/>
      <w:r w:rsidR="00196B36">
        <w:rPr>
          <w:rFonts w:hAnsi="Times New Roman" w:ascii="Times New Roman"/>
          <w:szCs w:val="24"/>
        </w:rPr>
        <w:t xml:space="preserve">.), troškovi vještačenja </w:t>
      </w:r>
      <w:proofErr w:type="spellStart"/>
      <w:r w:rsidR="00196B36">
        <w:rPr>
          <w:rFonts w:hAnsi="Times New Roman" w:ascii="Times New Roman"/>
          <w:szCs w:val="24"/>
        </w:rPr>
        <w:t>10.000</w:t>
      </w:r>
      <w:proofErr w:type="spellEnd"/>
      <w:r w:rsidR="00196B36">
        <w:rPr>
          <w:rFonts w:hAnsi="Times New Roman" w:ascii="Times New Roman"/>
          <w:szCs w:val="24"/>
        </w:rPr>
        <w:t>,</w:t>
      </w:r>
      <w:proofErr w:type="spellStart"/>
      <w:r w:rsidR="00196B36">
        <w:rPr>
          <w:rFonts w:hAnsi="Times New Roman" w:ascii="Times New Roman"/>
          <w:szCs w:val="24"/>
        </w:rPr>
        <w:t>00</w:t>
      </w:r>
      <w:proofErr w:type="spellEnd"/>
      <w:r w:rsidR="00196B36">
        <w:rPr>
          <w:rFonts w:hAnsi="Times New Roman" w:ascii="Times New Roman"/>
          <w:szCs w:val="24"/>
        </w:rPr>
        <w:t xml:space="preserve"> kn, troškovi bruto nagrade stečajnog upravitelja u iznosu od </w:t>
      </w:r>
      <w:proofErr w:type="spellStart"/>
      <w:r w:rsidR="00196B36">
        <w:rPr>
          <w:rFonts w:hAnsi="Times New Roman" w:ascii="Times New Roman"/>
          <w:szCs w:val="24"/>
        </w:rPr>
        <w:t>12.320</w:t>
      </w:r>
      <w:proofErr w:type="spellEnd"/>
      <w:r w:rsidR="00196B36">
        <w:rPr>
          <w:rFonts w:hAnsi="Times New Roman" w:ascii="Times New Roman"/>
          <w:szCs w:val="24"/>
        </w:rPr>
        <w:t>,</w:t>
      </w:r>
      <w:proofErr w:type="spellStart"/>
      <w:r w:rsidR="00196B36">
        <w:rPr>
          <w:rFonts w:hAnsi="Times New Roman" w:ascii="Times New Roman"/>
          <w:szCs w:val="24"/>
        </w:rPr>
        <w:t>16</w:t>
      </w:r>
      <w:proofErr w:type="spellEnd"/>
      <w:r w:rsidR="00196B36">
        <w:rPr>
          <w:rFonts w:hAnsi="Times New Roman" w:ascii="Times New Roman"/>
          <w:szCs w:val="24"/>
        </w:rPr>
        <w:t xml:space="preserve"> kn, administrativni troškovi, troškovi prijepisa, arhiviranja, u sveukupnom iznosu od </w:t>
      </w:r>
      <w:proofErr w:type="spellStart"/>
      <w:r w:rsidR="00196B36">
        <w:rPr>
          <w:rFonts w:hAnsi="Times New Roman" w:ascii="Times New Roman"/>
          <w:szCs w:val="24"/>
        </w:rPr>
        <w:t>8.750</w:t>
      </w:r>
      <w:proofErr w:type="spellEnd"/>
      <w:r w:rsidR="00196B36">
        <w:rPr>
          <w:rFonts w:hAnsi="Times New Roman" w:ascii="Times New Roman"/>
          <w:szCs w:val="24"/>
        </w:rPr>
        <w:t>,</w:t>
      </w:r>
      <w:proofErr w:type="spellStart"/>
      <w:r w:rsidR="00196B36">
        <w:rPr>
          <w:rFonts w:hAnsi="Times New Roman" w:ascii="Times New Roman"/>
          <w:szCs w:val="24"/>
        </w:rPr>
        <w:t>00</w:t>
      </w:r>
      <w:proofErr w:type="spellEnd"/>
      <w:r w:rsidR="00196B36">
        <w:rPr>
          <w:rFonts w:hAnsi="Times New Roman" w:ascii="Times New Roman"/>
          <w:szCs w:val="24"/>
        </w:rPr>
        <w:t xml:space="preserve"> kn, a svi navedeni troškovi predstavljaju stvarno nastale troškove stečajnog postupka</w:t>
      </w:r>
      <w:r w:rsidR="007F6FBB">
        <w:rPr>
          <w:rFonts w:hAnsi="Times New Roman" w:ascii="Times New Roman"/>
          <w:szCs w:val="24"/>
        </w:rPr>
        <w:t xml:space="preserve"> na temelju članka </w:t>
      </w:r>
      <w:proofErr w:type="spellStart"/>
      <w:r w:rsidR="007F6FBB">
        <w:rPr>
          <w:rFonts w:hAnsi="Times New Roman" w:ascii="Times New Roman"/>
          <w:szCs w:val="24"/>
        </w:rPr>
        <w:t>170</w:t>
      </w:r>
      <w:proofErr w:type="spellEnd"/>
      <w:r w:rsidR="007F6FBB">
        <w:rPr>
          <w:rFonts w:hAnsi="Times New Roman" w:ascii="Times New Roman"/>
          <w:szCs w:val="24"/>
        </w:rPr>
        <w:t xml:space="preserve">.  </w:t>
      </w:r>
      <w:proofErr w:type="spellStart"/>
      <w:r w:rsidR="007F6FBB">
        <w:rPr>
          <w:rFonts w:hAnsi="Times New Roman" w:ascii="Times New Roman"/>
          <w:szCs w:val="24"/>
        </w:rPr>
        <w:t>SZ</w:t>
      </w:r>
      <w:proofErr w:type="spellEnd"/>
      <w:r w:rsidR="007F6FBB">
        <w:rPr>
          <w:rFonts w:hAnsi="Times New Roman" w:ascii="Times New Roman"/>
          <w:szCs w:val="24"/>
        </w:rPr>
        <w:t>-a.</w:t>
      </w:r>
    </w:p>
    <w:p w:rsidRDefault="00FE0AA5" w:rsidP="007F6FBB" w:rsidR="00FE0AA5" w:rsidRPr="00E55763">
      <w:pPr>
        <w:ind w:firstLine="720"/>
        <w:jc w:val="both"/>
        <w:rPr>
          <w:rFonts w:hAnsi="Times New Roman" w:ascii="Times New Roman"/>
          <w:szCs w:val="24"/>
        </w:rPr>
      </w:pPr>
      <w:r w:rsidRPr="00E55763">
        <w:rPr>
          <w:rFonts w:hAnsi="Times New Roman" w:ascii="Times New Roman"/>
          <w:szCs w:val="24"/>
        </w:rPr>
        <w:t>Zatim je</w:t>
      </w:r>
      <w:r w:rsidR="00581C71">
        <w:rPr>
          <w:rFonts w:hAnsi="Times New Roman" w:ascii="Times New Roman"/>
          <w:szCs w:val="24"/>
        </w:rPr>
        <w:t>,</w:t>
      </w:r>
      <w:r w:rsidRPr="00E55763">
        <w:rPr>
          <w:rFonts w:hAnsi="Times New Roman" w:ascii="Times New Roman"/>
          <w:szCs w:val="24"/>
        </w:rPr>
        <w:t xml:space="preserve"> slijedom članka </w:t>
      </w:r>
      <w:proofErr w:type="spellStart"/>
      <w:r w:rsidRPr="00E55763">
        <w:rPr>
          <w:rFonts w:hAnsi="Times New Roman" w:ascii="Times New Roman"/>
          <w:szCs w:val="24"/>
        </w:rPr>
        <w:t>164.a</w:t>
      </w:r>
      <w:proofErr w:type="spellEnd"/>
      <w:r w:rsidRPr="00E55763">
        <w:rPr>
          <w:rFonts w:hAnsi="Times New Roman" w:ascii="Times New Roman"/>
          <w:szCs w:val="24"/>
        </w:rPr>
        <w:t xml:space="preserve"> stavak 3. t</w:t>
      </w:r>
      <w:r w:rsidR="00581C71">
        <w:rPr>
          <w:rFonts w:hAnsi="Times New Roman" w:ascii="Times New Roman"/>
          <w:szCs w:val="24"/>
        </w:rPr>
        <w:t xml:space="preserve">očka 2. </w:t>
      </w:r>
      <w:proofErr w:type="spellStart"/>
      <w:r w:rsidR="00581C71">
        <w:rPr>
          <w:rFonts w:hAnsi="Times New Roman" w:ascii="Times New Roman"/>
          <w:szCs w:val="24"/>
        </w:rPr>
        <w:t>SZ</w:t>
      </w:r>
      <w:proofErr w:type="spellEnd"/>
      <w:r w:rsidR="00581C71">
        <w:rPr>
          <w:rFonts w:hAnsi="Times New Roman" w:ascii="Times New Roman"/>
          <w:szCs w:val="24"/>
        </w:rPr>
        <w:t>-a kojim je propisano</w:t>
      </w:r>
      <w:r w:rsidRPr="00E55763">
        <w:rPr>
          <w:rFonts w:hAnsi="Times New Roman" w:ascii="Times New Roman"/>
          <w:szCs w:val="24"/>
        </w:rPr>
        <w:t xml:space="preserve"> da se namiruju tražbine </w:t>
      </w:r>
      <w:proofErr w:type="spellStart"/>
      <w:r w:rsidRPr="00E55763">
        <w:rPr>
          <w:rFonts w:hAnsi="Times New Roman" w:ascii="Times New Roman"/>
          <w:szCs w:val="24"/>
        </w:rPr>
        <w:t>razlučnih</w:t>
      </w:r>
      <w:proofErr w:type="spellEnd"/>
      <w:r w:rsidRPr="00E55763">
        <w:rPr>
          <w:rFonts w:hAnsi="Times New Roman" w:ascii="Times New Roman"/>
          <w:szCs w:val="24"/>
        </w:rPr>
        <w:t xml:space="preserve"> vjerovnika prema redoslijedu predviđenog pravilima ovršnog postupka iz preostale </w:t>
      </w:r>
      <w:proofErr w:type="spellStart"/>
      <w:r w:rsidRPr="00E55763">
        <w:rPr>
          <w:rFonts w:hAnsi="Times New Roman" w:ascii="Times New Roman"/>
          <w:szCs w:val="24"/>
        </w:rPr>
        <w:t>kupovnine</w:t>
      </w:r>
      <w:proofErr w:type="spellEnd"/>
      <w:r w:rsidRPr="00E55763">
        <w:rPr>
          <w:rFonts w:hAnsi="Times New Roman" w:ascii="Times New Roman"/>
          <w:szCs w:val="24"/>
        </w:rPr>
        <w:t xml:space="preserve"> u iznosu od </w:t>
      </w:r>
      <w:proofErr w:type="spellStart"/>
      <w:r w:rsidR="00196B36">
        <w:rPr>
          <w:rFonts w:hAnsi="Times New Roman" w:ascii="Times New Roman"/>
          <w:szCs w:val="24"/>
        </w:rPr>
        <w:t>15.584</w:t>
      </w:r>
      <w:proofErr w:type="spellEnd"/>
      <w:r w:rsidR="00196B36">
        <w:rPr>
          <w:rFonts w:hAnsi="Times New Roman" w:ascii="Times New Roman"/>
          <w:szCs w:val="24"/>
        </w:rPr>
        <w:t>,</w:t>
      </w:r>
      <w:proofErr w:type="spellStart"/>
      <w:r w:rsidR="00196B36">
        <w:rPr>
          <w:rFonts w:hAnsi="Times New Roman" w:ascii="Times New Roman"/>
          <w:szCs w:val="24"/>
        </w:rPr>
        <w:t>54</w:t>
      </w:r>
      <w:proofErr w:type="spellEnd"/>
      <w:r w:rsidR="00196B36">
        <w:rPr>
          <w:rFonts w:hAnsi="Times New Roman" w:ascii="Times New Roman"/>
          <w:szCs w:val="24"/>
        </w:rPr>
        <w:t xml:space="preserve"> </w:t>
      </w:r>
      <w:proofErr w:type="spellStart"/>
      <w:r w:rsidR="00196B36">
        <w:rPr>
          <w:rFonts w:hAnsi="Times New Roman" w:ascii="Times New Roman"/>
          <w:szCs w:val="24"/>
        </w:rPr>
        <w:t>kn</w:t>
      </w:r>
      <w:r w:rsidRPr="00E55763">
        <w:rPr>
          <w:rFonts w:hAnsi="Times New Roman" w:ascii="Times New Roman"/>
          <w:szCs w:val="24"/>
        </w:rPr>
        <w:t>kn</w:t>
      </w:r>
      <w:proofErr w:type="spellEnd"/>
      <w:r w:rsidRPr="00E55763">
        <w:rPr>
          <w:rFonts w:hAnsi="Times New Roman" w:ascii="Times New Roman"/>
          <w:szCs w:val="24"/>
        </w:rPr>
        <w:t xml:space="preserve"> namiren </w:t>
      </w:r>
      <w:proofErr w:type="spellStart"/>
      <w:r w:rsidRPr="00E55763">
        <w:rPr>
          <w:rFonts w:hAnsi="Times New Roman" w:ascii="Times New Roman"/>
          <w:szCs w:val="24"/>
        </w:rPr>
        <w:t>razlučni</w:t>
      </w:r>
      <w:proofErr w:type="spellEnd"/>
      <w:r w:rsidRPr="00E55763">
        <w:rPr>
          <w:rFonts w:hAnsi="Times New Roman" w:ascii="Times New Roman"/>
          <w:szCs w:val="24"/>
        </w:rPr>
        <w:t xml:space="preserve"> vjerovnik</w:t>
      </w:r>
      <w:r w:rsidR="00581C71">
        <w:rPr>
          <w:rFonts w:hAnsi="Times New Roman" w:ascii="Times New Roman"/>
          <w:szCs w:val="24"/>
        </w:rPr>
        <w:t xml:space="preserve"> </w:t>
      </w:r>
      <w:r w:rsidR="00196B36">
        <w:rPr>
          <w:rFonts w:hAnsi="Times New Roman" w:ascii="Times New Roman"/>
          <w:szCs w:val="24"/>
        </w:rPr>
        <w:t xml:space="preserve">RH MINISTARSTVO FINANCIJA, POREZNA UPRAVA, Područni ured Zagreb, </w:t>
      </w:r>
      <w:proofErr w:type="spellStart"/>
      <w:r w:rsidR="00196B36">
        <w:rPr>
          <w:rFonts w:hAnsi="Times New Roman" w:ascii="Times New Roman"/>
          <w:szCs w:val="24"/>
        </w:rPr>
        <w:t>OIB</w:t>
      </w:r>
      <w:proofErr w:type="spellEnd"/>
      <w:r w:rsidR="00196B36">
        <w:rPr>
          <w:rFonts w:hAnsi="Times New Roman" w:ascii="Times New Roman"/>
          <w:szCs w:val="24"/>
        </w:rPr>
        <w:t xml:space="preserve"> </w:t>
      </w:r>
      <w:proofErr w:type="spellStart"/>
      <w:r w:rsidR="00196B36">
        <w:rPr>
          <w:rFonts w:hAnsi="Times New Roman" w:ascii="Times New Roman"/>
          <w:szCs w:val="24"/>
        </w:rPr>
        <w:t>18683136487</w:t>
      </w:r>
      <w:proofErr w:type="spellEnd"/>
      <w:r w:rsidR="00581C71">
        <w:rPr>
          <w:rFonts w:hAnsi="Times New Roman" w:ascii="Times New Roman"/>
          <w:szCs w:val="24"/>
        </w:rPr>
        <w:t>,</w:t>
      </w:r>
      <w:r w:rsidR="00AF1DAD">
        <w:rPr>
          <w:rFonts w:hAnsi="Times New Roman" w:ascii="Times New Roman"/>
          <w:szCs w:val="24"/>
        </w:rPr>
        <w:t xml:space="preserve"> </w:t>
      </w:r>
      <w:r w:rsidR="000248B3">
        <w:rPr>
          <w:rFonts w:hAnsi="Times New Roman" w:ascii="Times New Roman"/>
          <w:szCs w:val="24"/>
        </w:rPr>
        <w:t>pa je riješeno</w:t>
      </w:r>
      <w:r w:rsidR="00AF1DAD">
        <w:rPr>
          <w:rFonts w:hAnsi="Times New Roman" w:ascii="Times New Roman"/>
          <w:szCs w:val="24"/>
        </w:rPr>
        <w:t xml:space="preserve"> </w:t>
      </w:r>
      <w:r w:rsidR="000248B3">
        <w:rPr>
          <w:rFonts w:hAnsi="Times New Roman" w:ascii="Times New Roman"/>
          <w:szCs w:val="24"/>
        </w:rPr>
        <w:t>kao</w:t>
      </w:r>
      <w:r w:rsidR="00AF1DAD">
        <w:rPr>
          <w:rFonts w:hAnsi="Times New Roman" w:ascii="Times New Roman"/>
          <w:szCs w:val="24"/>
        </w:rPr>
        <w:t xml:space="preserve"> u točki II izreke.</w:t>
      </w:r>
    </w:p>
    <w:p w:rsidRDefault="001D62FA" w:rsidP="001D62FA" w:rsidR="0078057F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</w:p>
    <w:p w:rsidRDefault="009B5F59" w:rsidP="009B5F59" w:rsidR="001D62FA" w:rsidRPr="005E0D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760EDB">
        <w:rPr>
          <w:rFonts w:hAnsi="Times New Roman" w:ascii="Times New Roman"/>
          <w:szCs w:val="24"/>
        </w:rPr>
        <w:t xml:space="preserve"> Zagrebu, </w:t>
      </w:r>
      <w:r w:rsidR="00196B36">
        <w:rPr>
          <w:rFonts w:hAnsi="Times New Roman" w:ascii="Times New Roman"/>
          <w:szCs w:val="24"/>
        </w:rPr>
        <w:t>4</w:t>
      </w:r>
      <w:r w:rsidR="00760EDB">
        <w:rPr>
          <w:rFonts w:hAnsi="Times New Roman" w:ascii="Times New Roman"/>
          <w:szCs w:val="24"/>
        </w:rPr>
        <w:t xml:space="preserve">. </w:t>
      </w:r>
      <w:r w:rsidR="00196B36">
        <w:rPr>
          <w:rFonts w:hAnsi="Times New Roman" w:ascii="Times New Roman"/>
          <w:szCs w:val="24"/>
        </w:rPr>
        <w:t xml:space="preserve">veljače </w:t>
      </w:r>
      <w:proofErr w:type="spellStart"/>
      <w:r w:rsidR="00196B36">
        <w:rPr>
          <w:rFonts w:hAnsi="Times New Roman" w:ascii="Times New Roman"/>
          <w:szCs w:val="24"/>
        </w:rPr>
        <w:t>2016</w:t>
      </w:r>
      <w:proofErr w:type="spellEnd"/>
      <w:r w:rsidR="00760EDB">
        <w:rPr>
          <w:rFonts w:hAnsi="Times New Roman" w:ascii="Times New Roman"/>
          <w:szCs w:val="24"/>
        </w:rPr>
        <w:t>.</w:t>
      </w:r>
    </w:p>
    <w:p w:rsidRDefault="001D62FA" w:rsidP="001D62FA" w:rsidR="001D62FA" w:rsidRPr="005E0D25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5E0D25">
      <w:pPr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</w:t>
      </w:r>
      <w:r w:rsidRPr="005E0D25">
        <w:rPr>
          <w:rFonts w:hAnsi="Times New Roman" w:ascii="Times New Roman"/>
          <w:szCs w:val="24"/>
        </w:rPr>
        <w:tab/>
        <w:t xml:space="preserve">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  <w:t>S U D A C</w:t>
      </w:r>
    </w:p>
    <w:p w:rsidRDefault="001D62FA" w:rsidP="001D62FA" w:rsidR="001D62FA" w:rsidRPr="005E0D25">
      <w:pPr>
        <w:ind w:firstLine="720" w:left="72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</w:r>
      <w:r w:rsidRPr="005E0D25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5E0D25">
      <w:pPr>
        <w:ind w:firstLine="720" w:left="2160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                                   </w:t>
      </w:r>
      <w:r w:rsidR="00760EDB">
        <w:rPr>
          <w:rFonts w:hAnsi="Times New Roman" w:ascii="Times New Roman"/>
          <w:szCs w:val="24"/>
        </w:rPr>
        <w:tab/>
      </w:r>
      <w:r w:rsidR="00760EDB">
        <w:rPr>
          <w:rFonts w:hAnsi="Times New Roman" w:ascii="Times New Roman"/>
          <w:szCs w:val="24"/>
        </w:rPr>
        <w:tab/>
      </w:r>
      <w:r w:rsidR="00D56555">
        <w:rPr>
          <w:rFonts w:hAnsi="Times New Roman" w:ascii="Times New Roman"/>
          <w:szCs w:val="24"/>
        </w:rPr>
        <w:t xml:space="preserve">   </w:t>
      </w:r>
      <w:r w:rsidRPr="005E0D25">
        <w:rPr>
          <w:rFonts w:hAnsi="Times New Roman" w:ascii="Times New Roman"/>
          <w:szCs w:val="24"/>
        </w:rPr>
        <w:t xml:space="preserve"> LUCIJA BUTIGAN</w:t>
      </w:r>
      <w:r w:rsidR="005F20D0">
        <w:rPr>
          <w:rFonts w:hAnsi="Times New Roman" w:ascii="Times New Roman"/>
          <w:szCs w:val="24"/>
        </w:rPr>
        <w:t>, v.r.</w:t>
      </w:r>
    </w:p>
    <w:p w:rsidRDefault="001D62FA" w:rsidP="001D62FA" w:rsidR="001D62FA">
      <w:pPr>
        <w:pStyle w:val="Tijeloteksta"/>
        <w:rPr>
          <w:szCs w:val="24"/>
          <w:u w:val="single"/>
        </w:rPr>
      </w:pPr>
    </w:p>
    <w:p w:rsidRDefault="009B5F59" w:rsidP="001D62FA" w:rsidR="009B5F59">
      <w:pPr>
        <w:pStyle w:val="Tijeloteksta"/>
        <w:rPr>
          <w:szCs w:val="24"/>
          <w:u w:val="single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B60536" w:rsidP="001D62FA" w:rsidR="00B60536">
      <w:pPr>
        <w:pStyle w:val="Tijeloteksta"/>
        <w:rPr>
          <w:szCs w:val="24"/>
          <w:u w:val="single"/>
        </w:rPr>
      </w:pPr>
    </w:p>
    <w:p w:rsidRDefault="001D62FA" w:rsidP="001D62FA" w:rsidR="001D62FA" w:rsidRPr="005E0D25">
      <w:pPr>
        <w:pStyle w:val="Tijeloteksta"/>
        <w:rPr>
          <w:szCs w:val="24"/>
          <w:u w:val="single"/>
        </w:rPr>
      </w:pPr>
      <w:r w:rsidRPr="005E0D25">
        <w:rPr>
          <w:szCs w:val="24"/>
          <w:u w:val="single"/>
        </w:rPr>
        <w:t>UPUTA O PRAVNOM LIJEKU:</w:t>
      </w:r>
    </w:p>
    <w:p w:rsidRDefault="001D62FA" w:rsidP="001D62FA" w:rsidR="001D62FA" w:rsidRPr="005E0D25">
      <w:pPr>
        <w:jc w:val="both"/>
        <w:rPr>
          <w:rFonts w:hAnsi="Times New Roman" w:ascii="Times New Roman"/>
          <w:szCs w:val="24"/>
        </w:rPr>
      </w:pPr>
      <w:r w:rsidRPr="005E0D25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5E0D25">
        <w:rPr>
          <w:rFonts w:hAnsi="Times New Roman" w:ascii="Times New Roman"/>
          <w:szCs w:val="24"/>
        </w:rPr>
        <w:t>otpravka</w:t>
      </w:r>
      <w:proofErr w:type="spellEnd"/>
      <w:r w:rsidRPr="005E0D25">
        <w:rPr>
          <w:rFonts w:hAnsi="Times New Roman" w:ascii="Times New Roman"/>
          <w:szCs w:val="24"/>
        </w:rPr>
        <w:t xml:space="preserve"> rješenja.</w:t>
      </w:r>
    </w:p>
    <w:p w:rsidRDefault="005F20D0" w:rsidP="005F20D0" w:rsidR="005F20D0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5F20D0" w:rsidR="005F20D0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(Valentina Kranjčić)</w:t>
      </w:r>
    </w:p>
    <w:p w:rsidRDefault="000807F4" w:rsidP="001D62FA" w:rsidR="000807F4" w:rsidRPr="005E0D25">
      <w:pPr>
        <w:jc w:val="both"/>
        <w:rPr>
          <w:rFonts w:hAnsi="Times New Roman" w:ascii="Times New Roman"/>
          <w:szCs w:val="24"/>
        </w:rPr>
      </w:pPr>
    </w:p>
    <w:p w:rsidRDefault="009B5F59" w:rsidP="001D62FA" w:rsidR="009B5F59" w:rsidRPr="005F20D0">
      <w:pPr>
        <w:jc w:val="both"/>
        <w:rPr>
          <w:rFonts w:hAnsi="Times New Roman" w:ascii="Times New Roman"/>
          <w:color w:val="FFFFFF"/>
          <w:szCs w:val="24"/>
        </w:rPr>
      </w:pPr>
    </w:p>
    <w:p w:rsidRDefault="001D62FA" w:rsidP="001D62FA" w:rsidR="001D62FA" w:rsidRPr="005F20D0">
      <w:pPr>
        <w:jc w:val="both"/>
        <w:rPr>
          <w:rFonts w:hAnsi="Times New Roman" w:ascii="Times New Roman"/>
          <w:color w:val="FFFFFF"/>
          <w:szCs w:val="24"/>
        </w:rPr>
      </w:pPr>
      <w:r w:rsidRPr="005F20D0">
        <w:rPr>
          <w:rFonts w:hAnsi="Times New Roman" w:ascii="Times New Roman"/>
          <w:color w:val="FFFFFF"/>
          <w:szCs w:val="24"/>
        </w:rPr>
        <w:t>DNA:</w:t>
      </w:r>
    </w:p>
    <w:p w:rsidRDefault="00196B36" w:rsidP="001D62FA" w:rsidR="001D62FA" w:rsidRPr="005F20D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5F20D0">
        <w:rPr>
          <w:rFonts w:hAnsi="Times New Roman" w:ascii="Times New Roman"/>
          <w:color w:val="FFFFFF"/>
          <w:szCs w:val="24"/>
        </w:rPr>
        <w:t>stečajni upravitelj</w:t>
      </w:r>
    </w:p>
    <w:p w:rsidRDefault="002426F9" w:rsidP="00F31E7B" w:rsidR="002426F9" w:rsidRPr="005F20D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5F20D0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5F20D0">
        <w:rPr>
          <w:rFonts w:hAnsi="Times New Roman" w:ascii="Times New Roman"/>
          <w:color w:val="FFFFFF"/>
          <w:szCs w:val="24"/>
        </w:rPr>
        <w:t xml:space="preserve"> vjerovnik </w:t>
      </w:r>
      <w:r w:rsidR="00196B36" w:rsidRPr="005F20D0">
        <w:rPr>
          <w:rFonts w:hAnsi="Times New Roman" w:ascii="Times New Roman"/>
          <w:color w:val="FFFFFF"/>
          <w:szCs w:val="24"/>
        </w:rPr>
        <w:t xml:space="preserve">RH Ministarstvo financija Porezna uprava Područni ured Zagreb po </w:t>
      </w:r>
      <w:proofErr w:type="spellStart"/>
      <w:r w:rsidR="00196B36" w:rsidRPr="005F20D0">
        <w:rPr>
          <w:rFonts w:hAnsi="Times New Roman" w:ascii="Times New Roman"/>
          <w:color w:val="FFFFFF"/>
          <w:szCs w:val="24"/>
        </w:rPr>
        <w:t>ŽDO</w:t>
      </w:r>
      <w:proofErr w:type="spellEnd"/>
      <w:r w:rsidR="00196B36" w:rsidRPr="005F20D0">
        <w:rPr>
          <w:rFonts w:hAnsi="Times New Roman" w:ascii="Times New Roman"/>
          <w:color w:val="FFFFFF"/>
          <w:szCs w:val="24"/>
        </w:rPr>
        <w:t>-u</w:t>
      </w:r>
    </w:p>
    <w:p w:rsidRDefault="000807F4" w:rsidP="001D62FA" w:rsidR="001D62FA" w:rsidRPr="005F20D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5F20D0">
        <w:rPr>
          <w:rFonts w:hAnsi="Times New Roman" w:ascii="Times New Roman"/>
          <w:color w:val="FFFFFF"/>
          <w:szCs w:val="24"/>
        </w:rPr>
        <w:t>e-</w:t>
      </w:r>
      <w:r w:rsidR="001D62FA" w:rsidRPr="005F20D0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5F20D0">
      <w:pPr>
        <w:jc w:val="both"/>
        <w:rPr>
          <w:rFonts w:hAnsi="Times New Roman" w:ascii="Times New Roman"/>
          <w:color w:val="FFFFFF"/>
          <w:szCs w:val="24"/>
        </w:rPr>
      </w:pPr>
    </w:p>
    <w:p w:rsidRDefault="005D47EF" w:rsidP="001D62FA" w:rsidR="005D47EF" w:rsidRPr="005E0D25">
      <w:pPr>
        <w:rPr>
          <w:rFonts w:hAnsi="Times New Roman" w:ascii="Times New Roman"/>
          <w:szCs w:val="24"/>
        </w:rPr>
      </w:pPr>
    </w:p>
    <w:sectPr w:rsidSect="009B5F59" w:rsidR="005D47EF" w:rsidRPr="005E0D25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993" w:right="1531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E85" w:rsidR="00504E85">
      <w:r>
        <w:separator/>
      </w:r>
    </w:p>
  </w:endnote>
  <w:endnote w:id="0" w:type="continuationSeparator">
    <w:p w:rsidRDefault="00504E85" w:rsidR="0050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63B7" w:rsidP="001D62FA" w:rsidR="005063B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Podnoje"/>
      <w:framePr w:y="1" w:xAlign="right" w:vAnchor="text" w:hAnchor="margin" w:wrap="around"/>
      <w:rPr>
        <w:rStyle w:val="Brojstranice"/>
      </w:rPr>
    </w:pPr>
  </w:p>
  <w:p w:rsidRDefault="005063B7" w:rsidP="001D62FA" w:rsidR="005063B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E85" w:rsidR="00504E85">
      <w:r>
        <w:separator/>
      </w:r>
    </w:p>
  </w:footnote>
  <w:footnote w:id="0" w:type="continuationSeparator">
    <w:p w:rsidRDefault="00504E85" w:rsidR="00504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R="005063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3B7" w:rsidP="001D62FA" w:rsidR="005063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0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3B7" w:rsidP="001D62FA" w:rsidR="005063B7">
    <w:pPr>
      <w:pStyle w:val="Zaglavlje"/>
      <w:jc w:val="right"/>
      <w:rPr>
        <w:sz w:val="22"/>
        <w:szCs w:val="22"/>
      </w:rPr>
    </w:pPr>
    <w:proofErr w:type="spellStart"/>
    <w:r>
      <w:rPr>
        <w:sz w:val="22"/>
        <w:szCs w:val="22"/>
      </w:rPr>
      <w:t>20</w:t>
    </w:r>
    <w:proofErr w:type="spellEnd"/>
    <w:r>
      <w:rPr>
        <w:sz w:val="22"/>
        <w:szCs w:val="22"/>
      </w:rPr>
      <w:t xml:space="preserve"> St-</w:t>
    </w:r>
    <w:proofErr w:type="spellStart"/>
    <w:r w:rsidR="00196B36">
      <w:rPr>
        <w:sz w:val="22"/>
        <w:szCs w:val="22"/>
      </w:rPr>
      <w:t>61</w:t>
    </w:r>
    <w:proofErr w:type="spellEnd"/>
    <w:r w:rsidR="005560EE">
      <w:rPr>
        <w:sz w:val="22"/>
        <w:szCs w:val="22"/>
      </w:rPr>
      <w:t>/</w:t>
    </w:r>
    <w:proofErr w:type="spellStart"/>
    <w:r w:rsidR="00196B36">
      <w:rPr>
        <w:sz w:val="22"/>
        <w:szCs w:val="22"/>
      </w:rPr>
      <w:t>12</w:t>
    </w:r>
    <w:proofErr w:type="spellEnd"/>
  </w:p>
  <w:p w:rsidRDefault="005063B7" w:rsidP="001D62FA" w:rsidR="005063B7">
    <w:pPr>
      <w:pStyle w:val="Zaglavlje"/>
      <w:jc w:val="right"/>
      <w:rPr>
        <w:sz w:val="22"/>
        <w:szCs w:val="22"/>
      </w:rPr>
    </w:pPr>
  </w:p>
  <w:p w:rsidRDefault="005063B7" w:rsidP="001D62FA" w:rsidR="005063B7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2513"/>
    <w:rsid w:val="00011ABD"/>
    <w:rsid w:val="000248B3"/>
    <w:rsid w:val="00036C71"/>
    <w:rsid w:val="00042B34"/>
    <w:rsid w:val="000538D0"/>
    <w:rsid w:val="00055ADA"/>
    <w:rsid w:val="00075465"/>
    <w:rsid w:val="000807F4"/>
    <w:rsid w:val="00090D1A"/>
    <w:rsid w:val="000A6E2A"/>
    <w:rsid w:val="000D42FC"/>
    <w:rsid w:val="000D5CFE"/>
    <w:rsid w:val="000F288C"/>
    <w:rsid w:val="00124F1E"/>
    <w:rsid w:val="00127213"/>
    <w:rsid w:val="001455C5"/>
    <w:rsid w:val="001504A0"/>
    <w:rsid w:val="00152DE3"/>
    <w:rsid w:val="00162DA3"/>
    <w:rsid w:val="00166D03"/>
    <w:rsid w:val="00187B5A"/>
    <w:rsid w:val="00196B36"/>
    <w:rsid w:val="001C0F81"/>
    <w:rsid w:val="001D480F"/>
    <w:rsid w:val="001D4A3C"/>
    <w:rsid w:val="001D62FA"/>
    <w:rsid w:val="001E01C2"/>
    <w:rsid w:val="001E7045"/>
    <w:rsid w:val="00236CA6"/>
    <w:rsid w:val="002426F9"/>
    <w:rsid w:val="00253DBC"/>
    <w:rsid w:val="00254632"/>
    <w:rsid w:val="002723DA"/>
    <w:rsid w:val="0028611F"/>
    <w:rsid w:val="002975CC"/>
    <w:rsid w:val="002C4862"/>
    <w:rsid w:val="00333828"/>
    <w:rsid w:val="00350125"/>
    <w:rsid w:val="0038003A"/>
    <w:rsid w:val="00386E9E"/>
    <w:rsid w:val="00393AE5"/>
    <w:rsid w:val="003C7146"/>
    <w:rsid w:val="00400C73"/>
    <w:rsid w:val="0041163F"/>
    <w:rsid w:val="00412005"/>
    <w:rsid w:val="00432B49"/>
    <w:rsid w:val="00454923"/>
    <w:rsid w:val="00456AA5"/>
    <w:rsid w:val="00491098"/>
    <w:rsid w:val="004A2DD8"/>
    <w:rsid w:val="004A6C8E"/>
    <w:rsid w:val="004B2A11"/>
    <w:rsid w:val="004B435D"/>
    <w:rsid w:val="004C090E"/>
    <w:rsid w:val="004C20FB"/>
    <w:rsid w:val="004C2576"/>
    <w:rsid w:val="004C4430"/>
    <w:rsid w:val="004D0C8A"/>
    <w:rsid w:val="004E7D80"/>
    <w:rsid w:val="005017DD"/>
    <w:rsid w:val="00501D4C"/>
    <w:rsid w:val="00504E85"/>
    <w:rsid w:val="005063B7"/>
    <w:rsid w:val="00514819"/>
    <w:rsid w:val="00527E30"/>
    <w:rsid w:val="005365F1"/>
    <w:rsid w:val="00536C69"/>
    <w:rsid w:val="00553CC1"/>
    <w:rsid w:val="005560EE"/>
    <w:rsid w:val="00581C71"/>
    <w:rsid w:val="005D47EF"/>
    <w:rsid w:val="005E0D25"/>
    <w:rsid w:val="005F20D0"/>
    <w:rsid w:val="005F2F36"/>
    <w:rsid w:val="005F7B6E"/>
    <w:rsid w:val="00612D2B"/>
    <w:rsid w:val="00613141"/>
    <w:rsid w:val="006143E5"/>
    <w:rsid w:val="00614C70"/>
    <w:rsid w:val="00622FAE"/>
    <w:rsid w:val="00635B8C"/>
    <w:rsid w:val="0064341B"/>
    <w:rsid w:val="00645CAB"/>
    <w:rsid w:val="0064607B"/>
    <w:rsid w:val="006544CC"/>
    <w:rsid w:val="006850A9"/>
    <w:rsid w:val="006925D5"/>
    <w:rsid w:val="006A46EE"/>
    <w:rsid w:val="006D71AB"/>
    <w:rsid w:val="006E73B0"/>
    <w:rsid w:val="006F07D9"/>
    <w:rsid w:val="00702B60"/>
    <w:rsid w:val="00707F4B"/>
    <w:rsid w:val="00737D20"/>
    <w:rsid w:val="00760EDB"/>
    <w:rsid w:val="0077704A"/>
    <w:rsid w:val="0078057F"/>
    <w:rsid w:val="00793992"/>
    <w:rsid w:val="007C77D9"/>
    <w:rsid w:val="007E010F"/>
    <w:rsid w:val="007E2720"/>
    <w:rsid w:val="007F6FBB"/>
    <w:rsid w:val="00810D75"/>
    <w:rsid w:val="008125CA"/>
    <w:rsid w:val="00874217"/>
    <w:rsid w:val="00891BE7"/>
    <w:rsid w:val="0089456F"/>
    <w:rsid w:val="008C5877"/>
    <w:rsid w:val="008D255B"/>
    <w:rsid w:val="008D2887"/>
    <w:rsid w:val="008D55E9"/>
    <w:rsid w:val="0091478C"/>
    <w:rsid w:val="009263FF"/>
    <w:rsid w:val="00934AA8"/>
    <w:rsid w:val="00940B4E"/>
    <w:rsid w:val="009536EA"/>
    <w:rsid w:val="009673AD"/>
    <w:rsid w:val="00974FCF"/>
    <w:rsid w:val="00984F46"/>
    <w:rsid w:val="00987BE3"/>
    <w:rsid w:val="009B0B8B"/>
    <w:rsid w:val="009B5F59"/>
    <w:rsid w:val="00A1268B"/>
    <w:rsid w:val="00A13E54"/>
    <w:rsid w:val="00A2640F"/>
    <w:rsid w:val="00A427AF"/>
    <w:rsid w:val="00A54224"/>
    <w:rsid w:val="00A55151"/>
    <w:rsid w:val="00A7061E"/>
    <w:rsid w:val="00A73E43"/>
    <w:rsid w:val="00A777D8"/>
    <w:rsid w:val="00A8619E"/>
    <w:rsid w:val="00A913DC"/>
    <w:rsid w:val="00AC40DE"/>
    <w:rsid w:val="00AD2317"/>
    <w:rsid w:val="00AF1DAD"/>
    <w:rsid w:val="00AF5F4B"/>
    <w:rsid w:val="00AF68A1"/>
    <w:rsid w:val="00B24E8C"/>
    <w:rsid w:val="00B37301"/>
    <w:rsid w:val="00B60536"/>
    <w:rsid w:val="00B64B4F"/>
    <w:rsid w:val="00B70425"/>
    <w:rsid w:val="00B8152C"/>
    <w:rsid w:val="00BE09BD"/>
    <w:rsid w:val="00BF35E0"/>
    <w:rsid w:val="00C31E51"/>
    <w:rsid w:val="00C36CBD"/>
    <w:rsid w:val="00C74C85"/>
    <w:rsid w:val="00C916D6"/>
    <w:rsid w:val="00CA019D"/>
    <w:rsid w:val="00CC1263"/>
    <w:rsid w:val="00CC4C41"/>
    <w:rsid w:val="00CD714B"/>
    <w:rsid w:val="00D10B10"/>
    <w:rsid w:val="00D23FE1"/>
    <w:rsid w:val="00D319DF"/>
    <w:rsid w:val="00D47CBE"/>
    <w:rsid w:val="00D53E3B"/>
    <w:rsid w:val="00D544D5"/>
    <w:rsid w:val="00D56555"/>
    <w:rsid w:val="00D73851"/>
    <w:rsid w:val="00D819ED"/>
    <w:rsid w:val="00DA22D2"/>
    <w:rsid w:val="00E17685"/>
    <w:rsid w:val="00E3528B"/>
    <w:rsid w:val="00E37545"/>
    <w:rsid w:val="00E407A6"/>
    <w:rsid w:val="00E7389B"/>
    <w:rsid w:val="00E73BB9"/>
    <w:rsid w:val="00E933A8"/>
    <w:rsid w:val="00E96C8F"/>
    <w:rsid w:val="00EB664A"/>
    <w:rsid w:val="00EF5C13"/>
    <w:rsid w:val="00F04FE3"/>
    <w:rsid w:val="00F22DDA"/>
    <w:rsid w:val="00F31E7B"/>
    <w:rsid w:val="00F70D4B"/>
    <w:rsid w:val="00FB205A"/>
    <w:rsid w:val="00FB6455"/>
    <w:rsid w:val="00FC0FAF"/>
    <w:rsid w:val="00FE0AA5"/>
    <w:rsid w:val="00FE5D23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20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0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0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0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0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D2317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20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0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0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0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0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St-61/2012-107</izvorni_sadrzaj>
    <derivirana_varijabla naziv="DomainObject.Oznaka_1">St-61/2012-107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BIH-STIL d.o.o. ZA GRAĐENJE, TRGOVINU I USLUGE zastupanog po punomoćniku IBRAHIM BIJELIĆ</izvorni_sadrzaj>
    <derivirana_varijabla naziv="DomainObject.Predmet.ProtustrankaFormated_1">  BIH-STIL d.o.o. ZA GRAĐENJE, TRGOVINU I USLUGE zastupanog po punomoćniku IBRAHIM BIJELIĆ</derivirana_varijabla>
  </DomainObject.Predmet.ProtustrankaFormated>
  <DomainObject.Predmet.ProtustrankaFormatedOIB>
    <izvorni_sadrzaj>  BIH-STIL d.o.o. ZA GRAĐENJE, TRGOVINU I USLUGE, OIB 25217915301 zastupanog po punomoćniku IBRAHIM BIJELIĆ</izvorni_sadrzaj>
    <derivirana_varijabla naziv="DomainObject.Predmet.ProtustrankaFormatedOIB_1">  BIH-STIL d.o.o. ZA GRAĐENJE, TRGOVINU I USLUGE, OIB 25217915301 zastupanog po punomoćniku IBRAHIM BIJELIĆ</derivirana_varijabla>
  </DomainObject.Predmet.ProtustrankaFormatedOIB>
  <DomainObject.Predmet.ProtustrankaFormatedWithAdress>
    <izvorni_sadrzaj> BIH-STIL d.o.o. ZA GRAĐENJE, TRGOVINU I USLUGE, TRNJANSKA CESTA 7, 10000 Zagreb zastupanog po punomoćniku IBRAHIM BIJELIĆ</izvorni_sadrzaj>
    <derivirana_varijabla naziv="DomainObject.Predmet.ProtustrankaFormatedWithAdress_1"> BIH-STIL d.o.o. ZA GRAĐENJE, TRGOVINU I USLUGE, TRNJANSKA CESTA 7, 10000 Zagreb zastupanog po punomoćniku IBRAHIM BIJELIĆ</derivirana_varijabla>
  </DomainObject.Predmet.ProtustrankaFormatedWithAdress>
  <DomainObject.Predmet.ProtustrankaFormatedWithAdressOIB>
    <izvorni_sadrzaj> BIH-STIL d.o.o. ZA GRAĐENJE, TRGOVINU I USLUGE, OIB 25217915301, TRNJANSKA CESTA 7, 10000 Zagreb zastupanog po punomoćniku IBRAHIM BIJELIĆ</izvorni_sadrzaj>
    <derivirana_varijabla naziv="DomainObject.Predmet.ProtustrankaFormatedWithAdressOIB_1"> BIH-STIL d.o.o. ZA GRAĐENJE, TRGOVINU I USLUGE, OIB 25217915301, TRNJANSKA CESTA 7, 10000 Zagreb zastupanog po punomoćniku IBRAHIM BIJELIĆ</derivirana_varijabla>
  </DomainObject.Predmet.ProtustrankaFormatedWithAdressOIB>
  <DomainObject.Predmet.ProtustrankaWithAdress>
    <izvorni_sadrzaj>BIH-STIL d.o.o. ZA GRAĐENJE, TRGOVINU I USLUGE TRNJANSKA CESTA 7, 10000 Zagreb</izvorni_sadrzaj>
    <derivirana_varijabla naziv="DomainObject.Predmet.ProtustrankaWithAdress_1">BIH-STIL d.o.o. ZA GRAĐENJE, TRGOVINU I USLUGE TRNJANSKA CESTA 7, 10000 Zagreb</derivirana_varijabla>
  </DomainObject.Predmet.ProtustrankaWithAdress>
  <DomainObject.Predmet.ProtustrankaWithAdressOIB>
    <izvorni_sadrzaj>BIH-STIL d.o.o. ZA GRAĐENJE, TRGOVINU I USLUGE, OIB 25217915301, TRNJANSKA CESTA 7, 10000 Zagreb</izvorni_sadrzaj>
    <derivirana_varijabla naziv="DomainObject.Predmet.ProtustrankaWithAdressOIB_1">BIH-STIL d.o.o. ZA GRAĐENJE, TRGOVINU I USLUGE, OIB 25217915301, TRNJANSKA CESTA 7, 10000 Zagreb</derivirana_varijabla>
  </DomainObject.Predmet.ProtustrankaWithAdressOIB>
  <DomainObject.Predmet.ProtustrankaNazivFormated>
    <izvorni_sadrzaj>BIH-STIL d.o.o. ZA GRAĐENJE, TRGOVINU I USLUGE</izvorni_sadrzaj>
    <derivirana_varijabla naziv="DomainObject.Predmet.ProtustrankaNazivFormated_1">BIH-STIL d.o.o. ZA GRAĐENJE, TRGOVINU I USLUGE</derivirana_varijabla>
  </DomainObject.Predmet.ProtustrankaNazivFormated>
  <DomainObject.Predmet.ProtustrankaNazivFormatedOIB>
    <izvorni_sadrzaj>BIH-STIL d.o.o. ZA GRAĐENJE, TRGOVINU I USLUGE, OIB 25217915301</izvorni_sadrzaj>
    <derivirana_varijabla naziv="DomainObject.Predmet.ProtustrankaNazivFormatedOIB_1">BIH-STIL d.o.o. ZA GRAĐENJE, TRGOVINU I USLUGE, OIB 25217915301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ŽUPANIJSKO DRŽAVNO ODVJETNIŠTVO U ZAGREBU; Bojan Bobek; ANA BIOČIĆ; JASMIN ALIČUSIĆ</izvorni_sadrzaj>
    <derivirana_varijabla naziv="DomainObject.Predmet.StrankaFormated_1">  RH, MINISTARSTVO FINANCIJA, POREZNA UPRAVA, PODRUČNI URED ZAGREB, ZASTUPANA PO ŽUPANIJSKOM DRŽAVNOM ODVJETNIŠTVU U ZAGREBU zastupanog po punomoćniku ŽUPANIJSKO DRŽAVNO ODVJETNIŠTVO U ZAGREBU; Bojan Bobek; ANA BIOČIĆ; JASMIN ALIČUSIĆ</derivirana_varijabla>
  </DomainObject.Predmet.StrankaFormated>
  <DomainObject.Predmet.StrankaFormatedOIB>
    <izvorni_sadrzaj>  RH, MINISTARSTVO FINANCIJA, POREZNA UPRAVA, PODRUČNI URED ZAGREB, ZASTUPANA PO ŽUPANIJSKOM DRŽAVNOM ODVJETNIŠTVU U ZAGREBU zastupanog po punomoćniku ŽUPANIJSKO DRŽAVNO ODVJETNIŠTVO U ZAGREBU; Bojan Bobek; ANA BIOČIĆ; JASMIN ALIČUSIĆ</izvorni_sadrzaj>
    <derivirana_varijabla naziv="DomainObject.Predmet.StrankaFormatedOIB_1">  RH, MINISTARSTVO FINANCIJA, POREZNA UPRAVA, PODRUČNI URED ZAGREB, ZASTUPANA PO ŽUPANIJSKOM DRŽAVNOM ODVJETNIŠTVU U ZAGREBU zastupanog po punomoćniku ŽUPANIJSKO DRŽAVNO ODVJETNIŠTVO U ZAGREBU; Bojan Bobek; ANA BIOČIĆ; JASMIN ALIČUSIĆ</derivirana_varijabla>
  </DomainObject.Predmet.StrankaFormatedOIB>
  <DomainObject.Predmet.StrankaFormatedWithAdress>
    <izvorni_sadrzaj> RH, MINISTARSTVO FINANCIJA, POREZNA UPRAVA, PODRUČNI URED ZAGREB, ZASTUPANA PO ŽUPANIJSKOM DRŽAVNOM ODVJETNIŠTVU U ZAGREBU, 10000 Zagreb zastupanog po punomoćniku ŽUPANIJSKO DRŽAVNO ODVJETNIŠTVO U ZAGREBU; Bojan Bobek; ANA BIOČIĆ; JASMIN ALIČUSIĆ</izvorni_sadrzaj>
    <derivirana_varijabla naziv="DomainObject.Predmet.StrankaFormatedWithAdress_1"> RH, MINISTARSTVO FINANCIJA, POREZNA UPRAVA, PODRUČNI URED ZAGREB, ZASTUPANA PO ŽUPANIJSKOM DRŽAVNOM ODVJETNIŠTVU U ZAGREBU, 10000 Zagreb zastupanog po punomoćniku ŽUPANIJSKO DRŽAVNO ODVJETNIŠTVO U ZAGREBU; Bojan Bobek; ANA BIOČIĆ; JASMIN ALIČUSIĆ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10000 Zagreb zastupanog po punomoćniku ŽUPANIJSKO DRŽAVNO ODVJETNIŠTVO U ZAGREBU; Bojan Bobek; ANA BIOČIĆ; JASMIN ALIČUSIĆ</izvorni_sadrzaj>
    <derivirana_varijabla naziv="DomainObject.Predmet.StrankaFormatedWithAdressOIB_1"> RH, MINISTARSTVO FINANCIJA, POREZNA UPRAVA, PODRUČNI URED ZAGREB, ZASTUPANA PO ŽUPANIJSKOM DRŽAVNOM ODVJETNIŠTVU U ZAGREBU, 10000 Zagreb zastupanog po punomoćniku ŽUPANIJSKO DRŽAVNO ODVJETNIŠTVO U ZAGREBU; Bojan Bobek; ANA BIOČIĆ; JASMIN ALIČUSIĆ</derivirana_varijabla>
  </DomainObject.Predmet.StrankaFormatedWithAdressOIB>
  <DomainObject.Predmet.StrankaWithAdress>
    <izvorni_sadrzaj>RH, MINISTARSTVO FINANCIJA, POREZNA UPRAVA, PODRUČNI URED ZAGREB, ZASTUPANA PO ŽUPANIJSKOM DRŽAVNOM ODVJETNIŠTVU U ZAGREBU 10000 Zagreb,Bojan Bobek ,ANA BIOČIĆ ,JASMIN ALIČUSIĆ </izvorni_sadrzaj>
    <derivirana_varijabla naziv="DomainObject.Predmet.StrankaWithAdress_1">RH, MINISTARSTVO FINANCIJA, POREZNA UPRAVA, PODRUČNI URED ZAGREB, ZASTUPANA PO ŽUPANIJSKOM DRŽAVNOM ODVJETNIŠTVU U ZAGREBU 10000 Zagreb,Bojan Bobek ,ANA BIOČIĆ ,JASMIN ALIČUSIĆ </derivirana_varijabla>
  </DomainObject.Predmet.StrankaWithAdress>
  <DomainObject.Predmet.StrankaWithAdressOIB>
    <izvorni_sadrzaj>RH, MINISTARSTVO FINANCIJA, POREZNA UPRAVA, PODRUČNI URED ZAGREB, ZASTUPANA PO ŽUPANIJSKOM DRŽAVNOM ODVJETNIŠTVU U ZAGREBU, 10000 Zagreb,Bojan Bobek,ANA BIOČIĆ,JASMIN ALIČUSIĆ</izvorni_sadrzaj>
    <derivirana_varijabla naziv="DomainObject.Predmet.StrankaWithAdressOIB_1">RH, MINISTARSTVO FINANCIJA, POREZNA UPRAVA, PODRUČNI URED ZAGREB, ZASTUPANA PO ŽUPANIJSKOM DRŽAVNOM ODVJETNIŠTVU U ZAGREBU, 10000 Zagreb,Bojan Bobek,ANA BIOČIĆ,JASMIN ALIČUSIĆ</derivirana_varijabla>
  </DomainObject.Predmet.StrankaWithAdressOIB>
  <DomainObject.Predmet.StrankaNazivFormated>
    <izvorni_sadrzaj>RH, MINISTARSTVO FINANCIJA, POREZNA UPRAVA, PODRUČNI URED ZAGREB, ZASTUPANA PO ŽUPANIJSKOM DRŽAVNOM ODVJETNIŠTVU U ZAGREBU,Bojan Bobek,ANA BIOČIĆ,JASMIN ALIČUSIĆ</izvorni_sadrzaj>
    <derivirana_varijabla naziv="DomainObject.Predmet.StrankaNazivFormated_1">RH, MINISTARSTVO FINANCIJA, POREZNA UPRAVA, PODRUČNI URED ZAGREB, ZASTUPANA PO ŽUPANIJSKOM DRŽAVNOM ODVJETNIŠTVU U ZAGREBU,Bojan Bobek,ANA BIOČIĆ,JASMIN ALIČUSIĆ</derivirana_varijabla>
  </DomainObject.Predmet.StrankaNazivFormated>
  <DomainObject.Predmet.StrankaNazivFormatedOIB>
    <izvorni_sadrzaj>RH, MINISTARSTVO FINANCIJA, POREZNA UPRAVA, PODRUČNI URED ZAGREB, ZASTUPANA PO ŽUPANIJSKOM DRŽAVNOM ODVJETNIŠTVU U ZAGREBU,Bojan Bobek,ANA BIOČIĆ,JASMIN ALIČUSIĆ</izvorni_sadrzaj>
    <derivirana_varijabla naziv="DomainObject.Predmet.StrankaNazivFormatedOIB_1">RH, MINISTARSTVO FINANCIJA, POREZNA UPRAVA, PODRUČNI URED ZAGREB, ZASTUPANA PO ŽUPANIJSKOM DRŽAVNOM ODVJETNIŠTVU U ZAGREBU,Bojan Bobek,ANA BIOČIĆ,JASMIN ALIČUSIĆ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9546248.09</izvorni_sadrzaj>
    <derivirana_varijabla naziv="DomainObject.Predmet.TrenutnaVrijednost_1">9546248.09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izvorni_sadrzaj>
    <derivirana_varijabla naziv="DomainObject.Predmet.StrankaListFormated_1"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izvorni_sadrzaj>
    <derivirana_varijabla naziv="DomainObject.Predmet.StrankaListFormatedOIB_1"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izvorni_sadrzaj>
    <derivirana_varijabla naziv="DomainObject.Predmet.StrankaListFormatedWithAdress_1"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izvorni_sadrzaj>
    <derivirana_varijabla naziv="DomainObject.Predmet.StrankaListFormatedWithAdressOIB_1"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  <item>Bojan Bobek</item>
      <item>ANA BIOČIĆ</item>
      <item>JASMIN ALIČUSIĆ</item>
    </izvorni_sadrzaj>
    <derivirana_varijabla naziv="DomainObject.Predmet.StrankaListNazivFormated_1">
      <item>RH, MINISTARSTVO FINANCIJA, POREZNA UPRAVA, PODRUČNI URED ZAGREB, ZASTUPANA PO ŽUPANIJSKOM DRŽAVNOM ODVJETNIŠTVU U ZAGREBU</item>
      <item>Bojan Bobek</item>
      <item>ANA BIOČIĆ</item>
      <item>JASMIN ALIČUSIĆ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</item>
      <item>Bojan Bobek</item>
      <item>ANA BIOČIĆ</item>
      <item>JASMIN ALIČUSIĆ</item>
    </izvorni_sadrzaj>
    <derivirana_varijabla naziv="DomainObject.Predmet.StrankaListNazivFormatedOIB_1">
      <item>RH, MINISTARSTVO FINANCIJA, POREZNA UPRAVA, PODRUČNI URED ZAGREB, ZASTUPANA PO ŽUPANIJSKOM DRŽAVNOM ODVJETNIŠTVU U ZAGREBU</item>
      <item>Bojan Bobek</item>
      <item>ANA BIOČIĆ</item>
      <item>JASMIN ALIČUSIĆ</item>
    </derivirana_varijabla>
  </DomainObject.Predmet.StrankaListNazivFormatedOIB>
  <DomainObject.Predmet.ProtuStrankaListFormated>
    <izvorni_sadrzaj>
      <item>BIH-STIL d.o.o. ZA GRAĐENJE, TRGOVINU I USLUGE zastupanog po punomoćniku IBRAHIM BIJELIĆ</item>
    </izvorni_sadrzaj>
    <derivirana_varijabla naziv="DomainObject.Predmet.ProtuStrankaListFormated_1">
      <item>BIH-STIL d.o.o. ZA GRAĐENJE, TRGOVINU I USLUGE zastupanog po punomoćniku IBRAHIM BIJELIĆ</item>
    </derivirana_varijabla>
  </DomainObject.Predmet.ProtuStrankaListFormated>
  <DomainObject.Predmet.ProtuStrankaListFormatedOIB>
    <izvorni_sadrzaj>
      <item>BIH-STIL d.o.o. ZA GRAĐENJE, TRGOVINU I USLUGE, OIB 25217915301 zastupanog po punomoćniku IBRAHIM BIJELIĆ</item>
    </izvorni_sadrzaj>
    <derivirana_varijabla naziv="DomainObject.Predmet.ProtuStrankaListFormatedOIB_1">
      <item>BIH-STIL d.o.o. ZA GRAĐENJE, TRGOVINU I USLUGE, OIB 25217915301 zastupanog po punomoćniku IBRAHIM BIJELIĆ</item>
    </derivirana_varijabla>
  </DomainObject.Predmet.ProtuStrankaListFormatedOIB>
  <DomainObject.Predmet.ProtuStrankaListFormatedWithAdress>
    <izvorni_sadrzaj>
      <item>BIH-STIL d.o.o. ZA GRAĐENJE, TRGOVINU I USLUGE, TRNJANSKA CESTA 7, 10000 Zagreb zastupanog po punomoćniku IBRAHIM BIJELIĆ</item>
    </izvorni_sadrzaj>
    <derivirana_varijabla naziv="DomainObject.Predmet.ProtuStrankaListFormatedWithAdress_1">
      <item>BIH-STIL d.o.o. ZA GRAĐENJE, TRGOVINU I USLUGE, TRNJANSKA CESTA 7, 10000 Zagreb zastupanog po punomoćniku IBRAHIM BIJELIĆ</item>
    </derivirana_varijabla>
  </DomainObject.Predmet.ProtuStrankaListFormatedWithAdress>
  <DomainObject.Predmet.ProtuStrankaListFormatedWithAdressOIB>
    <izvorni_sadrzaj>
      <item>BIH-STIL d.o.o. ZA GRAĐENJE, TRGOVINU I USLUGE, OIB 25217915301, TRNJANSKA CESTA 7, 10000 Zagreb zastupanog po punomoćniku IBRAHIM BIJELIĆ</item>
    </izvorni_sadrzaj>
    <derivirana_varijabla naziv="DomainObject.Predmet.ProtuStrankaListFormatedWithAdressOIB_1">
      <item>BIH-STIL d.o.o. ZA GRAĐENJE, TRGOVINU I USLUGE, OIB 25217915301, TRNJANSKA CESTA 7, 10000 Zagreb zastupanog po punomoćniku IBRAHIM BIJELIĆ</item>
    </derivirana_varijabla>
  </DomainObject.Predmet.ProtuStrankaListFormatedWithAdressOIB>
  <DomainObject.Predmet.ProtuStrankaListNazivFormated>
    <izvorni_sadrzaj>
      <item>BIH-STIL d.o.o. ZA GRAĐENJE, TRGOVINU I USLUGE</item>
    </izvorni_sadrzaj>
    <derivirana_varijabla naziv="DomainObject.Predmet.ProtuStrankaListNazivFormated_1">
      <item>BIH-STIL d.o.o. ZA GRAĐENJE, TRGOVINU I USLUGE</item>
    </derivirana_varijabla>
  </DomainObject.Predmet.ProtuStrankaListNazivFormated>
  <DomainObject.Predmet.ProtuStrankaListNazivFormatedOIB>
    <izvorni_sadrzaj>
      <item>BIH-STIL d.o.o. ZA GRAĐENJE, TRGOVINU I USLUGE, OIB 25217915301</item>
    </izvorni_sadrzaj>
    <derivirana_varijabla naziv="DomainObject.Predmet.ProtuStrankaListNazivFormatedOIB_1">
      <item>BIH-STIL d.o.o. ZA GRAĐENJE, TRGOVINU I USLUGE, OIB 25217915301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</item>
      <item>Ministarstvo financija RH,Porezna uprava,Područni ured Zagreb</item>
      <item>Jerko-duško Suić</item>
    </izvorni_sadrzaj>
    <derivirana_varijabla naziv="DomainObject.Predmet.OstaliListFormated_1"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</item>
      <item>Ministarstvo financija RH,Porezna uprava,Područni ured Zagreb</item>
      <item>Jerko-duško Suić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</item>
      <item>Ministarstvo financija RH,Porezna uprava,Područni ured Zagreb</item>
      <item>Jerko-duško Suić, OIB 53510817959</item>
    </izvorni_sadrzaj>
    <derivirana_varijabla naziv="DomainObject.Predmet.OstaliListFormatedOIB_1"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</item>
      <item>Ministarstvo financija RH,Porezna uprava,Područni ured Zagreb</item>
      <item>Jerko-duško Suić, OIB 53510817959</item>
    </derivirana_varijabla>
  </DomainObject.Predmet.OstaliListFormatedOIB>
  <DomainObject.Predmet.OstaliListFormatedWithAdress>
    <izvorni_sadrzaj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Račkoga 6, 10000 Zagreb</item>
      <item>Ministarstvo financija RH,Porezna uprava,Područni ured Zagreb, Av. Dubrovnik 32, 10000 Zagreb</item>
      <item>Jerko-duško Suić, Hegedušićeva  10, 10000 Zagreb</item>
    </izvorni_sadrzaj>
    <derivirana_varijabla naziv="DomainObject.Predmet.OstaliListFormatedWithAdress_1"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Račkoga 6, 10000 Zagreb</item>
      <item>Ministarstvo financija RH,Porezna uprava,Područni ured Zagreb, Av. Dubrovnik 32, 10000 Zagreb</item>
      <item>Jerko-duško Suić, Hegedušićeva  10,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02535697732, Račkoga 6, 10000 Zagreb</item>
      <item>Ministarstvo financija RH,Porezna uprava,Područni ured Zagreb, Av. Dubrovnik 32, 10000 Zagreb</item>
      <item>Jerko-duško Suić, OIB 53510817959, Hegedušićeva  10, 10000 Zagreb</item>
    </izvorni_sadrzaj>
    <derivirana_varijabla naziv="DomainObject.Predmet.OstaliListFormatedWithAdressOIB_1"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02535697732, Račkoga 6, 10000 Zagreb</item>
      <item>Ministarstvo financija RH,Porezna uprava,Područni ured Zagreb, Av. Dubrovnik 32, 10000 Zagreb</item>
      <item>Jerko-duško Suić, OIB 53510817959, Hegedušićeva  10, 10000 Zagreb</item>
    </derivirana_varijabla>
  </DomainObject.Predmet.OstaliListFormatedWithAdressOIB>
  <DomainObject.Predmet.OstaliListNazivFormated>
    <izvorni_sadrzaj>
      <item>ŽUPANIJSKO DRŽAVNO ODVJETNIŠTVO U ZAGREBU</item>
      <item>IBRAHIM BIJELIĆ</item>
      <item>FINA ZAGREB</item>
      <item>PRIVREDNA BANKA ZAGREB d.d.</item>
      <item>Ministarstvo financija RH,Porezna uprava,Područni ured Zagreb</item>
      <item>Jerko-duško Suić</item>
    </izvorni_sadrzaj>
    <derivirana_varijabla naziv="DomainObject.Predmet.OstaliListNazivFormated_1">
      <item>ŽUPANIJSKO DRŽAVNO ODVJETNIŠTVO U ZAGREBU</item>
      <item>IBRAHIM BIJELIĆ</item>
      <item>FINA ZAGREB</item>
      <item>PRIVREDNA BANKA ZAGREB d.d.</item>
      <item>Ministarstvo financija RH,Porezna uprava,Područni ured Zagreb</item>
      <item>Jerko-duško Suić</item>
    </derivirana_varijabla>
  </DomainObject.Predmet.OstaliListNazivFormated>
  <DomainObject.Predmet.OstaliListNazivFormatedOIB>
    <izvorni_sadrzaj>
      <item>ŽUPANIJSKO DRŽAVNO ODVJETNIŠTVO U ZAGREBU</item>
      <item>IBRAHIM BIJELIĆ</item>
      <item>FINA ZAGREB</item>
      <item>PRIVREDNA BANKA ZAGREB d.d., OIB 02535697732</item>
      <item>Ministarstvo financija RH,Porezna uprava,Područni ured Zagreb</item>
      <item>Jerko-duško Suić, OIB 53510817959</item>
    </izvorni_sadrzaj>
    <derivirana_varijabla naziv="DomainObject.Predmet.OstaliListNazivFormatedOIB_1">
      <item>ŽUPANIJSKO DRŽAVNO ODVJETNIŠTVO U ZAGREBU</item>
      <item>IBRAHIM BIJELIĆ</item>
      <item>FINA ZAGREB</item>
      <item>PRIVREDNA BANKA ZAGREB d.d., OIB 02535697732</item>
      <item>Ministarstvo financija RH,Porezna uprava,Područni ured Zagreb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St-61/2012-107</izvorni_sadrzaj>
    <derivirana_varijabla naziv="DomainObject.PoslovniBrojDokumenta_1">St-61/2012-107</derivirana_varijabla>
  </DomainObject.PoslovniBrojDokumenta>
  <DomainObject.Predmet.StrankaIDrugi>
    <izvorni_sadrzaj>RH, MINISTARSTVO FINANCIJA, POREZNA UPRAVA, PODRUČNI URED ZAGREB, ZASTUPANA PO ŽUPANIJSKOM DRŽAVNOM ODVJETNIŠTVU U ZAGREBU i dr.</izvorni_sadrzaj>
    <derivirana_varijabla naziv="DomainObject.Predmet.StrankaIDrugi_1">RH, MINISTARSTVO FINANCIJA, POREZNA UPRAVA, PODRUČNI URED ZAGREB, ZASTUPANA PO ŽUPANIJSKOM DRŽAVNOM ODVJETNIŠTVU U ZAGREBU i dr.</derivirana_varijabla>
  </DomainObject.Predmet.StrankaIDrugi>
  <DomainObject.Predmet.ProtustrankaIDrugi>
    <izvorni_sadrzaj>BIH-STIL d.o.o. ZA GRAĐENJE, TRGOVINU I USLUGE</izvorni_sadrzaj>
    <derivirana_varijabla naziv="DomainObject.Predmet.ProtustrankaIDrugi_1">BIH-STIL d.o.o. ZA GRAĐENJE, TRGOVINU I USLUGE</derivirana_varijabla>
  </DomainObject.Predmet.ProtustrankaIDrugi>
  <DomainObject.Predmet.StrankaIDrugiAdressOIB>
    <izvorni_sadrzaj>RH, MINISTARSTVO FINANCIJA, POREZNA UPRAVA, PODRUČNI URED ZAGREB, ZASTUPANA PO ŽUPANIJSKOM DRŽAVNOM ODVJETNIŠTVU U ZAGREBU, 10000 Zagreb i dr.</izvorni_sadrzaj>
    <derivirana_varijabla naziv="DomainObject.Predmet.StrankaIDrugiAdressOIB_1">RH, MINISTARSTVO FINANCIJA, POREZNA UPRAVA, PODRUČNI URED ZAGREB, ZASTUPANA PO ŽUPANIJSKOM DRŽAVNOM ODVJETNIŠTVU U ZAGREBU, 10000 Zagreb i dr.</derivirana_varijabla>
  </DomainObject.Predmet.StrankaIDrugiAdressOIB>
  <DomainObject.Predmet.ProtustrankaIDrugiAdressOIB>
    <izvorni_sadrzaj>BIH-STIL d.o.o. ZA GRAĐENJE, TRGOVINU I USLUGE, OIB 25217915301, TRNJANSKA CESTA 7, 10000 Zagreb</izvorni_sadrzaj>
    <derivirana_varijabla naziv="DomainObject.Predmet.ProtustrankaIDrugiAdressOIB_1">BIH-STIL d.o.o. ZA GRAĐENJE, TRGOVINU I USLUGE, OIB 25217915301, TRNJANSKA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BIH-STIL d.o.o. ZA GRAĐENJE, TRGOVINU I USLUGE</item>
      <item>ŽUPANIJSKO DRŽAVNO ODVJETNIŠTVO U ZAGREBU</item>
      <item>RH, MINISTARSTVO FINANCIJA, POREZNA UPRAVA, PODRUČNI URED ZAGREB, ZASTUPANA PO ŽUPANIJSKOM DRŽAVNOM ODVJETNIŠTVU U ZAGREBU</item>
      <item>IBRAHIM BIJELIĆ</item>
      <item>FINA ZAGREB</item>
      <item>PRIVREDNA BANKA ZAGREB d.d.</item>
      <item>Ministarstvo financija RH,Porezna uprava,Područni ured Zagreb</item>
      <item>Jerko-duško Suić</item>
      <item>Bojan Bobek</item>
      <item>ANA BIOČIĆ</item>
      <item>JASMIN ALIČUSIĆ</item>
    </izvorni_sadrzaj>
    <derivirana_varijabla naziv="DomainObject.Predmet.SudioniciListNaziv_1">
      <item>BIH-STIL d.o.o. ZA GRAĐENJE, TRGOVINU I USLUGE</item>
      <item>ŽUPANIJSKO DRŽAVNO ODVJETNIŠTVO U ZAGREBU</item>
      <item>RH, MINISTARSTVO FINANCIJA, POREZNA UPRAVA, PODRUČNI URED ZAGREB, ZASTUPANA PO ŽUPANIJSKOM DRŽAVNOM ODVJETNIŠTVU U ZAGREBU</item>
      <item>IBRAHIM BIJELIĆ</item>
      <item>FINA ZAGREB</item>
      <item>PRIVREDNA BANKA ZAGREB d.d.</item>
      <item>Ministarstvo financija RH,Porezna uprava,Područni ured Zagreb</item>
      <item>Jerko-duško Suić</item>
      <item>Bojan Bobek</item>
      <item>ANA BIOČIĆ</item>
      <item>JASMIN ALIČUSIĆ</item>
    </derivirana_varijabla>
  </DomainObject.Predmet.SudioniciListNaziv>
  <DomainObject.Predmet.SudioniciListAdressOIB>
    <izvorni_sadrzaj>
      <item>BIH-STIL d.o.o. ZA GRAĐENJE, TRGOVINU I USLUGE, OIB 25217915301, TRNJANSKA CESTA 7,10000 Zagreb</item>
      <item>ŽUPANIJSKO DRŽAVNO ODVJETNIŠTVO U ZAGREBU, Savska c. 41,10000 Zagreb</item>
      <item>RH, MINISTARSTVO FINANCIJA, POREZNA UPRAVA, PODRUČNI URED ZAGREB, ZASTUPANA PO ŽUPANIJSKOM DRŽAVNOM ODVJETNIŠTVU U ZAGREBU, 10000 Zagreb</item>
      <item>IBRAHIM BIJELIĆ</item>
      <item>FINA ZAGREB</item>
      <item>PRIVREDNA BANKA ZAGREB d.d., OIB 02535697732, Račkoga 6,10000 Zagreb</item>
      <item>Ministarstvo financija RH,Porezna uprava,Područni ured Zagreb, Av. Dubrovnik 32,10000 Zagreb</item>
      <item>Jerko-duško Suić, OIB 53510817959, Hegedušićeva  10,10000 Zagreb</item>
      <item>Bojan Bobek</item>
      <item>ANA BIOČIĆ</item>
      <item>JASMIN ALIČUSIĆ</item>
    </izvorni_sadrzaj>
    <derivirana_varijabla naziv="DomainObject.Predmet.SudioniciListAdressOIB_1">
      <item>BIH-STIL d.o.o. ZA GRAĐENJE, TRGOVINU I USLUGE, OIB 25217915301, TRNJANSKA CESTA 7,10000 Zagreb</item>
      <item>ŽUPANIJSKO DRŽAVNO ODVJETNIŠTVO U ZAGREBU, Savska c. 41,10000 Zagreb</item>
      <item>RH, MINISTARSTVO FINANCIJA, POREZNA UPRAVA, PODRUČNI URED ZAGREB, ZASTUPANA PO ŽUPANIJSKOM DRŽAVNOM ODVJETNIŠTVU U ZAGREBU, 10000 Zagreb</item>
      <item>IBRAHIM BIJELIĆ</item>
      <item>FINA ZAGREB</item>
      <item>PRIVREDNA BANKA ZAGREB d.d., OIB 02535697732, Račkoga 6,10000 Zagreb</item>
      <item>Ministarstvo financija RH,Porezna uprava,Područni ured Zagreb, Av. Dubrovnik 32,10000 Zagreb</item>
      <item>Jerko-duško Suić, OIB 53510817959, Hegedušićeva  10,10000 Zagreb</item>
      <item>Bojan Bobek</item>
      <item>ANA BIOČIĆ</item>
      <item>JASMIN ALIČUSIĆ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25217915301</item>
      <item>, OIB null</item>
      <item>, OIB null</item>
      <item>, OIB null</item>
      <item>, OIB null</item>
      <item>, OIB 02535697732</item>
      <item>, OIB null</item>
      <item>, OIB 53510817959</item>
      <item>, OIB null</item>
      <item>, OIB null</item>
      <item>, OIB null</item>
    </izvorni_sadrzaj>
    <derivirana_varijabla naziv="DomainObject.Predmet.SudioniciListNazivOIB_1">
      <item>, OIB 25217915301</item>
      <item>, OIB null</item>
      <item>, OIB null</item>
      <item>, OIB null</item>
      <item>, OIB null</item>
      <item>, OIB 02535697732</item>
      <item>, OIB null</item>
      <item>, OIB 53510817959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522</properties:Words>
  <properties:Characters>2882</properties:Characters>
  <properties:Lines>86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2016-02-04T13:13:00Z</dcterms:created>
  <dc:creator>Sudsko vijeće</dc:creator>
  <cp:lastModifiedBy>Valentina Kranjčić</cp:lastModifiedBy>
  <cp:lastPrinted>2015-07-30T09:40:00Z</cp:lastPrinted>
  <dcterms:modified xmlns:xsi="http://www.w3.org/2001/XMLSchema-instance" xsi:type="dcterms:W3CDTF">2016-02-08T08:01:00Z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St-61/2012-107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