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fd22" w14:paraId="c4afd22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>Zagreb, Amruševa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</w:t>
      </w:r>
      <w:r w:rsidR="007E10B3">
        <w:t>6</w:t>
      </w:r>
      <w:r w:rsidR="00661CFF">
        <w:t>3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5531AE">
        <w:t>3</w:t>
      </w:r>
      <w:r w:rsidR="00E5679B" w:rsidRPr="007D2F3E">
        <w:t xml:space="preserve">. </w:t>
      </w:r>
      <w:r w:rsidR="00E8378C">
        <w:t>rujna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661CFF">
        <w:rPr>
          <w:b/>
        </w:rPr>
        <w:t xml:space="preserve">KOLOS IS </w:t>
      </w:r>
      <w:r w:rsidR="00661CFF" w:rsidRPr="00267AD4">
        <w:rPr>
          <w:b/>
        </w:rPr>
        <w:t xml:space="preserve">d.o.o., </w:t>
      </w:r>
      <w:r w:rsidR="00661CFF" w:rsidRPr="00267AD4">
        <w:t xml:space="preserve">OIB: </w:t>
      </w:r>
      <w:r w:rsidR="00661CFF">
        <w:t>90434791203</w:t>
      </w:r>
      <w:r w:rsidR="00661CFF" w:rsidRPr="00267AD4">
        <w:rPr>
          <w:b/>
        </w:rPr>
        <w:t xml:space="preserve">, </w:t>
      </w:r>
      <w:r w:rsidR="00661CFF" w:rsidRPr="00267AD4">
        <w:t xml:space="preserve"> </w:t>
      </w:r>
      <w:r w:rsidR="00661CFF">
        <w:t>Zagreb, Zagreb, Lastovska 2a</w:t>
      </w:r>
      <w:r w:rsidR="00AB343E">
        <w:t>.</w:t>
      </w:r>
      <w:r w:rsidRPr="007D2F3E">
        <w:t xml:space="preserve">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661CFF">
        <w:t>74.530,33</w:t>
      </w:r>
      <w:r w:rsidR="00AB343E">
        <w:t xml:space="preserve"> </w:t>
      </w:r>
      <w:r w:rsidRPr="007D2F3E">
        <w:t>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5531AE">
        <w:t>3</w:t>
      </w:r>
      <w:r w:rsidR="00E5679B" w:rsidRPr="007D2F3E">
        <w:t xml:space="preserve">. </w:t>
      </w:r>
      <w:r w:rsidR="00E8378C">
        <w:t>rujna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p w:rsidRDefault="00325398" w:rsidP="00325398" w:rsidR="00325398" w:rsidRPr="007D2F3E">
      <w:pPr>
        <w:rPr>
          <w:b/>
        </w:rPr>
      </w:pPr>
    </w:p>
    <w:sectPr w:rsidSect="005632E0" w:rsidR="00325398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7E10B3">
      <w:rPr>
        <w:b/>
        <w:color w:themeColor="text1" w:val="000000"/>
      </w:rPr>
      <w:t>166</w:t>
    </w:r>
    <w:r w:rsidR="00661CFF">
      <w:rPr>
        <w:b/>
        <w:color w:themeColor="text1" w:val="000000"/>
      </w:rPr>
      <w:t>3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531AE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D3A83"/>
    <w:rsid w:val="006F39B9"/>
    <w:rsid w:val="00743414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3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4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41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4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4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3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4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41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4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4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St-1663/2018</izvorni_sadrzaj>
    <derivirana_varijabla naziv="DomainObject.Predmet.OznakaBroj_1">St-1663/2018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KOLOS IS d.o.o. za usluge zastupanog po punomoćniku Robert Matalin</izvorni_sadrzaj>
    <derivirana_varijabla naziv="DomainObject.Predmet.ProtustrankaFormated_1">  KOLOS IS d.o.o. za usluge zastupanog po punomoćniku Robert Matalin</derivirana_varijabla>
  </DomainObject.Predmet.ProtustrankaFormated>
  <DomainObject.Predmet.ProtustrankaFormatedOIB>
    <izvorni_sadrzaj>  KOLOS IS d.o.o. za usluge, OIB 90434791203 zastupanog po punomoćniku Robert Matalin</izvorni_sadrzaj>
    <derivirana_varijabla naziv="DomainObject.Predmet.ProtustrankaFormatedOIB_1">  KOLOS IS d.o.o. za usluge, OIB 90434791203 zastupanog po punomoćniku Robert Matalin</derivirana_varijabla>
  </DomainObject.Predmet.ProtustrankaFormatedOIB>
  <DomainObject.Predmet.ProtustrankaFormatedWithAdress>
    <izvorni_sadrzaj> KOLOS IS d.o.o. za usluge, Lastovska 2 a, 10000 Zagreb zastupanog po punomoćniku Robert Matalin</izvorni_sadrzaj>
    <derivirana_varijabla naziv="DomainObject.Predmet.ProtustrankaFormatedWithAdress_1"> KOLOS IS d.o.o. za usluge, Lastovska 2 a, 10000 Zagreb zastupanog po punomoćniku Robert Matalin</derivirana_varijabla>
  </DomainObject.Predmet.ProtustrankaFormatedWithAdress>
  <DomainObject.Predmet.ProtustrankaFormatedWithAdressOIB>
    <izvorni_sadrzaj> KOLOS IS d.o.o. za usluge, OIB 90434791203, Lastovska 2 a, 10000 Zagreb zastupanog po punomoćniku Robert Matalin</izvorni_sadrzaj>
    <derivirana_varijabla naziv="DomainObject.Predmet.ProtustrankaFormatedWithAdressOIB_1"> KOLOS IS d.o.o. za usluge, OIB 90434791203, Lastovska 2 a, 10000 Zagreb zastupanog po punomoćniku Robert Matalin</derivirana_varijabla>
  </DomainObject.Predmet.ProtustrankaFormatedWithAdressOIB>
  <DomainObject.Predmet.ProtustrankaWithAdress>
    <izvorni_sadrzaj>KOLOS IS d.o.o. za usluge Lastovska 2 a, 10000 Zagreb</izvorni_sadrzaj>
    <derivirana_varijabla naziv="DomainObject.Predmet.ProtustrankaWithAdress_1">KOLOS IS d.o.o. za usluge Lastovska 2 a, 10000 Zagreb</derivirana_varijabla>
  </DomainObject.Predmet.ProtustrankaWithAdress>
  <DomainObject.Predmet.ProtustrankaWithAdressOIB>
    <izvorni_sadrzaj>KOLOS IS d.o.o. za usluge, OIB 90434791203, Lastovska 2 a, 10000 Zagreb</izvorni_sadrzaj>
    <derivirana_varijabla naziv="DomainObject.Predmet.ProtustrankaWithAdressOIB_1">KOLOS IS d.o.o. za usluge, OIB 90434791203, Lastovska 2 a, 10000 Zagreb</derivirana_varijabla>
  </DomainObject.Predmet.ProtustrankaWithAdressOIB>
  <DomainObject.Predmet.ProtustrankaNazivFormated>
    <izvorni_sadrzaj>KOLOS IS d.o.o. za usluge</izvorni_sadrzaj>
    <derivirana_varijabla naziv="DomainObject.Predmet.ProtustrankaNazivFormated_1">KOLOS IS d.o.o. za usluge</derivirana_varijabla>
  </DomainObject.Predmet.ProtustrankaNazivFormated>
  <DomainObject.Predmet.ProtustrankaNazivFormatedOIB>
    <izvorni_sadrzaj>KOLOS IS d.o.o. za usluge, OIB 90434791203</izvorni_sadrzaj>
    <derivirana_varijabla naziv="DomainObject.Predmet.ProtustrankaNazivFormatedOIB_1">KOLOS IS d.o.o. za usluge, OIB 90434791203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KOLOS IS d.o.o. za usluge zastupanog po punomoćniku Robert Matalin</item>
    </izvorni_sadrzaj>
    <derivirana_varijabla naziv="DomainObject.Predmet.ProtuStrankaListFormated_1">
      <item>KOLOS IS d.o.o. za usluge zastupanog po punomoćniku Robert Matalin</item>
    </derivirana_varijabla>
  </DomainObject.Predmet.ProtuStrankaListFormated>
  <DomainObject.Predmet.ProtuStrankaListFormatedOIB>
    <izvorni_sadrzaj>
      <item>KOLOS IS d.o.o. za usluge, OIB 90434791203 zastupanog po punomoćniku Robert Matalin</item>
    </izvorni_sadrzaj>
    <derivirana_varijabla naziv="DomainObject.Predmet.ProtuStrankaListFormatedOIB_1">
      <item>KOLOS IS d.o.o. za usluge, OIB 90434791203 zastupanog po punomoćniku Robert Matalin</item>
    </derivirana_varijabla>
  </DomainObject.Predmet.ProtuStrankaListFormatedOIB>
  <DomainObject.Predmet.ProtuStrankaListFormatedWithAdress>
    <izvorni_sadrzaj>
      <item>KOLOS IS d.o.o. za usluge, Lastovska 2 a, 10000 Zagreb zastupanog po punomoćniku Robert Matalin</item>
    </izvorni_sadrzaj>
    <derivirana_varijabla naziv="DomainObject.Predmet.ProtuStrankaListFormatedWithAdress_1">
      <item>KOLOS IS d.o.o. za usluge, Lastovska 2 a, 10000 Zagreb zastupanog po punomoćniku Robert Matalin</item>
    </derivirana_varijabla>
  </DomainObject.Predmet.ProtuStrankaListFormatedWithAdress>
  <DomainObject.Predmet.ProtuStrankaListFormatedWithAdressOIB>
    <izvorni_sadrzaj>
      <item>KOLOS IS d.o.o. za usluge, OIB 90434791203, Lastovska 2 a, 10000 Zagreb zastupanog po punomoćniku Robert Matalin</item>
    </izvorni_sadrzaj>
    <derivirana_varijabla naziv="DomainObject.Predmet.ProtuStrankaListFormatedWithAdressOIB_1">
      <item>KOLOS IS d.o.o. za usluge, OIB 90434791203, Lastovska 2 a, 10000 Zagreb zastupanog po punomoćniku Robert Matalin</item>
    </derivirana_varijabla>
  </DomainObject.Predmet.ProtuStrankaListFormatedWithAdressOIB>
  <DomainObject.Predmet.ProtuStrankaListNazivFormated>
    <izvorni_sadrzaj>
      <item>KOLOS IS d.o.o. za usluge</item>
    </izvorni_sadrzaj>
    <derivirana_varijabla naziv="DomainObject.Predmet.ProtuStrankaListNazivFormated_1">
      <item>KOLOS IS d.o.o. za usluge</item>
    </derivirana_varijabla>
  </DomainObject.Predmet.ProtuStrankaListNazivFormated>
  <DomainObject.Predmet.ProtuStrankaListNazivFormatedOIB>
    <izvorni_sadrzaj>
      <item>KOLOS IS d.o.o. za usluge, OIB 90434791203</item>
    </izvorni_sadrzaj>
    <derivirana_varijabla naziv="DomainObject.Predmet.ProtuStrankaListNazivFormatedOIB_1">
      <item>KOLOS IS d.o.o. za usluge, OIB 90434791203</item>
    </derivirana_varijabla>
  </DomainObject.Predmet.ProtuStrankaListNazivFormatedOIB>
  <DomainObject.Predmet.OstaliListFormated>
    <izvorni_sadrzaj>
      <item>Robert Matalin punomoćnik sudionika u postupku KOLOS IS d.o.o. za usluge</item>
    </izvorni_sadrzaj>
    <derivirana_varijabla naziv="DomainObject.Predmet.OstaliListFormated_1">
      <item>Robert Matalin punomoćnik sudionika u postupku KOLOS IS d.o.o. za usluge</item>
    </derivirana_varijabla>
  </DomainObject.Predmet.OstaliListFormated>
  <DomainObject.Predmet.OstaliListFormatedOIB>
    <izvorni_sadrzaj>
      <item>Robert Matalin, OIB 08760017178 punomoćnik sudionika u postupku KOLOS IS d.o.o. za usluge</item>
    </izvorni_sadrzaj>
    <derivirana_varijabla naziv="DomainObject.Predmet.OstaliListFormatedOIB_1">
      <item>Robert Matalin, OIB 08760017178 punomoćnik sudionika u postupku KOLOS IS d.o.o. za usluge</item>
    </derivirana_varijabla>
  </DomainObject.Predmet.OstaliListFormatedOIB>
  <DomainObject.Predmet.OstaliListFormatedWithAdress>
    <izvorni_sadrzaj>
      <item>Robert Matalin, Sutlanske doline 105, 10292 Prosinec punomoćnik sudionika u postupku KOLOS IS d.o.o. za usluge</item>
    </izvorni_sadrzaj>
    <derivirana_varijabla naziv="DomainObject.Predmet.OstaliListFormatedWithAdress_1">
      <item>Robert Matalin, Sutlanske doline 105, 10292 Prosinec punomoćnik sudionika u postupku KOLOS IS d.o.o. za usluge</item>
    </derivirana_varijabla>
  </DomainObject.Predmet.OstaliListFormatedWithAdress>
  <DomainObject.Predmet.OstaliListFormatedWithAdressOIB>
    <izvorni_sadrzaj>
      <item>Robert Matalin, OIB 08760017178, Sutlanske doline 105, 10292 Prosinec punomoćnik sudionika u postupku KOLOS IS d.o.o. za usluge</item>
    </izvorni_sadrzaj>
    <derivirana_varijabla naziv="DomainObject.Predmet.OstaliListFormatedWithAdressOIB_1">
      <item>Robert Matalin, OIB 08760017178, Sutlanske doline 105, 10292 Prosinec punomoćnik sudionika u postupku KOLOS IS d.o.o. za usluge</item>
    </derivirana_varijabla>
  </DomainObject.Predmet.OstaliListFormatedWithAdressOIB>
  <DomainObject.Predmet.OstaliListNazivFormated>
    <izvorni_sadrzaj>
      <item>Robert Matalin</item>
    </izvorni_sadrzaj>
    <derivirana_varijabla naziv="DomainObject.Predmet.OstaliListNazivFormated_1">
      <item>Robert Matalin</item>
    </derivirana_varijabla>
  </DomainObject.Predmet.OstaliListNazivFormated>
  <DomainObject.Predmet.OstaliListNazivFormatedOIB>
    <izvorni_sadrzaj>
      <item>Robert Matalin, OIB 08760017178</item>
    </izvorni_sadrzaj>
    <derivirana_varijabla naziv="DomainObject.Predmet.OstaliListNazivFormatedOIB_1">
      <item>Robert Matalin, OIB 08760017178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KOLOS IS d.o.o. za usluge</izvorni_sadrzaj>
    <derivirana_varijabla naziv="DomainObject.Predmet.ProtustrankaIDrugi_1">KOLOS IS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KOLOS IS d.o.o. za usluge, OIB 90434791203, Lastovska 2 a, 10000 Zagreb</izvorni_sadrzaj>
    <derivirana_varijabla naziv="DomainObject.Predmet.ProtustrankaIDrugiAdressOIB_1">KOLOS IS d.o.o. za usluge, OIB 90434791203,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KOLOS IS d.o.o. za usluge</item>
      <item>Robert Matalin</item>
    </izvorni_sadrzaj>
    <derivirana_varijabla naziv="DomainObject.Predmet.SudioniciListNaziv_1">
      <item>FINA Regionalni centar Zagreb</item>
      <item>KOLOS IS d.o.o. za usluge</item>
      <item>Robert Matalin</item>
    </derivirana_varijabla>
  </DomainObject.Predmet.SudioniciListNaziv>
  <DomainObject.Predmet.SudioniciListAdressOIB>
    <izvorni_sadrzaj>
      <item>FINA Regionalni centar Zagreb, OIB 85821130368</item>
      <item>KOLOS IS d.o.o. za usluge, OIB 90434791203, Lastovska 2 a,10000 Zagreb</item>
      <item>Robert Matalin, OIB 08760017178, Sutlanske doline 105,10292 Prosinec</item>
    </izvorni_sadrzaj>
    <derivirana_varijabla naziv="DomainObject.Predmet.SudioniciListAdressOIB_1">
      <item>FINA Regionalni centar Zagreb, OIB 85821130368</item>
      <item>KOLOS IS d.o.o. za usluge, OIB 90434791203, Lastovska 2 a,10000 Zagreb</item>
      <item>Robert Matalin, OIB 08760017178, Sutlanske doline 105,10292 Prosinec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90434791203</item>
      <item>, OIB 08760017178</item>
    </izvorni_sadrzaj>
    <derivirana_varijabla naziv="DomainObject.Predmet.SudioniciListNazivOIB_1">
      <item>, OIB 85821130368</item>
      <item>, OIB 90434791203</item>
      <item>, OIB 08760017178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1303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2018-07-13T08:16:00Z</dcterms:created>
  <dc:creator>ilukac</dc:creator>
  <cp:lastModifiedBy>Irena Benko</cp:lastModifiedBy>
  <cp:lastPrinted>2016-04-18T06:46:00Z</cp:lastPrinted>
  <dcterms:modified xmlns:xsi="http://www.w3.org/2001/XMLSchema-instance" xsi:type="dcterms:W3CDTF">2018-09-03T12:33:00Z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