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a3d2" w14:paraId="9e4a3d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6F4775">
        <w:t>51/17-3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F4775">
        <w:t xml:space="preserve"> MSM-TRGOTEKS d.o.o., Čakovec, Zagrebačka 85, OIB: 65707448958</w:t>
      </w:r>
      <w:r w:rsidR="00191C61">
        <w:t>,</w:t>
      </w:r>
      <w:r w:rsidR="00665A9B">
        <w:t xml:space="preserve"> </w:t>
      </w:r>
      <w:r w:rsidR="00637444">
        <w:t xml:space="preserve">dana </w:t>
      </w:r>
      <w:r w:rsidR="006F4775">
        <w:t>3</w:t>
      </w:r>
      <w:r w:rsidR="00BB4131">
        <w:t>. veljače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F4775">
        <w:t xml:space="preserve"> MSM-TRGOTEKS d.o.o., Čakovec, Zagrebačka 85, OIB: 65707448958</w:t>
      </w:r>
      <w:r w:rsidR="00740000">
        <w:t xml:space="preserve">, </w:t>
      </w:r>
      <w:r w:rsidR="00CB6C18">
        <w:t xml:space="preserve">iznosi </w:t>
      </w:r>
      <w:r w:rsidR="006F4775">
        <w:t>1.379.573,97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6F4775">
        <w:t xml:space="preserve"> Mario Vincek, Čakovec, Zagrebačka 85, OIB: 87325308216</w:t>
      </w:r>
      <w:r w:rsidR="00BB4131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6F4775">
        <w:t>3</w:t>
      </w:r>
      <w:r w:rsidR="00BB4131">
        <w:t>. veljače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131">
        <w:t xml:space="preserve">  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ECA" w:rsidR="008E1ECA">
      <w:r>
        <w:separator/>
      </w:r>
    </w:p>
  </w:endnote>
  <w:endnote w:id="0" w:type="continuationSeparator">
    <w:p w:rsidRDefault="008E1ECA" w:rsidR="008E1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ECA" w:rsidR="008E1ECA">
      <w:r>
        <w:separator/>
      </w:r>
    </w:p>
  </w:footnote>
  <w:footnote w:id="0" w:type="continuationSeparator">
    <w:p w:rsidRDefault="008E1ECA" w:rsidR="008E1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91C61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6614E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0339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86F86"/>
    <w:rsid w:val="00693CD2"/>
    <w:rsid w:val="0069451D"/>
    <w:rsid w:val="006B6987"/>
    <w:rsid w:val="006C1AAA"/>
    <w:rsid w:val="006C4747"/>
    <w:rsid w:val="006F25A8"/>
    <w:rsid w:val="006F4775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1BBF"/>
    <w:rsid w:val="007A4B50"/>
    <w:rsid w:val="007A4CCC"/>
    <w:rsid w:val="007B10CE"/>
    <w:rsid w:val="007C38F0"/>
    <w:rsid w:val="007C6AC1"/>
    <w:rsid w:val="007E7123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E1ECA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A0CFE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4131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F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F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MSM-TRGOTEKS društvo s ograničenom odgovornošću za proizvodnju, trgovinu i usluge</izvorni_sadrzaj>
    <derivirana_varijabla naziv="DomainObject.Predmet.ProtustrankaFormated_1">  MSM-TRGOTEKS društvo s ograničenom odgovornošću za proizvodnju, trgovinu i usluge</derivirana_varijabla>
  </DomainObject.Predmet.ProtustrankaFormated>
  <DomainObject.Predmet.ProtustrankaFormatedOIB>
    <izvorni_sadrzaj>  MSM-TRGOTEKS društvo s ograničenom odgovornošću za proizvodnju, trgovinu i usluge, OIB 65707448958</izvorni_sadrzaj>
    <derivirana_varijabla naziv="DomainObject.Predmet.ProtustrankaFormatedOIB_1">  MSM-TRGOTEKS društvo s ograničenom odgovornošću za proizvodnju, trgovinu i usluge, OIB 65707448958</derivirana_varijabla>
  </DomainObject.Predmet.ProtustrankaFormatedOIB>
  <DomainObject.Predmet.ProtustrankaFormatedWithAdress>
    <izvorni_sadrzaj> MSM-TRGOTEKS društvo s ograničenom odgovornošću za proizvodnju, trgovinu i usluge, Zagrebačka 85, 40000 Čakovec</izvorni_sadrzaj>
    <derivirana_varijabla naziv="DomainObject.Predmet.ProtustrankaFormatedWithAdress_1"> MSM-TRGOTEKS društvo s ograničenom odgovornošću za proizvodnju, trgovinu i usluge, Zagrebačka 85, 40000 Čakovec</derivirana_varijabla>
  </DomainObject.Predmet.ProtustrankaFormatedWithAdress>
  <DomainObject.Predmet.ProtustrankaFormatedWithAdressOIB>
    <izvorni_sadrzaj> MSM-TRGOTEKS društvo s ograničenom odgovornošću za proizvodnju, trgovinu i usluge, OIB 65707448958, Zagrebačka 85, 40000 Čakovec</izvorni_sadrzaj>
    <derivirana_varijabla naziv="DomainObject.Predmet.ProtustrankaFormatedWithAdressOIB_1"> MSM-TRGOTEKS društvo s ograničenom odgovornošću za proizvodnju, trgovinu i usluge, OIB 65707448958, Zagrebačka 85, 40000 Čakovec</derivirana_varijabla>
  </DomainObject.Predmet.ProtustrankaFormatedWithAdressOIB>
  <DomainObject.Predmet.ProtustrankaWithAdress>
    <izvorni_sadrzaj>MSM-TRGOTEKS društvo s ograničenom odgovornošću za proizvodnju, trgovinu i usluge Zagrebačka 85, 40000 Čakovec</izvorni_sadrzaj>
    <derivirana_varijabla naziv="DomainObject.Predmet.ProtustrankaWithAdress_1">MSM-TRGOTEKS društvo s ograničenom odgovornošću za proizvodnju, trgovinu i usluge Zagrebačka 85, 40000 Čakovec</derivirana_varijabla>
  </DomainObject.Predmet.ProtustrankaWithAdress>
  <DomainObject.Predmet.ProtustrankaWithAdressOIB>
    <izvorni_sadrzaj>MSM-TRGOTEKS društvo s ograničenom odgovornošću za proizvodnju, trgovinu i usluge, OIB 65707448958, Zagrebačka 85, 40000 Čakovec</izvorni_sadrzaj>
    <derivirana_varijabla naziv="DomainObject.Predmet.ProtustrankaWithAdressOIB_1">MSM-TRGOTEKS društvo s ograničenom odgovornošću za proizvodnju, trgovinu i usluge, OIB 65707448958, Zagrebačka 85, 40000 Čakovec</derivirana_varijabla>
  </DomainObject.Predmet.ProtustrankaWithAdressOIB>
  <DomainObject.Predmet.ProtustrankaNazivFormated>
    <izvorni_sadrzaj>MSM-TRGOTEKS društvo s ograničenom odgovornošću za proizvodnju, trgovinu i usluge</izvorni_sadrzaj>
    <derivirana_varijabla naziv="DomainObject.Predmet.ProtustrankaNazivFormated_1">MSM-TRGOTEKS društvo s ograničenom odgovornošću za proizvodnju, trgovinu i usluge</derivirana_varijabla>
  </DomainObject.Predmet.ProtustrankaNazivFormated>
  <DomainObject.Predmet.ProtustrankaNazivFormatedOIB>
    <izvorni_sadrzaj>MSM-TRGOTEKS društvo s ograničenom odgovornošću za proizvodnju, trgovinu i usluge, OIB 65707448958</izvorni_sadrzaj>
    <derivirana_varijabla naziv="DomainObject.Predmet.ProtustrankaNazivFormatedOIB_1">MSM-TRGOTEKS društvo s ograničenom odgovornošću za proizvodnju, trgovinu i usluge, OIB 65707448958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1379573.97</izvorni_sadrzaj>
    <derivirana_varijabla naziv="DomainObject.Predmet.TrenutnaVrijednost_1">1379573.97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MSM-TRGOTEKS društvo s ograničenom odgovornošću za proizvodnju, trgovinu i usluge</item>
    </izvorni_sadrzaj>
    <derivirana_varijabla naziv="DomainObject.Predmet.ProtuStrankaListFormated_1">
      <item>MSM-TRGOTEKS društvo s ograničenom odgovornošću za proizvodnju, trgovinu i usluge</item>
    </derivirana_varijabla>
  </DomainObject.Predmet.ProtuStrankaListFormated>
  <DomainObject.Predmet.ProtuStrankaListFormatedOIB>
    <izvorni_sadrzaj>
      <item>MSM-TRGOTEKS društvo s ograničenom odgovornošću za proizvodnju, trgovinu i usluge, OIB 65707448958</item>
    </izvorni_sadrzaj>
    <derivirana_varijabla naziv="DomainObject.Predmet.ProtuStrankaListFormatedOIB_1">
      <item>MSM-TRGOTEKS društvo s ograničenom odgovornošću za proizvodnju, trgovinu i usluge, OIB 65707448958</item>
    </derivirana_varijabla>
  </DomainObject.Predmet.ProtuStrankaListFormatedOIB>
  <DomainObject.Predmet.ProtuStrankaListFormatedWithAdress>
    <izvorni_sadrzaj>
      <item>MSM-TRGOTEKS društvo s ograničenom odgovornošću za proizvodnju, trgovinu i usluge, Zagrebačka 85, 40000 Čakovec</item>
    </izvorni_sadrzaj>
    <derivirana_varijabla naziv="DomainObject.Predmet.ProtuStrankaListFormatedWithAdress_1">
      <item>MSM-TRGOTEKS društvo s ograničenom odgovornošću za proizvodnju, trgovinu i usluge, Zagrebačka 85, 40000 Čakovec</item>
    </derivirana_varijabla>
  </DomainObject.Predmet.ProtuStrankaListFormatedWithAdress>
  <DomainObject.Predmet.ProtuStrankaListFormatedWithAdressOIB>
    <izvorni_sadrzaj>
      <item>MSM-TRGOTEKS društvo s ograničenom odgovornošću za proizvodnju, trgovinu i usluge, OIB 65707448958, Zagrebačka 85, 40000 Čakovec</item>
    </izvorni_sadrzaj>
    <derivirana_varijabla naziv="DomainObject.Predmet.ProtuStrankaListFormatedWithAdressOIB_1">
      <item>MSM-TRGOTEKS društvo s ograničenom odgovornošću za proizvodnju, trgovinu i usluge, OIB 65707448958, Zagrebačka 85, 40000 Čakovec</item>
    </derivirana_varijabla>
  </DomainObject.Predmet.ProtuStrankaListFormatedWithAdressOIB>
  <DomainObject.Predmet.ProtuStrankaListNazivFormated>
    <izvorni_sadrzaj>
      <item>MSM-TRGOTEKS društvo s ograničenom odgovornošću za proizvodnju, trgovinu i usluge</item>
    </izvorni_sadrzaj>
    <derivirana_varijabla naziv="DomainObject.Predmet.ProtuStrankaListNazivFormated_1">
      <item>MSM-TRGOTEKS društvo s ograničenom odgovornošću za proizvodnju, trgovinu i usluge</item>
    </derivirana_varijabla>
  </DomainObject.Predmet.ProtuStrankaListNazivFormated>
  <DomainObject.Predmet.ProtuStrankaListNazivFormatedOIB>
    <izvorni_sadrzaj>
      <item>MSM-TRGOTEKS društvo s ograničenom odgovornošću za proizvodnju, trgovinu i usluge, OIB 65707448958</item>
    </izvorni_sadrzaj>
    <derivirana_varijabla naziv="DomainObject.Predmet.ProtuStrankaListNazivFormatedOIB_1">
      <item>MSM-TRGOTEKS društvo s ograničenom odgovornošću za proizvodnju, trgovinu i usluge, OIB 65707448958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MSM-TRGOTEKS društvo s ograničenom odgovornošću za proizvodnju, trgovinu i usluge</izvorni_sadrzaj>
    <derivirana_varijabla naziv="DomainObject.Predmet.ProtustrankaIDrugi_1">MSM-TRGOTEKS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MSM-TRGOTEKS društvo s ograničenom odgovornošću za proizvodnju, trgovinu i usluge, OIB 65707448958, Zagrebačka 85, 40000 Čakovec</izvorni_sadrzaj>
    <derivirana_varijabla naziv="DomainObject.Predmet.ProtustrankaIDrugiAdressOIB_1">MSM-TRGOTEKS društvo s ograničenom odgovornošću za proizvodnju, trgovinu i usluge, OIB 65707448958, Zagrebačka 85,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MSM-TRGOTEKS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MSM-TRGOTEKS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65707448958</item>
      <item>, OIB null</item>
      <item>, OIB null</item>
    </izvorni_sadrzaj>
    <derivirana_varijabla naziv="DomainObject.Predmet.SudioniciListNazivOIB_1">
      <item>, OIB 85821130368</item>
      <item>, OIB 65707448958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080C3-9D52-41A4-B34C-EC506620D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1846</properties:Characters>
  <properties:Lines>46</properties:Lines>
  <properties:Paragraphs>14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2017-02-03T07:18:00Z</cp:lastPrinted>
  <dcterms:modified xmlns:xsi="http://www.w3.org/2001/XMLSchema-instance" xsi:type="dcterms:W3CDTF">2017-02-03T07:19:00Z</dcterms:modified>
  <cp:revision>117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