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7cb5" w14:paraId="1287cb5" w:rsidRDefault="00AE363F" w:rsidP="00AE363F" w:rsidR="00AE363F" w:rsidRPr="00854570">
      <w:pPr>
        <w15:collapsed w:val="false"/>
      </w:pPr>
      <w:bookmarkStart w:name="_GoBack" w:id="0"/>
      <w:bookmarkEnd w:id="0"/>
      <w:r w:rsidRPr="00854570">
        <w:t>                </w:t>
      </w:r>
      <w:r w:rsidRPr="00854570">
        <w:rPr>
          <w:noProof/>
        </w:rPr>
        <w:drawing>
          <wp:inline distR="0" distL="0" distB="0" distT="0">
            <wp:extent cy="839470" cx="6553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470" cx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570">
        <w:t>                                                            </w:t>
      </w:r>
    </w:p>
    <w:p w:rsidRDefault="00AE363F" w:rsidP="00AE363F" w:rsidR="00AE363F" w:rsidRPr="00854570">
      <w:r w:rsidRPr="00854570">
        <w:t> </w:t>
      </w:r>
      <w:r w:rsidR="00677A95">
        <w:t xml:space="preserve">   </w:t>
      </w:r>
      <w:r w:rsidRPr="00854570">
        <w:t xml:space="preserve">REPUBLIKA HRVATSKA                                                         </w:t>
      </w:r>
    </w:p>
    <w:p w:rsidRDefault="00AE363F" w:rsidP="00AE363F" w:rsidR="00AE363F" w:rsidRPr="00854570">
      <w:r w:rsidRPr="00854570">
        <w:t> TRGOVAČKI SUD U PAZINU                                                            </w:t>
      </w:r>
    </w:p>
    <w:p w:rsidRDefault="00AE363F" w:rsidP="00AE363F" w:rsidR="00AE363F" w:rsidRPr="00854570">
      <w:r w:rsidRPr="00854570">
        <w:t> </w:t>
      </w:r>
      <w:r w:rsidR="00677A95">
        <w:t xml:space="preserve">    </w:t>
      </w:r>
      <w:r w:rsidRPr="00854570">
        <w:t xml:space="preserve">52000 PAZIN, </w:t>
      </w:r>
      <w:proofErr w:type="spellStart"/>
      <w:r w:rsidRPr="00854570">
        <w:t>Dršćevka</w:t>
      </w:r>
      <w:proofErr w:type="spellEnd"/>
      <w:r w:rsidRPr="00854570">
        <w:t xml:space="preserve"> 1                                                                         </w:t>
      </w:r>
    </w:p>
    <w:p w:rsidRDefault="00AE363F" w:rsidP="00AE363F" w:rsidR="00AE363F" w:rsidRPr="00854570">
      <w:r w:rsidRPr="00854570">
        <w:t xml:space="preserve">                                                                                                                       </w:t>
      </w:r>
    </w:p>
    <w:p w:rsidRDefault="00AE363F" w:rsidP="00AE363F" w:rsidR="00AE363F" w:rsidRPr="00854570">
      <w:pPr>
        <w:jc w:val="center"/>
      </w:pPr>
      <w:r w:rsidRPr="00854570">
        <w:t>R E P U B L I K A  H R V A T S K A</w:t>
      </w:r>
    </w:p>
    <w:p w:rsidRDefault="00AE363F" w:rsidP="00AE363F" w:rsidR="00AE363F" w:rsidRPr="00854570"/>
    <w:p w:rsidRDefault="00AE363F" w:rsidP="00AE363F" w:rsidR="00AE363F" w:rsidRPr="00854570">
      <w:pPr>
        <w:jc w:val="center"/>
      </w:pPr>
      <w:r w:rsidRPr="00854570">
        <w:t>R J E Š E NJ E</w:t>
      </w:r>
    </w:p>
    <w:p w:rsidRDefault="00AE363F" w:rsidP="00AE363F" w:rsidR="00AE363F" w:rsidRPr="00854570">
      <w:pPr>
        <w:ind w:firstLine="708"/>
        <w:jc w:val="both"/>
      </w:pPr>
    </w:p>
    <w:p w:rsidRDefault="00854570" w:rsidP="00854570" w:rsidR="00AE363F">
      <w:pPr>
        <w:jc w:val="both"/>
      </w:pPr>
      <w:r w:rsidRPr="00854570">
        <w:tab/>
      </w:r>
      <w:r w:rsidR="006A59AB" w:rsidRPr="006A59AB">
        <w:t xml:space="preserve">Trgovački sud u Pazinu, po stečajnom sucu Ivanu Dujiću, u stečajnom postupku nad dužnikom UVALA SCOTT d.o.o. u stečaju Umag, </w:t>
      </w:r>
      <w:proofErr w:type="spellStart"/>
      <w:r w:rsidR="006A59AB" w:rsidRPr="006A59AB">
        <w:t>Murinska</w:t>
      </w:r>
      <w:proofErr w:type="spellEnd"/>
      <w:r w:rsidR="006A59AB" w:rsidRPr="006A59AB">
        <w:t xml:space="preserve"> 11 B, OIB: 89848026475</w:t>
      </w:r>
      <w:r w:rsidRPr="00854570">
        <w:t xml:space="preserve">, </w:t>
      </w:r>
      <w:r w:rsidR="006A59AB">
        <w:t>1</w:t>
      </w:r>
      <w:r w:rsidRPr="00854570">
        <w:t>3. s</w:t>
      </w:r>
      <w:r w:rsidR="006A59AB">
        <w:t>iječnja</w:t>
      </w:r>
      <w:r w:rsidRPr="00854570">
        <w:t xml:space="preserve"> 201</w:t>
      </w:r>
      <w:r w:rsidR="006A59AB">
        <w:t>7</w:t>
      </w:r>
      <w:r w:rsidRPr="00854570">
        <w:t>.</w:t>
      </w:r>
    </w:p>
    <w:p w:rsidRDefault="00854570" w:rsidP="00854570" w:rsidR="00854570" w:rsidRPr="00854570">
      <w:pPr>
        <w:jc w:val="both"/>
      </w:pPr>
    </w:p>
    <w:p w:rsidRDefault="00AE363F" w:rsidP="00AE363F" w:rsidR="00AE363F" w:rsidRPr="00854570">
      <w:pPr>
        <w:jc w:val="center"/>
      </w:pPr>
      <w:r w:rsidRPr="00854570">
        <w:t>r i j e š i o  j e</w:t>
      </w:r>
    </w:p>
    <w:p w:rsidRDefault="00AE363F" w:rsidP="00AE363F" w:rsidR="00AE363F" w:rsidRPr="00854570"/>
    <w:p w:rsidRDefault="00AE363F" w:rsidP="00AE363F" w:rsidR="00AE363F" w:rsidRPr="00854570">
      <w:pPr>
        <w:jc w:val="both"/>
      </w:pPr>
      <w:r w:rsidRPr="00854570">
        <w:t xml:space="preserve">            I.          Određuje se prodaja u stečajnom postupku sljedećih nekretnina </w:t>
      </w:r>
      <w:r w:rsidR="006A59AB">
        <w:t xml:space="preserve">stečajnog </w:t>
      </w:r>
      <w:r w:rsidR="006A59AB" w:rsidRPr="006A59AB">
        <w:t>dužnik</w:t>
      </w:r>
      <w:r w:rsidR="006A59AB">
        <w:t>a</w:t>
      </w:r>
      <w:r w:rsidR="006A59AB" w:rsidRPr="006A59AB">
        <w:t xml:space="preserve"> Uvala Scott d.o.o. u stečaju Umag, </w:t>
      </w:r>
      <w:proofErr w:type="spellStart"/>
      <w:r w:rsidR="006A59AB" w:rsidRPr="006A59AB">
        <w:t>Murinska</w:t>
      </w:r>
      <w:proofErr w:type="spellEnd"/>
      <w:r w:rsidR="006A59AB" w:rsidRPr="006A59AB">
        <w:t xml:space="preserve"> 11 B, OIB: 89848026475</w:t>
      </w:r>
      <w:r w:rsidRPr="00854570">
        <w:t>:</w:t>
      </w:r>
    </w:p>
    <w:p w:rsidRDefault="005618C0" w:rsidP="006A59AB" w:rsidR="006A59AB">
      <w:pPr>
        <w:jc w:val="both"/>
      </w:pPr>
      <w:r w:rsidRPr="00854570">
        <w:t>           </w:t>
      </w:r>
      <w:r w:rsidR="00291575" w:rsidRPr="00854570">
        <w:t xml:space="preserve">- </w:t>
      </w:r>
      <w:proofErr w:type="spellStart"/>
      <w:r w:rsidR="006A59AB">
        <w:t>k.č</w:t>
      </w:r>
      <w:proofErr w:type="spellEnd"/>
      <w:r w:rsidR="006A59AB">
        <w:t xml:space="preserve">. 4090/1 šuma površine 1006 m2, </w:t>
      </w:r>
      <w:proofErr w:type="spellStart"/>
      <w:r w:rsidR="006A59AB">
        <w:t>k.č</w:t>
      </w:r>
      <w:proofErr w:type="spellEnd"/>
      <w:r w:rsidR="006A59AB">
        <w:t xml:space="preserve">. 4090/2 šuma površine 76 m2, </w:t>
      </w:r>
      <w:proofErr w:type="spellStart"/>
      <w:r w:rsidR="006A59AB">
        <w:t>k.č</w:t>
      </w:r>
      <w:proofErr w:type="spellEnd"/>
      <w:r w:rsidR="006A59AB">
        <w:t xml:space="preserve">. 4091 put površine 169 m2 i </w:t>
      </w:r>
      <w:proofErr w:type="spellStart"/>
      <w:r w:rsidR="006A59AB">
        <w:t>k.č</w:t>
      </w:r>
      <w:proofErr w:type="spellEnd"/>
      <w:r w:rsidR="006A59AB">
        <w:t>. 4092 šuma površine 390 m2, sve upisane u K.O. Kraljevica</w:t>
      </w:r>
      <w:r w:rsidR="00AE363F" w:rsidRPr="00854570">
        <w:t xml:space="preserve">, </w:t>
      </w:r>
    </w:p>
    <w:p w:rsidRDefault="006A59AB" w:rsidP="006A59AB" w:rsidR="00854570" w:rsidRPr="00854570">
      <w:pPr>
        <w:jc w:val="both"/>
      </w:pPr>
      <w:r>
        <w:tab/>
      </w:r>
      <w:r w:rsidR="00AE363F" w:rsidRPr="00854570">
        <w:t>uz odgovarajuću primjenu pravila o ovrsi na nekretnini.</w:t>
      </w:r>
      <w:r w:rsidR="00854570" w:rsidRPr="00854570">
        <w:t xml:space="preserve"> Pravila o obustavi postupka ne primjenjuju se.</w:t>
      </w:r>
    </w:p>
    <w:p w:rsidRDefault="00AE363F" w:rsidP="00AE363F" w:rsidR="00854570">
      <w:pPr>
        <w:jc w:val="both"/>
      </w:pPr>
      <w:r w:rsidRPr="00854570">
        <w:t>           </w:t>
      </w:r>
    </w:p>
    <w:p w:rsidRDefault="00854570" w:rsidP="00AE363F" w:rsidR="00AE363F" w:rsidRPr="00854570">
      <w:pPr>
        <w:jc w:val="both"/>
      </w:pPr>
      <w:r>
        <w:tab/>
      </w:r>
      <w:r w:rsidR="00AE363F" w:rsidRPr="00854570">
        <w:t xml:space="preserve"> II.        Nalaže se zemljišno knjižnom odjelu </w:t>
      </w:r>
      <w:r w:rsidRPr="00854570">
        <w:t>Općinsko</w:t>
      </w:r>
      <w:r w:rsidR="006A59AB">
        <w:t>g suda</w:t>
      </w:r>
      <w:r w:rsidRPr="00854570">
        <w:t xml:space="preserve"> u </w:t>
      </w:r>
      <w:r w:rsidR="006A59AB">
        <w:t xml:space="preserve">Rijeci </w:t>
      </w:r>
      <w:r w:rsidR="00AE363F" w:rsidRPr="00854570">
        <w:t>upisati zabilježbu ovog rješenja na nekretninama iz točke I. izreke ovog rješenja.</w:t>
      </w:r>
    </w:p>
    <w:p w:rsidRDefault="00AE363F" w:rsidP="00AE363F" w:rsidR="00AE363F" w:rsidRPr="00854570">
      <w:pPr>
        <w:jc w:val="center"/>
      </w:pPr>
    </w:p>
    <w:p w:rsidRDefault="00AE363F" w:rsidP="00AE363F" w:rsidR="00AE363F" w:rsidRPr="00854570">
      <w:pPr>
        <w:jc w:val="center"/>
      </w:pPr>
      <w:r w:rsidRPr="00854570">
        <w:t>Obrazloženje</w:t>
      </w:r>
    </w:p>
    <w:p w:rsidRDefault="00AE363F" w:rsidP="00AE363F" w:rsidR="00AE363F" w:rsidRPr="00854570"/>
    <w:p w:rsidRDefault="00AE363F" w:rsidP="00AE363F" w:rsidR="00AE363F" w:rsidRPr="00854570">
      <w:pPr>
        <w:jc w:val="both"/>
      </w:pPr>
      <w:r w:rsidRPr="00854570">
        <w:t xml:space="preserve">            </w:t>
      </w:r>
      <w:r w:rsidR="006A59AB">
        <w:t xml:space="preserve">Stečajni dužnik vlasnik je </w:t>
      </w:r>
      <w:proofErr w:type="spellStart"/>
      <w:r w:rsidR="006A59AB">
        <w:t>k.č</w:t>
      </w:r>
      <w:proofErr w:type="spellEnd"/>
      <w:r w:rsidR="006A59AB">
        <w:t xml:space="preserve">. 4090/1 šuma površine 1006 m2, </w:t>
      </w:r>
      <w:proofErr w:type="spellStart"/>
      <w:r w:rsidR="006A59AB">
        <w:t>k.č</w:t>
      </w:r>
      <w:proofErr w:type="spellEnd"/>
      <w:r w:rsidR="006A59AB">
        <w:t xml:space="preserve">. 4090/2 šuma površine 76 m2, </w:t>
      </w:r>
      <w:proofErr w:type="spellStart"/>
      <w:r w:rsidR="006A59AB">
        <w:t>k.č</w:t>
      </w:r>
      <w:proofErr w:type="spellEnd"/>
      <w:r w:rsidR="006A59AB">
        <w:t xml:space="preserve">. 4091 put površine 169 m2 i </w:t>
      </w:r>
      <w:proofErr w:type="spellStart"/>
      <w:r w:rsidR="006A59AB">
        <w:t>k.č</w:t>
      </w:r>
      <w:proofErr w:type="spellEnd"/>
      <w:r w:rsidR="006A59AB">
        <w:t>. 4092 šuma površine 390 m2, sve upisane u K.O. Kraljevica. Na nekretninama su upisana razlučna prava. T</w:t>
      </w:r>
      <w:r w:rsidRPr="00854570">
        <w:t>emeljem čl. 164. st. 3. Stečajnog zakona odluč</w:t>
      </w:r>
      <w:r w:rsidR="006A59AB">
        <w:t>eno je</w:t>
      </w:r>
      <w:r w:rsidRPr="00854570">
        <w:t xml:space="preserve"> kao u izre</w:t>
      </w:r>
      <w:r w:rsidR="006A59AB">
        <w:t>ci</w:t>
      </w:r>
      <w:r w:rsidRPr="00854570">
        <w:t xml:space="preserve">. </w:t>
      </w:r>
    </w:p>
    <w:p w:rsidRDefault="00AE363F" w:rsidP="00AE363F" w:rsidR="00AE363F" w:rsidRPr="00854570"/>
    <w:p w:rsidRDefault="009B2C13" w:rsidP="00AE363F" w:rsidR="00AE363F" w:rsidRPr="00854570">
      <w:pPr>
        <w:jc w:val="center"/>
      </w:pPr>
      <w:r w:rsidRPr="00854570">
        <w:t xml:space="preserve">U Pazinu, </w:t>
      </w:r>
      <w:r w:rsidR="006A59AB">
        <w:t>13</w:t>
      </w:r>
      <w:r w:rsidR="00AE363F" w:rsidRPr="00854570">
        <w:t xml:space="preserve">. </w:t>
      </w:r>
      <w:r w:rsidR="00854570" w:rsidRPr="00854570">
        <w:t>s</w:t>
      </w:r>
      <w:r w:rsidR="006A59AB">
        <w:t>iječnja</w:t>
      </w:r>
      <w:r w:rsidRPr="00854570">
        <w:t xml:space="preserve"> </w:t>
      </w:r>
      <w:r w:rsidR="00AE363F" w:rsidRPr="00854570">
        <w:t>201</w:t>
      </w:r>
      <w:r w:rsidRPr="00854570">
        <w:t>6</w:t>
      </w:r>
      <w:r w:rsidR="00AE363F" w:rsidRPr="00854570">
        <w:t xml:space="preserve">. </w:t>
      </w:r>
    </w:p>
    <w:p w:rsidRDefault="00AE363F" w:rsidP="00AE363F" w:rsidR="00AE363F" w:rsidRPr="00854570"/>
    <w:p w:rsidRDefault="00AE363F" w:rsidP="00AE363F" w:rsidR="00AE363F" w:rsidRPr="00854570">
      <w:r w:rsidRPr="00854570">
        <w:t>                                                                                                          Stečajni sudac</w:t>
      </w:r>
    </w:p>
    <w:p w:rsidRDefault="00AE363F" w:rsidP="00AE363F" w:rsidR="00854570" w:rsidRPr="00854570">
      <w:pPr>
        <w:ind w:firstLine="708"/>
      </w:pPr>
      <w:r w:rsidRPr="00854570">
        <w:t xml:space="preserve">                                                                                   </w:t>
      </w:r>
      <w:r w:rsidR="003A4551" w:rsidRPr="00854570">
        <w:tab/>
        <w:t xml:space="preserve">         </w:t>
      </w:r>
      <w:r w:rsidR="00854570" w:rsidRPr="00854570">
        <w:t xml:space="preserve"> </w:t>
      </w:r>
    </w:p>
    <w:p w:rsidRDefault="00854570" w:rsidP="00AE363F" w:rsidR="00AE363F" w:rsidRPr="00854570">
      <w:pPr>
        <w:ind w:firstLine="708"/>
      </w:pPr>
      <w:r w:rsidRPr="00854570">
        <w:tab/>
      </w:r>
      <w:r w:rsidRPr="00854570">
        <w:tab/>
      </w:r>
      <w:r w:rsidRPr="00854570">
        <w:tab/>
      </w:r>
      <w:r w:rsidRPr="00854570">
        <w:tab/>
      </w:r>
      <w:r w:rsidRPr="00854570">
        <w:tab/>
      </w:r>
      <w:r w:rsidRPr="00854570">
        <w:tab/>
      </w:r>
      <w:r w:rsidRPr="00854570">
        <w:tab/>
        <w:t xml:space="preserve">          </w:t>
      </w:r>
      <w:r>
        <w:t xml:space="preserve">     </w:t>
      </w:r>
      <w:r w:rsidRPr="00854570">
        <w:t>Ivan Dujić</w:t>
      </w:r>
      <w:r w:rsidR="00CE6AC3">
        <w:t>, v.r.</w:t>
      </w:r>
    </w:p>
    <w:p w:rsidRDefault="00854570" w:rsidP="00AE363F" w:rsidR="00854570" w:rsidRPr="00854570"/>
    <w:p w:rsidRDefault="00AE363F" w:rsidP="00AE363F" w:rsidR="00AE363F" w:rsidRPr="00854570"/>
    <w:p w:rsidRDefault="00677A95" w:rsidP="00854570" w:rsidR="00677A95"/>
    <w:p w:rsidRDefault="00854570" w:rsidP="00854570" w:rsidR="00854570" w:rsidRPr="00854570">
      <w:r w:rsidRPr="00854570">
        <w:t>UPUTA O PRAVNOM LIJEKU</w:t>
      </w:r>
    </w:p>
    <w:p w:rsidRDefault="00854570" w:rsidP="00854570" w:rsidR="00854570" w:rsidRPr="00854570">
      <w:pPr>
        <w:jc w:val="both"/>
      </w:pPr>
      <w:r w:rsidRPr="00854570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854570" w:rsidP="00854570" w:rsidR="00854570" w:rsidRPr="00854570"/>
    <w:p w:rsidRDefault="00AE363F" w:rsidP="00854570" w:rsidR="00AE363F" w:rsidRPr="00854570">
      <w:r w:rsidRPr="00854570">
        <w:t>DNA:</w:t>
      </w:r>
    </w:p>
    <w:p w:rsidRDefault="003B5A56" w:rsidP="003B5A56" w:rsidR="003B5A56" w:rsidRPr="00A22959">
      <w:r w:rsidRPr="00A22959">
        <w:t xml:space="preserve">- e-oglasna ploča suda </w:t>
      </w:r>
      <w:r w:rsidR="00DC7FEA">
        <w:t xml:space="preserve">8 dana </w:t>
      </w:r>
      <w:r w:rsidRPr="00A22959">
        <w:t>(čl. 12. SZ-a)</w:t>
      </w:r>
    </w:p>
    <w:p w:rsidRDefault="00AE363F" w:rsidP="00AE363F" w:rsidR="00AE363F" w:rsidRPr="00854570">
      <w:r w:rsidRPr="00854570">
        <w:t xml:space="preserve">- stečajni upravitelj </w:t>
      </w:r>
      <w:r w:rsidR="006A59AB" w:rsidRPr="006A59AB">
        <w:t xml:space="preserve">Bogdan </w:t>
      </w:r>
      <w:proofErr w:type="spellStart"/>
      <w:r w:rsidR="006A59AB" w:rsidRPr="006A59AB">
        <w:t>Veselinović</w:t>
      </w:r>
      <w:proofErr w:type="spellEnd"/>
      <w:r w:rsidR="006A59AB" w:rsidRPr="006A59AB">
        <w:t xml:space="preserve"> iz Rijeke,  Marijana </w:t>
      </w:r>
      <w:proofErr w:type="spellStart"/>
      <w:r w:rsidR="006A59AB" w:rsidRPr="006A59AB">
        <w:t>Stepčića</w:t>
      </w:r>
      <w:proofErr w:type="spellEnd"/>
      <w:r w:rsidR="006A59AB" w:rsidRPr="006A59AB">
        <w:t xml:space="preserve"> 34</w:t>
      </w:r>
    </w:p>
    <w:p w:rsidRDefault="00AE363F" w:rsidP="00AE363F" w:rsidR="00AE363F">
      <w:r w:rsidRPr="00854570">
        <w:t xml:space="preserve">- Općinski sud u </w:t>
      </w:r>
      <w:r w:rsidR="006A59AB">
        <w:t>Rijeci</w:t>
      </w:r>
      <w:r w:rsidRPr="00854570">
        <w:t>, Zemljišnoknjižni odjel</w:t>
      </w:r>
    </w:p>
    <w:p w:rsidRDefault="003250AB" w:rsidP="00AE363F" w:rsidR="003250AB"/>
    <w:p w:rsidRDefault="003250AB" w:rsidP="00AE363F" w:rsidR="003250AB">
      <w:r>
        <w:t>R.</w:t>
      </w:r>
    </w:p>
    <w:p w:rsidRDefault="003250AB" w:rsidP="00AE363F" w:rsidR="003250AB" w:rsidRPr="00854570">
      <w:r>
        <w:t>Kal. 30 dana.</w:t>
      </w:r>
    </w:p>
    <w:sectPr w:rsidSect="00677A95" w:rsidR="003250AB" w:rsidRPr="00854570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614" w:rsidP="00854570" w:rsidR="00100614">
      <w:r>
        <w:separator/>
      </w:r>
    </w:p>
  </w:endnote>
  <w:endnote w:id="0" w:type="continuationSeparator">
    <w:p w:rsidRDefault="00100614" w:rsidP="00854570" w:rsidR="00100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614" w:rsidP="00854570" w:rsidR="00100614">
      <w:r>
        <w:separator/>
      </w:r>
    </w:p>
  </w:footnote>
  <w:footnote w:id="0" w:type="continuationSeparator">
    <w:p w:rsidRDefault="00100614" w:rsidP="00854570" w:rsidR="001006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570" w:rsidR="00854570">
    <w:pPr>
      <w:pStyle w:val="Zaglavlje"/>
    </w:pPr>
    <w:r>
      <w:tab/>
    </w:r>
    <w:r>
      <w:tab/>
    </w:r>
    <w:proofErr w:type="spellStart"/>
    <w:r w:rsidRPr="00854570">
      <w:t>Posl</w:t>
    </w:r>
    <w:proofErr w:type="spellEnd"/>
    <w:r w:rsidRPr="00854570">
      <w:t>. br. 10 St-</w:t>
    </w:r>
    <w:r w:rsidR="006A59AB">
      <w:t>363</w:t>
    </w:r>
    <w:r w:rsidRPr="00854570">
      <w:t>/16-</w:t>
    </w:r>
    <w:r w:rsidR="006A59AB">
      <w:t>35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63F"/>
    <w:rsid w:val="000E44FB"/>
    <w:rsid w:val="00100614"/>
    <w:rsid w:val="001E69B3"/>
    <w:rsid w:val="002211AD"/>
    <w:rsid w:val="002403AD"/>
    <w:rsid w:val="00291575"/>
    <w:rsid w:val="003250AB"/>
    <w:rsid w:val="00371D3C"/>
    <w:rsid w:val="003A4551"/>
    <w:rsid w:val="003B5A56"/>
    <w:rsid w:val="003D2810"/>
    <w:rsid w:val="005618C0"/>
    <w:rsid w:val="00583AE8"/>
    <w:rsid w:val="00677A95"/>
    <w:rsid w:val="006A59AB"/>
    <w:rsid w:val="007A6E89"/>
    <w:rsid w:val="00854570"/>
    <w:rsid w:val="009B2C13"/>
    <w:rsid w:val="00AE363F"/>
    <w:rsid w:val="00AF01E5"/>
    <w:rsid w:val="00B11C11"/>
    <w:rsid w:val="00BF40E3"/>
    <w:rsid w:val="00CE6AC3"/>
    <w:rsid w:val="00DC7FEA"/>
    <w:rsid w:val="00DE4832"/>
    <w:rsid w:val="00F4013A"/>
    <w:rsid w:val="00FF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63F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36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63F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F40E3"/>
    <w:pPr>
      <w:ind w:left="708"/>
    </w:pPr>
    <w:rPr>
      <w:rFonts w:eastAsia="Times New Roman" w:hAnsi="Arial" w:ascii="Arial"/>
      <w:b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8545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4570"/>
    <w:rPr>
      <w:rFonts w:cs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45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4570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A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A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A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A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A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63F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36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63F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F40E3"/>
    <w:pPr>
      <w:ind w:left="708"/>
    </w:pPr>
    <w:rPr>
      <w:rFonts w:ascii="Arial" w:eastAsia="Times New Roman" w:hAnsi="Arial"/>
      <w:b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8545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4570"/>
    <w:rPr>
      <w:rFonts w:ascii="Times New Roman" w:cs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45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4570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A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A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A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A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A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5883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1E72C.2DE2A36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Uvala Scott d.o.o. UMAG</izvorni_sadrzaj>
    <derivirana_varijabla naziv="DomainObject.Predmet.ProtustrankaFormated_1">  Uvala Scott d.o.o. UMAG</derivirana_varijabla>
  </DomainObject.Predmet.ProtustrankaFormated>
  <DomainObject.Predmet.ProtustrankaFormatedOIB>
    <izvorni_sadrzaj>  Uvala Scott d.o.o. UMAG, OIB 89848026475</izvorni_sadrzaj>
    <derivirana_varijabla naziv="DomainObject.Predmet.ProtustrankaFormatedOIB_1">  Uvala Scott d.o.o. UMAG, OIB 89848026475</derivirana_varijabla>
  </DomainObject.Predmet.ProtustrankaFormatedOIB>
  <DomainObject.Predmet.ProtustrankaFormatedWithAdress>
    <izvorni_sadrzaj> Uvala Scott d.o.o. UMAG, Murinska 11 B, 52470 Umag</izvorni_sadrzaj>
    <derivirana_varijabla naziv="DomainObject.Predmet.ProtustrankaFormatedWithAdress_1"> Uvala Scott d.o.o. UMAG, Murinska 11 B, 52470 Umag</derivirana_varijabla>
  </DomainObject.Predmet.ProtustrankaFormatedWithAdress>
  <DomainObject.Predmet.ProtustrankaFormatedWithAdressOIB>
    <izvorni_sadrzaj> Uvala Scott d.o.o. UMAG, OIB 89848026475, Murinska 11 B, 52470 Umag</izvorni_sadrzaj>
    <derivirana_varijabla naziv="DomainObject.Predmet.ProtustrankaFormatedWithAdressOIB_1"> Uvala Scott d.o.o. UMAG, OIB 89848026475, Murinska 11 B, 52470 Umag</derivirana_varijabla>
  </DomainObject.Predmet.ProtustrankaFormatedWithAdressOIB>
  <DomainObject.Predmet.ProtustrankaWithAdress>
    <izvorni_sadrzaj>Uvala Scott d.o.o. UMAG Murinska 11 B, 52470 Umag</izvorni_sadrzaj>
    <derivirana_varijabla naziv="DomainObject.Predmet.ProtustrankaWithAdress_1">Uvala Scott d.o.o. UMAG Murinska 11 B, 52470 Umag</derivirana_varijabla>
  </DomainObject.Predmet.ProtustrankaWithAdress>
  <DomainObject.Predmet.ProtustrankaWithAdressOIB>
    <izvorni_sadrzaj>Uvala Scott d.o.o. UMAG, OIB 89848026475, Murinska 11 B, 52470 Umag</izvorni_sadrzaj>
    <derivirana_varijabla naziv="DomainObject.Predmet.ProtustrankaWithAdressOIB_1">Uvala Scott d.o.o. UMAG, OIB 89848026475, Murinska 11 B, 52470 Umag</derivirana_varijabla>
  </DomainObject.Predmet.ProtustrankaWithAdressOIB>
  <DomainObject.Predmet.ProtustrankaNazivFormated>
    <izvorni_sadrzaj>Uvala Scott d.o.o. UMAG</izvorni_sadrzaj>
    <derivirana_varijabla naziv="DomainObject.Predmet.ProtustrankaNazivFormated_1">Uvala Scott d.o.o. UMAG</derivirana_varijabla>
  </DomainObject.Predmet.ProtustrankaNazivFormated>
  <DomainObject.Predmet.ProtustrankaNazivFormatedOIB>
    <izvorni_sadrzaj>Uvala Scott d.o.o. UMAG, OIB 89848026475</izvorni_sadrzaj>
    <derivirana_varijabla naziv="DomainObject.Predmet.ProtustrankaNazivFormatedOIB_1">Uvala Scott d.o.o. UMAG, OIB 89848026475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89568.80</izvorni_sadrzaj>
    <derivirana_varijabla naziv="DomainObject.Predmet.TrenutnaVrijednost_1">89568.80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Uvala Scott d.o.o. UMAG</item>
    </izvorni_sadrzaj>
    <derivirana_varijabla naziv="DomainObject.Predmet.ProtuStrankaListFormated_1">
      <item>Uvala Scott d.o.o. UMAG</item>
    </derivirana_varijabla>
  </DomainObject.Predmet.ProtuStrankaListFormated>
  <DomainObject.Predmet.ProtuStrankaListFormatedOIB>
    <izvorni_sadrzaj>
      <item>Uvala Scott d.o.o. UMAG, OIB 89848026475</item>
    </izvorni_sadrzaj>
    <derivirana_varijabla naziv="DomainObject.Predmet.ProtuStrankaListFormatedOIB_1">
      <item>Uvala Scott d.o.o. UMAG, OIB 89848026475</item>
    </derivirana_varijabla>
  </DomainObject.Predmet.ProtuStrankaListFormatedOIB>
  <DomainObject.Predmet.ProtuStrankaListFormatedWithAdress>
    <izvorni_sadrzaj>
      <item>Uvala Scott d.o.o. UMAG, Murinska 11 B, 52470 Umag</item>
    </izvorni_sadrzaj>
    <derivirana_varijabla naziv="DomainObject.Predmet.ProtuStrankaListFormatedWithAdress_1">
      <item>Uvala Scott d.o.o. UMAG, Murinska 11 B, 52470 Umag</item>
    </derivirana_varijabla>
  </DomainObject.Predmet.ProtuStrankaListFormatedWithAdress>
  <DomainObject.Predmet.ProtuStrankaListFormatedWithAdressOIB>
    <izvorni_sadrzaj>
      <item>Uvala Scott d.o.o. UMAG, OIB 89848026475, Murinska 11 B, 52470 Umag</item>
    </izvorni_sadrzaj>
    <derivirana_varijabla naziv="DomainObject.Predmet.ProtuStrankaListFormatedWithAdressOIB_1">
      <item>Uvala Scott d.o.o. UMAG, OIB 89848026475, Murinska 11 B, 52470 Umag</item>
    </derivirana_varijabla>
  </DomainObject.Predmet.ProtuStrankaListFormatedWithAdressOIB>
  <DomainObject.Predmet.ProtuStrankaListNazivFormated>
    <izvorni_sadrzaj>
      <item>Uvala Scott d.o.o. UMAG</item>
    </izvorni_sadrzaj>
    <derivirana_varijabla naziv="DomainObject.Predmet.ProtuStrankaListNazivFormated_1">
      <item>Uvala Scott d.o.o. UMAG</item>
    </derivirana_varijabla>
  </DomainObject.Predmet.ProtuStrankaListNazivFormated>
  <DomainObject.Predmet.ProtuStrankaListNazivFormatedOIB>
    <izvorni_sadrzaj>
      <item>Uvala Scott d.o.o. UMAG, OIB 89848026475</item>
    </izvorni_sadrzaj>
    <derivirana_varijabla naziv="DomainObject.Predmet.ProtuStrankaListNazivFormatedOIB_1">
      <item>Uvala Scott d.o.o. UMAG, OIB 89848026475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Uvala Scott d.o.o. UMAG</izvorni_sadrzaj>
    <derivirana_varijabla naziv="DomainObject.Predmet.ProtustrankaIDrugi_1">Uvala Scott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Uvala Scott d.o.o. UMAG, OIB 89848026475, Murinska 11 B, 52470 Umag</izvorni_sadrzaj>
    <derivirana_varijabla naziv="DomainObject.Predmet.ProtustrankaIDrugiAdressOIB_1">Uvala Scott d.o.o. UMAG, OIB 89848026475, Murinska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Scott d.o.o.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Uvala Scott d.o.o.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Uvala Scott d.o.o. UMAG, OIB 89848026475, Murinska 11 B,52470 Umag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Uvala Scott d.o.o. UMAG, OIB 89848026475, Murinska 11 B,52470 Umag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89848026475</item>
      <item>, OIB 52634238587</item>
      <item>, OIB null</item>
    </izvorni_sadrzaj>
    <derivirana_varijabla naziv="DomainObject.Predmet.SudioniciListNazivOIB_1">
      <item>, OIB 89848026475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1519</properties:Characters>
  <properties:Lines>54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2017-01-17T07:59:00Z</dcterms:created>
  <dc:creator>Damir Rabar</dc:creator>
  <cp:lastModifiedBy>Sanja Lakošeljac</cp:lastModifiedBy>
  <cp:lastPrinted>2017-01-17T08:45:00Z</cp:lastPrinted>
  <dcterms:modified xmlns:xsi="http://www.w3.org/2001/XMLSchema-instance" xsi:type="dcterms:W3CDTF">2017-01-17T08:45:00Z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