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d6fe" w14:paraId="dd6d6f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E81BFB">
        <w:rPr>
          <w:lang w:val="hr-HR"/>
        </w:rPr>
        <w:t>121</w:t>
      </w:r>
      <w:r w:rsidR="00C11A0A">
        <w:rPr>
          <w:lang w:val="hr-HR"/>
        </w:rPr>
        <w:t>/</w:t>
      </w:r>
      <w:r w:rsidRPr="000664E3">
        <w:rPr>
          <w:lang w:val="hr-HR"/>
        </w:rPr>
        <w:t>201</w:t>
      </w:r>
      <w:r w:rsidR="00C11A0A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81BFB">
        <w:rPr>
          <w:lang w:val="hr-HR"/>
        </w:rPr>
        <w:t xml:space="preserve">TULLAMORE j.d.o.o. za ugostiteljstvo, </w:t>
      </w:r>
      <w:proofErr w:type="spellStart"/>
      <w:r w:rsidR="00E81BFB">
        <w:rPr>
          <w:lang w:val="hr-HR"/>
        </w:rPr>
        <w:t>Milanovac</w:t>
      </w:r>
      <w:proofErr w:type="spellEnd"/>
      <w:r w:rsidR="00E81BFB">
        <w:rPr>
          <w:lang w:val="hr-HR"/>
        </w:rPr>
        <w:t xml:space="preserve"> (Grad Virovitica), 30. svibnja 30,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E81BFB">
        <w:rPr>
          <w:lang w:val="hr-HR"/>
        </w:rPr>
        <w:t>010087739</w:t>
      </w:r>
      <w:r w:rsidR="00B3504C">
        <w:rPr>
          <w:lang w:val="hr-HR"/>
        </w:rPr>
        <w:t>,</w:t>
      </w:r>
      <w:r w:rsidR="003734FC">
        <w:rPr>
          <w:lang w:val="hr-HR"/>
        </w:rPr>
        <w:t xml:space="preserve"> OIB: </w:t>
      </w:r>
      <w:r w:rsidR="00E81BFB">
        <w:rPr>
          <w:lang w:val="hr-HR"/>
        </w:rPr>
        <w:t>72298138091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E81BFB">
        <w:rPr>
          <w:lang w:val="hr-HR"/>
        </w:rPr>
        <w:t>121</w:t>
      </w:r>
      <w:r w:rsidRPr="000664E3">
        <w:rPr>
          <w:lang w:val="hr-HR"/>
        </w:rPr>
        <w:t>/201</w:t>
      </w:r>
      <w:r w:rsidR="00C11A0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81BFB">
        <w:rPr>
          <w:lang w:val="hr-HR"/>
        </w:rPr>
        <w:t>69.942,94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81BFB">
        <w:rPr>
          <w:lang w:val="hr-HR"/>
        </w:rPr>
        <w:t xml:space="preserve">Igor </w:t>
      </w:r>
      <w:proofErr w:type="spellStart"/>
      <w:r w:rsidR="00E81BFB">
        <w:rPr>
          <w:lang w:val="hr-HR"/>
        </w:rPr>
        <w:t>Palfi</w:t>
      </w:r>
      <w:proofErr w:type="spellEnd"/>
      <w:r w:rsidR="00E81BFB">
        <w:rPr>
          <w:lang w:val="hr-HR"/>
        </w:rPr>
        <w:t xml:space="preserve"> iz </w:t>
      </w:r>
      <w:proofErr w:type="spellStart"/>
      <w:r w:rsidR="00E81BFB">
        <w:rPr>
          <w:lang w:val="hr-HR"/>
        </w:rPr>
        <w:t>Milanovca</w:t>
      </w:r>
      <w:proofErr w:type="spellEnd"/>
      <w:r w:rsidR="00E81BFB">
        <w:rPr>
          <w:lang w:val="hr-HR"/>
        </w:rPr>
        <w:t>, 30. svibnja 30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81BFB">
        <w:rPr>
          <w:lang w:val="hr-HR"/>
        </w:rPr>
        <w:t>38413266408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1BFB">
        <w:rPr>
          <w:lang w:val="hr-HR"/>
        </w:rPr>
        <w:t>7. ožujka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81BFB">
        <w:rPr>
          <w:lang w:val="hr-HR"/>
        </w:rPr>
        <w:t>7</w:t>
      </w:r>
      <w:r w:rsidR="0094317E">
        <w:rPr>
          <w:lang w:val="hr-HR"/>
        </w:rPr>
        <w:t>.</w:t>
      </w:r>
      <w:r w:rsidR="00E81BFB">
        <w:rPr>
          <w:lang w:val="hr-HR"/>
        </w:rPr>
        <w:t>3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D2F" w:rsidR="00BB2D2F">
      <w:r>
        <w:separator/>
      </w:r>
    </w:p>
  </w:endnote>
  <w:endnote w:id="0" w:type="continuationSeparator">
    <w:p w:rsidRDefault="00BB2D2F" w:rsidR="00BB2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D2F" w:rsidR="00BB2D2F">
      <w:r>
        <w:separator/>
      </w:r>
    </w:p>
  </w:footnote>
  <w:footnote w:id="0" w:type="continuationSeparator">
    <w:p w:rsidRDefault="00BB2D2F" w:rsidR="00BB2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C48F6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D3871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284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85B72"/>
    <w:rsid w:val="00997840"/>
    <w:rsid w:val="00A042BF"/>
    <w:rsid w:val="00A60269"/>
    <w:rsid w:val="00AA3A97"/>
    <w:rsid w:val="00AD592E"/>
    <w:rsid w:val="00B3504C"/>
    <w:rsid w:val="00B41B09"/>
    <w:rsid w:val="00B6308A"/>
    <w:rsid w:val="00B8457C"/>
    <w:rsid w:val="00B90012"/>
    <w:rsid w:val="00BB2D2F"/>
    <w:rsid w:val="00BD3171"/>
    <w:rsid w:val="00BD5F72"/>
    <w:rsid w:val="00C11A0A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1BFB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5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5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TULLAMORE j.d.o.o. za ugostiteljstvo, Milanovac zastupanog po punomoćniku Igor Palfi</izvorni_sadrzaj>
    <derivirana_varijabla naziv="DomainObject.Predmet.ProtustrankaFormated_1">  TULLAMORE j.d.o.o. za ugostiteljstvo, Milanovac zastupanog po punomoćniku Igor Palfi</derivirana_varijabla>
  </DomainObject.Predmet.ProtustrankaFormated>
  <DomainObject.Predmet.ProtustrankaFormatedOIB>
    <izvorni_sadrzaj>  TULLAMORE j.d.o.o. za ugostiteljstvo, Milanovac, OIB 72298138091 zastupanog po punomoćniku Igor Palfi</izvorni_sadrzaj>
    <derivirana_varijabla naziv="DomainObject.Predmet.ProtustrankaFormatedOIB_1">  TULLAMORE j.d.o.o. za ugostiteljstvo, Milanovac, OIB 72298138091 zastupanog po punomoćniku Igor Palfi</derivirana_varijabla>
  </DomainObject.Predmet.ProtustrankaFormatedOIB>
  <DomainObject.Predmet.ProtustrankaFormatedWithAdress>
    <izvorni_sadrzaj> TULLAMORE j.d.o.o. za ugostiteljstvo, Milanovac, 30. svibnja 30, 33000 Milanovac zastupanog po punomoćniku Igor Palfi</izvorni_sadrzaj>
    <derivirana_varijabla naziv="DomainObject.Predmet.ProtustrankaFormatedWithAdress_1"> TULLAMORE j.d.o.o. za ugostiteljstvo, Milanovac, 30. svibnja 30, 33000 Milanovac zastupanog po punomoćniku Igor Palfi</derivirana_varijabla>
  </DomainObject.Predmet.ProtustrankaFormatedWithAdress>
  <DomainObject.Predmet.ProtustrankaFormatedWithAdressOIB>
    <izvorni_sadrzaj> TULLAMORE j.d.o.o. za ugostiteljstvo, Milanovac, OIB 72298138091, 30. svibnja 30, 33000 Milanovac zastupanog po punomoćniku Igor Palfi</izvorni_sadrzaj>
    <derivirana_varijabla naziv="DomainObject.Predmet.ProtustrankaFormatedWithAdressOIB_1"> TULLAMORE j.d.o.o. za ugostiteljstvo, Milanovac, OIB 72298138091, 30. svibnja 30, 33000 Milanovac zastupanog po punomoćniku Igor Palfi</derivirana_varijabla>
  </DomainObject.Predmet.ProtustrankaFormatedWithAdressOIB>
  <DomainObject.Predmet.ProtustrankaWithAdress>
    <izvorni_sadrzaj>TULLAMORE j.d.o.o. za ugostiteljstvo, Milanovac 30. svibnja 30, 33000 Milanovac</izvorni_sadrzaj>
    <derivirana_varijabla naziv="DomainObject.Predmet.ProtustrankaWithAdress_1">TULLAMORE j.d.o.o. za ugostiteljstvo, Milanovac 30. svibnja 30, 33000 Milanovac</derivirana_varijabla>
  </DomainObject.Predmet.ProtustrankaWithAdress>
  <DomainObject.Predmet.ProtustrankaWithAdressOIB>
    <izvorni_sadrzaj>TULLAMORE j.d.o.o. za ugostiteljstvo, Milanovac, OIB 72298138091, 30. svibnja 30, 33000 Milanovac</izvorni_sadrzaj>
    <derivirana_varijabla naziv="DomainObject.Predmet.ProtustrankaWithAdressOIB_1">TULLAMORE j.d.o.o. za ugostiteljstvo, Milanovac, OIB 72298138091, 30. svibnja 30, 33000 Milanovac</derivirana_varijabla>
  </DomainObject.Predmet.ProtustrankaWithAdressOIB>
  <DomainObject.Predmet.ProtustrankaNazivFormated>
    <izvorni_sadrzaj>TULLAMORE j.d.o.o. za ugostiteljstvo, Milanovac</izvorni_sadrzaj>
    <derivirana_varijabla naziv="DomainObject.Predmet.ProtustrankaNazivFormated_1">TULLAMORE j.d.o.o. za ugostiteljstvo, Milanovac</derivirana_varijabla>
  </DomainObject.Predmet.ProtustrankaNazivFormated>
  <DomainObject.Predmet.ProtustrankaNazivFormatedOIB>
    <izvorni_sadrzaj>TULLAMORE j.d.o.o. za ugostiteljstvo, Milanovac, OIB 72298138091</izvorni_sadrzaj>
    <derivirana_varijabla naziv="DomainObject.Predmet.ProtustrankaNazivFormatedOIB_1">TULLAMORE j.d.o.o. za ugostiteljstvo, Milanovac, OIB 72298138091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TULLAMORE j.d.o.o. za ugostiteljstvo, Milanovac zastupanog po punomoćniku Igor Palfi</item>
    </izvorni_sadrzaj>
    <derivirana_varijabla naziv="DomainObject.Predmet.ProtuStrankaListFormated_1">
      <item>TULLAMORE j.d.o.o. za ugostiteljstvo, Milanovac zastupanog po punomoćniku Igor Palfi</item>
    </derivirana_varijabla>
  </DomainObject.Predmet.ProtuStrankaListFormated>
  <DomainObject.Predmet.ProtuStrankaListFormatedOIB>
    <izvorni_sadrzaj>
      <item>TULLAMORE j.d.o.o. za ugostiteljstvo, Milanovac, OIB 72298138091 zastupanog po punomoćniku Igor Palfi</item>
    </izvorni_sadrzaj>
    <derivirana_varijabla naziv="DomainObject.Predmet.ProtuStrankaListFormatedOIB_1">
      <item>TULLAMORE j.d.o.o. za ugostiteljstvo, Milanovac, OIB 72298138091 zastupanog po punomoćniku Igor Palfi</item>
    </derivirana_varijabla>
  </DomainObject.Predmet.ProtuStrankaListFormatedOIB>
  <DomainObject.Predmet.ProtuStrankaListFormatedWithAdress>
    <izvorni_sadrzaj>
      <item>TULLAMORE j.d.o.o. za ugostiteljstvo, Milanovac, 30. svibnja 30, 33000 Milanovac zastupanog po punomoćniku Igor Palfi</item>
    </izvorni_sadrzaj>
    <derivirana_varijabla naziv="DomainObject.Predmet.ProtuStrankaListFormatedWithAdress_1">
      <item>TULLAMORE j.d.o.o. za ugostiteljstvo, Milanovac, 30. svibnja 30, 33000 Milanovac zastupanog po punomoćniku Igor Palfi</item>
    </derivirana_varijabla>
  </DomainObject.Predmet.ProtuStrankaListFormatedWithAdress>
  <DomainObject.Predmet.ProtuStrankaListFormatedWithAdressOIB>
    <izvorni_sadrzaj>
      <item>TULLAMORE j.d.o.o. za ugostiteljstvo, Milanovac, OIB 72298138091, 30. svibnja 30, 33000 Milanovac zastupanog po punomoćniku Igor Palfi</item>
    </izvorni_sadrzaj>
    <derivirana_varijabla naziv="DomainObject.Predmet.ProtuStrankaListFormatedWithAdressOIB_1">
      <item>TULLAMORE j.d.o.o. za ugostiteljstvo, Milanovac, OIB 72298138091, 30. svibnja 30, 33000 Milanovac zastupanog po punomoćniku Igor Palfi</item>
    </derivirana_varijabla>
  </DomainObject.Predmet.ProtuStrankaListFormatedWithAdressOIB>
  <DomainObject.Predmet.ProtuStrankaListNazivFormated>
    <izvorni_sadrzaj>
      <item>TULLAMORE j.d.o.o. za ugostiteljstvo, Milanovac</item>
    </izvorni_sadrzaj>
    <derivirana_varijabla naziv="DomainObject.Predmet.ProtuStrankaListNazivFormated_1">
      <item>TULLAMORE j.d.o.o. za ugostiteljstvo, Milanovac</item>
    </derivirana_varijabla>
  </DomainObject.Predmet.ProtuStrankaListNazivFormated>
  <DomainObject.Predmet.ProtuStrankaListNazivFormatedOIB>
    <izvorni_sadrzaj>
      <item>TULLAMORE j.d.o.o. za ugostiteljstvo, Milanovac, OIB 72298138091</item>
    </izvorni_sadrzaj>
    <derivirana_varijabla naziv="DomainObject.Predmet.ProtuStrankaListNazivFormatedOIB_1">
      <item>TULLAMORE j.d.o.o. za ugostiteljstvo, Milanovac, OIB 72298138091</item>
    </derivirana_varijabla>
  </DomainObject.Predmet.ProtuStrankaListNazivFormatedOIB>
  <DomainObject.Predmet.OstaliListFormated>
    <izvorni_sadrzaj>
      <item>Igor Palfi punomoćnik sudionika u postupku TULLAMORE j.d.o.o. za ugostiteljstvo, Milanovac</item>
    </izvorni_sadrzaj>
    <derivirana_varijabla naziv="DomainObject.Predmet.OstaliListFormated_1">
      <item>Igor Palfi punomoćnik sudionika u postupku TULLAMORE j.d.o.o. za ugostiteljstvo, Milanovac</item>
    </derivirana_varijabla>
  </DomainObject.Predmet.OstaliListFormated>
  <DomainObject.Predmet.OstaliListFormatedOIB>
    <izvorni_sadrzaj>
      <item>Igor Palfi, OIB 38413266408 punomoćnik sudionika u postupku TULLAMORE j.d.o.o. za ugostiteljstvo, Milanovac</item>
    </izvorni_sadrzaj>
    <derivirana_varijabla naziv="DomainObject.Predmet.OstaliListFormatedOIB_1">
      <item>Igor Palfi, OIB 38413266408 punomoćnik sudionika u postupku TULLAMORE j.d.o.o. za ugostiteljstvo, Milanovac</item>
    </derivirana_varijabla>
  </DomainObject.Predmet.OstaliListFormatedOIB>
  <DomainObject.Predmet.OstaliListFormatedWithAdress>
    <izvorni_sadrzaj>
      <item>Igor Palfi, 30. svibnja 30, 33000 Milanovac punomoćnik sudionika u postupku TULLAMORE j.d.o.o. za ugostiteljstvo, Milanovac</item>
    </izvorni_sadrzaj>
    <derivirana_varijabla naziv="DomainObject.Predmet.OstaliListFormatedWithAdress_1">
      <item>Igor Palfi, 30. svibnja 30, 33000 Milanovac punomoćnik sudionika u postupku TULLAMORE j.d.o.o. za ugostiteljstvo, Milanovac</item>
    </derivirana_varijabla>
  </DomainObject.Predmet.OstaliListFormatedWithAdress>
  <DomainObject.Predmet.OstaliListFormatedWithAdressOIB>
    <izvorni_sadrzaj>
      <item>Igor Palfi, OIB 38413266408, 30. svibnja 30, 33000 Milanovac punomoćnik sudionika u postupku TULLAMORE j.d.o.o. za ugostiteljstvo, Milanovac</item>
    </izvorni_sadrzaj>
    <derivirana_varijabla naziv="DomainObject.Predmet.OstaliListFormatedWithAdressOIB_1">
      <item>Igor Palfi, OIB 38413266408, 30. svibnja 30, 33000 Milanovac punomoćnik sudionika u postupku TULLAMORE j.d.o.o. za ugostiteljstvo, Milanovac</item>
    </derivirana_varijabla>
  </DomainObject.Predmet.OstaliListFormatedWithAdressOIB>
  <DomainObject.Predmet.OstaliListNazivFormated>
    <izvorni_sadrzaj>
      <item>Igor Palfi</item>
    </izvorni_sadrzaj>
    <derivirana_varijabla naziv="DomainObject.Predmet.OstaliListNazivFormated_1">
      <item>Igor Palfi</item>
    </derivirana_varijabla>
  </DomainObject.Predmet.OstaliListNazivFormated>
  <DomainObject.Predmet.OstaliListNazivFormatedOIB>
    <izvorni_sadrzaj>
      <item>Igor Palfi, OIB 38413266408</item>
    </izvorni_sadrzaj>
    <derivirana_varijabla naziv="DomainObject.Predmet.OstaliListNazivFormatedOIB_1">
      <item>Igor Palfi, OIB 38413266408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TULLAMORE j.d.o.o. za ugostiteljstvo, Milanovac</izvorni_sadrzaj>
    <derivirana_varijabla naziv="DomainObject.Predmet.ProtustrankaIDrugi_1">TULLAMORE j.d.o.o. za ugostiteljstvo, Milanovac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TULLAMORE j.d.o.o. za ugostiteljstvo, Milanovac, OIB 72298138091, 30. svibnja 30, 33000 Milanovac</izvorni_sadrzaj>
    <derivirana_varijabla naziv="DomainObject.Predmet.ProtustrankaIDrugiAdressOIB_1">TULLAMORE j.d.o.o. za ugostiteljstvo, Milanovac, OIB 72298138091, 30. svibnja 30,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TULLAMORE j.d.o.o. za ugostiteljstvo, Milanovac</item>
      <item>Igor Palfi</item>
    </izvorni_sadrzaj>
    <derivirana_varijabla naziv="DomainObject.Predmet.SudioniciListNaziv_1">
      <item>FINA, RC ZAGREB, Podružnica Bjelovar</item>
      <item>TULLAMORE j.d.o.o. za ugostiteljstvo, Milanovac</item>
      <item>Igor Palfi</item>
    </derivirana_varijabla>
  </DomainObject.Predmet.SudioniciListNaziv>
  <DomainObject.Predmet.SudioniciListAdressOIB>
    <izvorni_sadrzaj>
      <item>FINA, RC ZAGREB, Podružnica Bjelovar, OIB 85821130368, F. Supila 4,43000 Bjelovar</item>
      <item>TULLAMORE j.d.o.o. za ugostiteljstvo, Milanovac, OIB 72298138091, 30. svibnja 30,33000 Milanovac</item>
      <item>Igor Palfi, OIB 38413266408, 30. svibnja 30,33000 Milanovac</item>
    </izvorni_sadrzaj>
    <derivirana_varijabla naziv="DomainObject.Predmet.SudioniciListAdressOIB_1">
      <item>FINA, RC ZAGREB, Podružnica Bjelovar, OIB 85821130368, F. Supila 4,43000 Bjelovar</item>
      <item>TULLAMORE j.d.o.o. za ugostiteljstvo, Milanovac, OIB 72298138091, 30. svibnja 30,33000 Milanovac</item>
      <item>Igor Palfi, OIB 38413266408, 30. svibnja 30,33000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72298138091</item>
      <item>, OIB 38413266408</item>
    </izvorni_sadrzaj>
    <derivirana_varijabla naziv="DomainObject.Predmet.SudioniciListNazivOIB_1">
      <item>, OIB 85821130368</item>
      <item>, OIB 72298138091</item>
      <item>, OIB 38413266408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1687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2016-03-07T08:38:00Z</dcterms:created>
  <dc:creator>553y7k3</dc:creator>
  <cp:lastModifiedBy>Željka Vitez</cp:lastModifiedBy>
  <cp:lastPrinted>2016-03-07T08:38:00Z</cp:lastPrinted>
  <dcterms:modified xmlns:xsi="http://www.w3.org/2001/XMLSchema-instance" xsi:type="dcterms:W3CDTF">2016-03-07T10:24:00Z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