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8976" w14:paraId="2c18976" w:rsidRDefault="00522897" w:rsidP="00522897" w:rsidR="00522897" w:rsidRPr="00746088">
      <w:pPr>
        <w:jc w:val="both"/>
        <w15:collapsed w:val="false"/>
        <w:rPr>
          <w:rStyle w:val="Istaknuto"/>
          <w:rFonts w:hAnsi="Garamond" w:ascii="Garamond"/>
          <w:b/>
          <w:i w:val="false"/>
        </w:rPr>
      </w:pPr>
      <w:bookmarkStart w:name="_GoBack" w:id="0"/>
      <w:bookmarkEnd w:id="0"/>
      <w:r w:rsidRPr="00746088">
        <w:rPr>
          <w:rStyle w:val="Istaknuto"/>
          <w:rFonts w:hAnsi="Garamond" w:ascii="Garamond"/>
          <w:b/>
          <w:i w:val="false"/>
        </w:rPr>
        <w:t>Privremen</w:t>
      </w:r>
      <w:r w:rsidR="00746088" w:rsidRPr="00746088">
        <w:rPr>
          <w:rStyle w:val="Istaknuto"/>
          <w:rFonts w:hAnsi="Garamond" w:ascii="Garamond"/>
          <w:b/>
          <w:i w:val="false"/>
        </w:rPr>
        <w:t>a stečajna</w:t>
      </w:r>
      <w:r w:rsidRPr="00746088">
        <w:rPr>
          <w:rStyle w:val="Istaknuto"/>
          <w:rFonts w:hAnsi="Garamond" w:ascii="Garamond"/>
          <w:b/>
          <w:i w:val="false"/>
        </w:rPr>
        <w:t xml:space="preserve"> upravitelj</w:t>
      </w:r>
      <w:r w:rsidR="00746088" w:rsidRPr="00746088">
        <w:rPr>
          <w:rStyle w:val="Istaknuto"/>
          <w:rFonts w:hAnsi="Garamond" w:ascii="Garamond"/>
          <w:b/>
          <w:i w:val="false"/>
        </w:rPr>
        <w:t>ica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Ana Maria Međimurec</w:t>
      </w:r>
    </w:p>
    <w:p w:rsidRDefault="00D750B2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Ilica 102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10000 Zagreb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</w:p>
    <w:p w:rsidRDefault="00522897" w:rsidP="00522897" w:rsidR="00522897" w:rsidRPr="00746088">
      <w:pPr>
        <w:jc w:val="both"/>
        <w:rPr>
          <w:rFonts w:cs="Arial" w:hAnsi="Garamond" w:ascii="Garamond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Mob: 09</w:t>
      </w:r>
      <w:r w:rsidR="00522897" w:rsidRPr="00746088">
        <w:rPr>
          <w:rStyle w:val="Istaknuto"/>
          <w:rFonts w:hAnsi="Garamond" w:ascii="Garamond"/>
          <w:i w:val="false"/>
        </w:rPr>
        <w:t>1</w:t>
      </w:r>
      <w:r w:rsidRPr="00746088">
        <w:rPr>
          <w:rStyle w:val="Istaknuto"/>
          <w:rFonts w:hAnsi="Garamond" w:ascii="Garamond"/>
          <w:i w:val="false"/>
        </w:rPr>
        <w:t>/2</w:t>
      </w:r>
      <w:r w:rsidR="00522897" w:rsidRPr="00746088">
        <w:rPr>
          <w:rStyle w:val="Istaknuto"/>
          <w:rFonts w:hAnsi="Garamond" w:ascii="Garamond"/>
          <w:i w:val="false"/>
        </w:rPr>
        <w:t>44-4525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9239D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Zagreb, </w:t>
      </w:r>
      <w:r w:rsidR="00356591">
        <w:rPr>
          <w:rStyle w:val="Istaknuto"/>
          <w:rFonts w:hAnsi="Garamond" w:ascii="Garamond"/>
          <w:i w:val="false"/>
        </w:rPr>
        <w:t>13. ožujka</w:t>
      </w:r>
      <w:r w:rsidRPr="00746088">
        <w:rPr>
          <w:rStyle w:val="Istaknuto"/>
          <w:rFonts w:hAnsi="Garamond" w:ascii="Garamond"/>
          <w:i w:val="false"/>
        </w:rPr>
        <w:t xml:space="preserve"> 201</w:t>
      </w:r>
      <w:r w:rsidR="00FE684A" w:rsidRPr="00746088">
        <w:rPr>
          <w:rStyle w:val="Istaknuto"/>
          <w:rFonts w:hAnsi="Garamond" w:ascii="Garamond"/>
          <w:i w:val="false"/>
        </w:rPr>
        <w:t>8</w:t>
      </w:r>
      <w:r w:rsidR="00746088" w:rsidRPr="00746088">
        <w:rPr>
          <w:rStyle w:val="Istaknuto"/>
          <w:rFonts w:hAnsi="Garamond" w:ascii="Garamond"/>
          <w:i w:val="false"/>
        </w:rPr>
        <w:t>.</w:t>
      </w:r>
    </w:p>
    <w:p w:rsidRDefault="00522897" w:rsidP="0079239D" w:rsidR="00522897" w:rsidRPr="00746088">
      <w:pPr>
        <w:ind w:left="5664"/>
        <w:jc w:val="both"/>
        <w:rPr>
          <w:rStyle w:val="Istaknuto"/>
          <w:rFonts w:hAnsi="Garamond" w:ascii="Garamond"/>
          <w:b/>
          <w:i w:val="false"/>
        </w:rPr>
      </w:pPr>
    </w:p>
    <w:p w:rsidRDefault="00746088" w:rsidP="0079239D" w:rsidR="0079239D" w:rsidRPr="00746088">
      <w:pPr>
        <w:ind w:left="5664"/>
        <w:jc w:val="both"/>
        <w:rPr>
          <w:rStyle w:val="Istaknuto"/>
          <w:rFonts w:hAnsi="Garamond" w:ascii="Garamond"/>
          <w:b/>
          <w:i w:val="false"/>
        </w:rPr>
      </w:pPr>
      <w:r>
        <w:rPr>
          <w:rStyle w:val="Istaknuto"/>
          <w:rFonts w:hAnsi="Garamond" w:ascii="Garamond"/>
          <w:b/>
          <w:i w:val="false"/>
        </w:rPr>
        <w:t xml:space="preserve">             </w:t>
      </w:r>
      <w:r w:rsidR="0079239D" w:rsidRPr="00746088">
        <w:rPr>
          <w:rStyle w:val="Istaknuto"/>
          <w:rFonts w:hAnsi="Garamond" w:ascii="Garamond"/>
          <w:b/>
          <w:i w:val="false"/>
        </w:rPr>
        <w:t>Trgovački sud u Zagrebu</w:t>
      </w:r>
    </w:p>
    <w:p w:rsidRDefault="00746088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  <w:t xml:space="preserve">            </w:t>
      </w:r>
      <w:r w:rsidR="0079239D" w:rsidRPr="00746088">
        <w:rPr>
          <w:rStyle w:val="Istaknuto"/>
          <w:rFonts w:hAnsi="Garamond" w:ascii="Garamond"/>
          <w:b/>
          <w:i w:val="false"/>
        </w:rPr>
        <w:t xml:space="preserve"> </w:t>
      </w:r>
      <w:r w:rsidR="00522897" w:rsidRPr="00746088">
        <w:rPr>
          <w:rStyle w:val="Istaknuto"/>
          <w:rFonts w:hAnsi="Garamond" w:ascii="Garamond"/>
          <w:b/>
          <w:i w:val="false"/>
        </w:rPr>
        <w:t>Amruševa 2/II</w:t>
      </w:r>
      <w:r w:rsidR="00FE684A" w:rsidRPr="00746088">
        <w:rPr>
          <w:rStyle w:val="Istaknuto"/>
          <w:rFonts w:hAnsi="Garamond" w:ascii="Garamond"/>
          <w:b/>
          <w:i w:val="false"/>
        </w:rPr>
        <w:tab/>
      </w:r>
      <w:r w:rsidR="00FE684A" w:rsidRPr="00746088">
        <w:rPr>
          <w:rStyle w:val="Istaknuto"/>
          <w:rFonts w:hAnsi="Garamond" w:ascii="Garamond"/>
          <w:b/>
          <w:i w:val="false"/>
        </w:rPr>
        <w:tab/>
      </w:r>
      <w:r w:rsidR="00FE684A" w:rsidRPr="00746088">
        <w:rPr>
          <w:rStyle w:val="Istaknuto"/>
          <w:rFonts w:hAnsi="Garamond" w:ascii="Garamond"/>
          <w:b/>
          <w:i w:val="false"/>
        </w:rPr>
        <w:tab/>
      </w:r>
      <w:r w:rsidR="00FE684A" w:rsidRPr="00746088">
        <w:rPr>
          <w:rStyle w:val="Istaknuto"/>
          <w:rFonts w:hAnsi="Garamond" w:ascii="Garamond"/>
          <w:b/>
          <w:i w:val="false"/>
        </w:rPr>
        <w:tab/>
      </w:r>
      <w:r w:rsidR="00FE684A" w:rsidRPr="00746088">
        <w:rPr>
          <w:rStyle w:val="Istaknuto"/>
          <w:rFonts w:hAnsi="Garamond" w:ascii="Garamond"/>
          <w:b/>
          <w:i w:val="false"/>
        </w:rPr>
        <w:tab/>
      </w:r>
      <w:r w:rsidR="00FE684A" w:rsidRPr="00746088">
        <w:rPr>
          <w:rStyle w:val="Istaknuto"/>
          <w:rFonts w:hAnsi="Garamond" w:ascii="Garamond"/>
          <w:b/>
          <w:i w:val="false"/>
        </w:rPr>
        <w:tab/>
      </w:r>
      <w:r w:rsidR="00FE684A" w:rsidRPr="00746088">
        <w:rPr>
          <w:rStyle w:val="Istaknuto"/>
          <w:rFonts w:hAnsi="Garamond" w:ascii="Garamond"/>
          <w:b/>
          <w:i w:val="false"/>
        </w:rPr>
        <w:tab/>
      </w:r>
      <w:r w:rsidR="00FE684A" w:rsidRPr="00746088">
        <w:rPr>
          <w:rStyle w:val="Istaknuto"/>
          <w:rFonts w:hAnsi="Garamond" w:ascii="Garamond"/>
          <w:b/>
          <w:i w:val="false"/>
        </w:rPr>
        <w:tab/>
        <w:t xml:space="preserve">              </w:t>
      </w:r>
      <w:r w:rsidR="00522897" w:rsidRPr="00746088">
        <w:rPr>
          <w:rStyle w:val="Istaknuto"/>
          <w:rFonts w:hAnsi="Garamond" w:ascii="Garamond"/>
          <w:b/>
          <w:i w:val="false"/>
        </w:rPr>
        <w:t xml:space="preserve">     </w:t>
      </w:r>
      <w:r>
        <w:rPr>
          <w:rStyle w:val="Istaknuto"/>
          <w:rFonts w:hAnsi="Garamond" w:ascii="Garamond"/>
          <w:b/>
          <w:i w:val="false"/>
        </w:rPr>
        <w:t xml:space="preserve">     </w:t>
      </w:r>
      <w:r w:rsidR="00FE684A" w:rsidRPr="00746088">
        <w:rPr>
          <w:rStyle w:val="Istaknuto"/>
          <w:rFonts w:hAnsi="Garamond" w:ascii="Garamond"/>
          <w:b/>
          <w:i w:val="false"/>
        </w:rPr>
        <w:t xml:space="preserve"> </w:t>
      </w:r>
      <w:r w:rsidR="00522897" w:rsidRPr="00746088">
        <w:rPr>
          <w:rStyle w:val="Istaknuto"/>
          <w:rFonts w:hAnsi="Garamond" w:ascii="Garamond"/>
          <w:b/>
          <w:i w:val="false"/>
        </w:rPr>
        <w:t>10</w:t>
      </w:r>
      <w:r w:rsidR="0079239D" w:rsidRPr="00746088">
        <w:rPr>
          <w:rStyle w:val="Istaknuto"/>
          <w:rFonts w:hAnsi="Garamond" w:ascii="Garamond"/>
          <w:b/>
          <w:i w:val="false"/>
        </w:rPr>
        <w:t xml:space="preserve">000 </w:t>
      </w:r>
      <w:r w:rsidR="00522897" w:rsidRPr="00746088">
        <w:rPr>
          <w:rStyle w:val="Istaknuto"/>
          <w:rFonts w:hAnsi="Garamond" w:ascii="Garamond"/>
          <w:b/>
          <w:i w:val="false"/>
        </w:rPr>
        <w:t>ZAGREB</w:t>
      </w: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  <w:u w:val="single"/>
        </w:rPr>
      </w:pPr>
      <w:r w:rsidRPr="00746088">
        <w:rPr>
          <w:rStyle w:val="Istaknuto"/>
          <w:rFonts w:hAnsi="Garamond" w:ascii="Garamond"/>
          <w:b/>
          <w:i w:val="false"/>
        </w:rPr>
        <w:t xml:space="preserve">                                                                                            </w:t>
      </w:r>
      <w:r w:rsidR="00746088">
        <w:rPr>
          <w:rStyle w:val="Istaknuto"/>
          <w:rFonts w:hAnsi="Garamond" w:ascii="Garamond"/>
          <w:b/>
          <w:i w:val="false"/>
        </w:rPr>
        <w:t xml:space="preserve">               </w:t>
      </w:r>
      <w:r w:rsidRPr="00746088">
        <w:rPr>
          <w:rStyle w:val="Istaknuto"/>
          <w:rFonts w:hAnsi="Garamond" w:ascii="Garamond"/>
          <w:b/>
          <w:i w:val="false"/>
        </w:rPr>
        <w:t xml:space="preserve"> </w:t>
      </w:r>
      <w:r w:rsidRPr="00746088">
        <w:rPr>
          <w:rStyle w:val="Istaknuto"/>
          <w:rFonts w:hAnsi="Garamond" w:ascii="Garamond"/>
          <w:b/>
          <w:i w:val="false"/>
          <w:u w:val="single"/>
        </w:rPr>
        <w:t xml:space="preserve">Na broj: </w:t>
      </w:r>
      <w:r w:rsidR="00356591">
        <w:rPr>
          <w:rStyle w:val="Istaknuto"/>
          <w:rFonts w:hAnsi="Garamond" w:ascii="Garamond"/>
          <w:b/>
          <w:i w:val="false"/>
          <w:u w:val="single"/>
        </w:rPr>
        <w:t>3 St-2148/17-5</w:t>
      </w: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522897" w:rsidP="0079239D" w:rsidR="00522897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0678DE" w:rsidP="0079239D" w:rsidR="000678DE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0678DE" w:rsidP="0079239D" w:rsidR="000678DE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7F2731" w:rsidR="007F2731" w:rsidRPr="000678DE">
      <w:pPr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0678DE">
        <w:rPr>
          <w:rStyle w:val="Istaknuto"/>
          <w:rFonts w:hAnsi="Garamond" w:ascii="Garamond"/>
          <w:b/>
          <w:i w:val="false"/>
        </w:rPr>
        <w:t xml:space="preserve">   </w:t>
      </w:r>
      <w:r w:rsidR="0079239D" w:rsidRPr="000678DE">
        <w:rPr>
          <w:rStyle w:val="Istaknuto"/>
          <w:rFonts w:hAnsi="Garamond" w:ascii="Garamond"/>
          <w:b/>
          <w:i w:val="false"/>
        </w:rPr>
        <w:t xml:space="preserve">      </w:t>
      </w:r>
      <w:r w:rsidRPr="000678DE">
        <w:rPr>
          <w:rStyle w:val="Istaknuto"/>
          <w:rFonts w:hAnsi="Garamond" w:ascii="Garamond"/>
          <w:b/>
          <w:i w:val="false"/>
        </w:rPr>
        <w:t xml:space="preserve">  I Z V J E Š Ć E</w:t>
      </w:r>
    </w:p>
    <w:p w:rsidRDefault="007F2731" w:rsidP="000678DE" w:rsidR="007F2731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privremen</w:t>
      </w:r>
      <w:r w:rsidR="00522897" w:rsidRPr="00746088">
        <w:rPr>
          <w:rStyle w:val="Istaknuto"/>
          <w:rFonts w:hAnsi="Garamond" w:ascii="Garamond"/>
          <w:i w:val="false"/>
        </w:rPr>
        <w:t>e</w:t>
      </w:r>
      <w:r w:rsidRPr="00746088">
        <w:rPr>
          <w:rStyle w:val="Istaknuto"/>
          <w:rFonts w:hAnsi="Garamond" w:ascii="Garamond"/>
          <w:i w:val="false"/>
        </w:rPr>
        <w:t xml:space="preserve"> stečajn</w:t>
      </w:r>
      <w:r w:rsidR="00522897" w:rsidRPr="00746088">
        <w:rPr>
          <w:rStyle w:val="Istaknuto"/>
          <w:rFonts w:hAnsi="Garamond" w:ascii="Garamond"/>
          <w:i w:val="false"/>
        </w:rPr>
        <w:t>e</w:t>
      </w:r>
      <w:r w:rsidRPr="00746088">
        <w:rPr>
          <w:rStyle w:val="Istaknuto"/>
          <w:rFonts w:hAnsi="Garamond" w:ascii="Garamond"/>
          <w:i w:val="false"/>
        </w:rPr>
        <w:t xml:space="preserve"> upravitelj</w:t>
      </w:r>
      <w:r w:rsidR="00522897" w:rsidRPr="00746088">
        <w:rPr>
          <w:rStyle w:val="Istaknuto"/>
          <w:rFonts w:hAnsi="Garamond" w:ascii="Garamond"/>
          <w:i w:val="false"/>
        </w:rPr>
        <w:t>ice</w:t>
      </w:r>
      <w:r w:rsidRPr="00746088">
        <w:rPr>
          <w:rStyle w:val="Istaknuto"/>
          <w:rFonts w:hAnsi="Garamond" w:ascii="Garamond"/>
          <w:i w:val="false"/>
        </w:rPr>
        <w:t xml:space="preserve"> u postupku radi utvrđivanja</w:t>
      </w:r>
    </w:p>
    <w:p w:rsidRDefault="007F2731" w:rsidP="000678DE" w:rsidR="007F2731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uvjeta za otvaranje stečajnog postupka nad dužnikom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  <w:t xml:space="preserve">                       </w:t>
      </w:r>
    </w:p>
    <w:p w:rsidRDefault="000678DE" w:rsidP="00F15112" w:rsidR="000678DE">
      <w:pPr>
        <w:jc w:val="center"/>
        <w:rPr>
          <w:rStyle w:val="Istaknuto"/>
          <w:rFonts w:hAnsi="Garamond" w:ascii="Garamond"/>
          <w:i w:val="false"/>
        </w:rPr>
      </w:pPr>
    </w:p>
    <w:p w:rsidRDefault="000678DE" w:rsidP="00F15112" w:rsidR="000678DE">
      <w:pPr>
        <w:jc w:val="center"/>
        <w:rPr>
          <w:rStyle w:val="Istaknuto"/>
          <w:rFonts w:hAnsi="Garamond" w:ascii="Garamond"/>
          <w:i w:val="false"/>
        </w:rPr>
      </w:pPr>
    </w:p>
    <w:p w:rsidRDefault="00356591" w:rsidP="00F15112" w:rsidR="007F2731" w:rsidRPr="000678DE">
      <w:pPr>
        <w:jc w:val="center"/>
        <w:rPr>
          <w:rStyle w:val="Istaknuto"/>
          <w:rFonts w:hAnsi="Garamond" w:ascii="Garamond"/>
          <w:b/>
          <w:i w:val="false"/>
        </w:rPr>
      </w:pPr>
      <w:r w:rsidRPr="000678DE">
        <w:rPr>
          <w:rStyle w:val="Istaknuto"/>
          <w:rFonts w:hAnsi="Garamond" w:ascii="Garamond"/>
          <w:b/>
          <w:i w:val="false"/>
        </w:rPr>
        <w:t>RUBECO</w:t>
      </w:r>
      <w:r w:rsidR="007F2731" w:rsidRPr="000678DE">
        <w:rPr>
          <w:rStyle w:val="Istaknuto"/>
          <w:rFonts w:hAnsi="Garamond" w:ascii="Garamond"/>
          <w:b/>
          <w:i w:val="false"/>
        </w:rPr>
        <w:t xml:space="preserve"> d.o.o.</w:t>
      </w:r>
    </w:p>
    <w:p w:rsidRDefault="00C70C93" w:rsidP="00F15112" w:rsidR="00FE684A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Zagreb</w:t>
      </w:r>
      <w:r w:rsidR="00356591">
        <w:rPr>
          <w:rStyle w:val="Istaknuto"/>
          <w:rFonts w:hAnsi="Garamond" w:ascii="Garamond"/>
          <w:i w:val="false"/>
        </w:rPr>
        <w:t>, Grškovićeva 1</w:t>
      </w:r>
    </w:p>
    <w:p w:rsidRDefault="00670B9F" w:rsidP="007F2731" w:rsidR="00670B9F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  <w:t xml:space="preserve">         </w:t>
      </w:r>
    </w:p>
    <w:p w:rsidRDefault="000678DE" w:rsidP="007F2731" w:rsidR="000678DE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0678DE" w:rsidR="00C70C93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OIB:</w:t>
      </w:r>
      <w:r w:rsidR="00356591">
        <w:rPr>
          <w:rStyle w:val="Istaknuto"/>
          <w:rFonts w:hAnsi="Garamond" w:ascii="Garamond"/>
          <w:i w:val="false"/>
        </w:rPr>
        <w:t xml:space="preserve"> 26005300872</w:t>
      </w:r>
    </w:p>
    <w:p w:rsidRDefault="007F2731" w:rsidP="000678DE" w:rsidR="007F2731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po </w:t>
      </w:r>
      <w:r w:rsidR="00FE684A" w:rsidRPr="00746088">
        <w:rPr>
          <w:rStyle w:val="Istaknuto"/>
          <w:rFonts w:hAnsi="Garamond" w:ascii="Garamond"/>
          <w:i w:val="false"/>
        </w:rPr>
        <w:t>R</w:t>
      </w:r>
      <w:r w:rsidRPr="00746088">
        <w:rPr>
          <w:rStyle w:val="Istaknuto"/>
          <w:rFonts w:hAnsi="Garamond" w:ascii="Garamond"/>
          <w:i w:val="false"/>
        </w:rPr>
        <w:t xml:space="preserve">ješenju </w:t>
      </w:r>
      <w:r w:rsidR="00C70C93" w:rsidRPr="00746088">
        <w:rPr>
          <w:rStyle w:val="Istaknuto"/>
          <w:rFonts w:hAnsi="Garamond" w:ascii="Garamond"/>
          <w:i w:val="false"/>
        </w:rPr>
        <w:t xml:space="preserve">br. </w:t>
      </w:r>
      <w:r w:rsidR="00356591">
        <w:rPr>
          <w:rStyle w:val="Istaknuto"/>
          <w:rFonts w:hAnsi="Garamond" w:ascii="Garamond"/>
          <w:i w:val="false"/>
        </w:rPr>
        <w:t>3 St-2148/17</w:t>
      </w:r>
      <w:r w:rsidRPr="00746088">
        <w:rPr>
          <w:rStyle w:val="Istaknuto"/>
          <w:rFonts w:hAnsi="Garamond" w:ascii="Garamond"/>
          <w:i w:val="false"/>
        </w:rPr>
        <w:t xml:space="preserve"> od </w:t>
      </w:r>
      <w:r w:rsidR="00356591">
        <w:rPr>
          <w:rStyle w:val="Istaknuto"/>
          <w:rFonts w:hAnsi="Garamond" w:ascii="Garamond"/>
          <w:i w:val="false"/>
        </w:rPr>
        <w:t>1</w:t>
      </w:r>
      <w:r w:rsidRPr="00746088">
        <w:rPr>
          <w:rStyle w:val="Istaknuto"/>
          <w:rFonts w:hAnsi="Garamond" w:ascii="Garamond"/>
          <w:i w:val="false"/>
        </w:rPr>
        <w:t xml:space="preserve">. </w:t>
      </w:r>
      <w:r w:rsidR="00356591">
        <w:rPr>
          <w:rStyle w:val="Istaknuto"/>
          <w:rFonts w:hAnsi="Garamond" w:ascii="Garamond"/>
          <w:i w:val="false"/>
        </w:rPr>
        <w:t>ožujka</w:t>
      </w:r>
      <w:r w:rsidRPr="00746088">
        <w:rPr>
          <w:rStyle w:val="Istaknuto"/>
          <w:rFonts w:hAnsi="Garamond" w:ascii="Garamond"/>
          <w:i w:val="false"/>
        </w:rPr>
        <w:t xml:space="preserve"> 201</w:t>
      </w:r>
      <w:r w:rsidR="00356591">
        <w:rPr>
          <w:rStyle w:val="Istaknuto"/>
          <w:rFonts w:hAnsi="Garamond" w:ascii="Garamond"/>
          <w:i w:val="false"/>
        </w:rPr>
        <w:t>8</w:t>
      </w:r>
      <w:r w:rsidRPr="00746088">
        <w:rPr>
          <w:rStyle w:val="Istaknuto"/>
          <w:rFonts w:hAnsi="Garamond" w:ascii="Garamond"/>
          <w:i w:val="false"/>
        </w:rPr>
        <w:t>.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0678DE" w:rsidR="000C4E1A" w:rsidRPr="00480957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UVOD</w:t>
      </w:r>
    </w:p>
    <w:p w:rsidRDefault="00746088" w:rsidP="005E14B9" w:rsid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46088" w:rsidP="005E14B9" w:rsidR="00746088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522897" w:rsidR="007F2731" w:rsidRPr="00746088">
      <w:pPr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  <w:t>Rješenjem Trgovačkog suda u Zagrebu</w:t>
      </w:r>
      <w:r w:rsidR="00670B9F" w:rsidRPr="00746088">
        <w:rPr>
          <w:rStyle w:val="Istaknuto"/>
          <w:rFonts w:hAnsi="Garamond" w:ascii="Garamond"/>
          <w:i w:val="false"/>
        </w:rPr>
        <w:t>,</w:t>
      </w:r>
      <w:r w:rsidR="00FE684A" w:rsidRPr="00746088">
        <w:rPr>
          <w:rStyle w:val="Istaknuto"/>
          <w:rFonts w:hAnsi="Garamond" w:ascii="Garamond"/>
          <w:i w:val="false"/>
        </w:rPr>
        <w:t xml:space="preserve"> </w:t>
      </w:r>
      <w:r w:rsidR="00670B9F" w:rsidRPr="00746088">
        <w:rPr>
          <w:rStyle w:val="Istaknuto"/>
          <w:rFonts w:hAnsi="Garamond" w:ascii="Garamond"/>
          <w:i w:val="false"/>
        </w:rPr>
        <w:t>br.</w:t>
      </w:r>
      <w:r w:rsidR="00356591">
        <w:rPr>
          <w:rStyle w:val="Istaknuto"/>
          <w:rFonts w:hAnsi="Garamond" w:ascii="Garamond"/>
          <w:i w:val="false"/>
        </w:rPr>
        <w:t xml:space="preserve"> 3 St-2148/17,</w:t>
      </w:r>
      <w:r w:rsidR="00522897" w:rsidRPr="00746088">
        <w:rPr>
          <w:rStyle w:val="Istaknuto"/>
          <w:rFonts w:hAnsi="Garamond" w:ascii="Garamond"/>
          <w:i w:val="false"/>
        </w:rPr>
        <w:t xml:space="preserve"> </w:t>
      </w:r>
      <w:r w:rsidR="00356591">
        <w:rPr>
          <w:rStyle w:val="Istaknuto"/>
          <w:rFonts w:hAnsi="Garamond" w:ascii="Garamond"/>
          <w:i w:val="false"/>
        </w:rPr>
        <w:t>od 1. ožujka</w:t>
      </w:r>
      <w:r w:rsidR="00670B9F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201</w:t>
      </w:r>
      <w:r w:rsidR="00356591">
        <w:rPr>
          <w:rStyle w:val="Istaknuto"/>
          <w:rFonts w:hAnsi="Garamond" w:ascii="Garamond"/>
          <w:i w:val="false"/>
        </w:rPr>
        <w:t>8</w:t>
      </w:r>
      <w:r w:rsidRPr="00746088">
        <w:rPr>
          <w:rStyle w:val="Istaknuto"/>
          <w:rFonts w:hAnsi="Garamond" w:ascii="Garamond"/>
          <w:i w:val="false"/>
        </w:rPr>
        <w:t>.</w:t>
      </w:r>
      <w:r w:rsidR="00356591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 xml:space="preserve">pokrenut je prethodni postupak nad dužnikom </w:t>
      </w:r>
      <w:r w:rsidR="00356591">
        <w:rPr>
          <w:rStyle w:val="Istaknuto"/>
          <w:rFonts w:hAnsi="Garamond" w:ascii="Garamond"/>
          <w:i w:val="false"/>
        </w:rPr>
        <w:t>RUBECO</w:t>
      </w:r>
      <w:r w:rsidR="00A118DE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 xml:space="preserve">d.o.o. radi utvrđivanja uvjeta za otvaranje stečajnog postupka, te </w:t>
      </w:r>
      <w:r w:rsidR="00FE684A" w:rsidRPr="00746088">
        <w:rPr>
          <w:rStyle w:val="Istaknuto"/>
          <w:rFonts w:hAnsi="Garamond" w:ascii="Garamond"/>
          <w:i w:val="false"/>
        </w:rPr>
        <w:t>sam</w:t>
      </w:r>
      <w:r w:rsidR="00C70C93" w:rsidRPr="00746088">
        <w:rPr>
          <w:rStyle w:val="Istaknuto"/>
          <w:rFonts w:hAnsi="Garamond" w:ascii="Garamond"/>
          <w:i w:val="false"/>
        </w:rPr>
        <w:t xml:space="preserve"> </w:t>
      </w:r>
      <w:r w:rsidR="00275EF7" w:rsidRPr="00746088">
        <w:rPr>
          <w:rStyle w:val="Istaknuto"/>
          <w:rFonts w:hAnsi="Garamond" w:ascii="Garamond"/>
          <w:i w:val="false"/>
        </w:rPr>
        <w:t>imenovan</w:t>
      </w:r>
      <w:r w:rsidR="00522897" w:rsidRPr="00746088">
        <w:rPr>
          <w:rStyle w:val="Istaknuto"/>
          <w:rFonts w:hAnsi="Garamond" w:ascii="Garamond"/>
          <w:i w:val="false"/>
        </w:rPr>
        <w:t>a</w:t>
      </w:r>
      <w:r w:rsidR="00275EF7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za privremen</w:t>
      </w:r>
      <w:r w:rsidR="00522897" w:rsidRPr="00746088">
        <w:rPr>
          <w:rStyle w:val="Istaknuto"/>
          <w:rFonts w:hAnsi="Garamond" w:ascii="Garamond"/>
          <w:i w:val="false"/>
        </w:rPr>
        <w:t>u</w:t>
      </w:r>
      <w:r w:rsidRPr="00746088">
        <w:rPr>
          <w:rStyle w:val="Istaknuto"/>
          <w:rFonts w:hAnsi="Garamond" w:ascii="Garamond"/>
          <w:i w:val="false"/>
        </w:rPr>
        <w:t xml:space="preserve"> stečajn</w:t>
      </w:r>
      <w:r w:rsidR="00522897" w:rsidRPr="00746088">
        <w:rPr>
          <w:rStyle w:val="Istaknuto"/>
          <w:rFonts w:hAnsi="Garamond" w:ascii="Garamond"/>
          <w:i w:val="false"/>
        </w:rPr>
        <w:t>u</w:t>
      </w:r>
      <w:r w:rsidRPr="00746088">
        <w:rPr>
          <w:rStyle w:val="Istaknuto"/>
          <w:rFonts w:hAnsi="Garamond" w:ascii="Garamond"/>
          <w:i w:val="false"/>
        </w:rPr>
        <w:t xml:space="preserve"> upravitelj</w:t>
      </w:r>
      <w:r w:rsidR="00522897" w:rsidRPr="00746088">
        <w:rPr>
          <w:rStyle w:val="Istaknuto"/>
          <w:rFonts w:hAnsi="Garamond" w:ascii="Garamond"/>
          <w:i w:val="false"/>
        </w:rPr>
        <w:t>icu</w:t>
      </w:r>
      <w:r w:rsidRPr="00746088">
        <w:rPr>
          <w:rStyle w:val="Istaknuto"/>
          <w:rFonts w:hAnsi="Garamond" w:ascii="Garamond"/>
          <w:i w:val="false"/>
        </w:rPr>
        <w:t>.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065E9E" w:rsidR="00065E9E" w:rsidRPr="00746088">
      <w:pPr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</w:r>
      <w:r w:rsidR="00065E9E" w:rsidRPr="00746088">
        <w:rPr>
          <w:rStyle w:val="Istaknuto"/>
          <w:rFonts w:hAnsi="Garamond" w:ascii="Garamond"/>
          <w:i w:val="false"/>
        </w:rPr>
        <w:t>Prijedlog za otvaranje stečajnog postupka nad dužnikom podnijela je FINA, Regionalni centar Zagreb, temeljem čl.110. st.1. SZ, jer  u Očevidniku redoslijeda za plaćanje pravna osoba ima neizvršene osnove za plaćanje duže od 120 dana.</w:t>
      </w:r>
    </w:p>
    <w:p w:rsidRDefault="004E705E" w:rsidP="007F2731" w:rsidR="004E705E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 </w:t>
      </w:r>
    </w:p>
    <w:p w:rsidRDefault="00746088" w:rsidP="007F2731" w:rsid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0678DE" w:rsidR="007F2731" w:rsidRPr="00480957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PROVEDENE AKTIVNOSTI</w:t>
      </w:r>
    </w:p>
    <w:p w:rsidRDefault="00746088" w:rsidP="007F2731" w:rsidR="00746088" w:rsidRPr="00480957">
      <w:pPr>
        <w:jc w:val="both"/>
        <w:rPr>
          <w:rStyle w:val="Istaknuto"/>
          <w:rFonts w:hAnsi="Garamond" w:ascii="Garamond"/>
          <w:i w:val="false"/>
          <w:sz w:val="32"/>
          <w:szCs w:val="32"/>
        </w:rPr>
      </w:pPr>
    </w:p>
    <w:p w:rsidRDefault="00746088" w:rsidP="007F2731" w:rsidR="00746088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6654D5" w:rsidP="007F2731" w:rsidR="00275EF7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Po primitku Rješenja</w:t>
      </w:r>
      <w:r w:rsidR="00275EF7" w:rsidRPr="00746088">
        <w:rPr>
          <w:rStyle w:val="Istaknuto"/>
          <w:rFonts w:hAnsi="Garamond" w:ascii="Garamond"/>
          <w:i w:val="false"/>
        </w:rPr>
        <w:t xml:space="preserve"> o imenovanju za privremenog stečajnog upravitelja:</w:t>
      </w:r>
    </w:p>
    <w:p w:rsidRDefault="00746088" w:rsidP="007F2731" w:rsidR="00746088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275EF7" w:rsidP="007F2731" w:rsidR="008865D3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-</w:t>
      </w:r>
      <w:r w:rsidR="006654D5" w:rsidRPr="00746088">
        <w:rPr>
          <w:rStyle w:val="Istaknuto"/>
          <w:rFonts w:hAnsi="Garamond" w:ascii="Garamond"/>
          <w:i w:val="false"/>
        </w:rPr>
        <w:t xml:space="preserve"> </w:t>
      </w:r>
      <w:r w:rsidR="00356591">
        <w:rPr>
          <w:rStyle w:val="Istaknuto"/>
          <w:rFonts w:hAnsi="Garamond" w:ascii="Garamond"/>
          <w:i w:val="false"/>
        </w:rPr>
        <w:t>kontaktirala sam odgovornu osobu</w:t>
      </w:r>
      <w:r w:rsidR="008865D3">
        <w:rPr>
          <w:rStyle w:val="Istaknuto"/>
          <w:rFonts w:hAnsi="Garamond" w:ascii="Garamond"/>
          <w:i w:val="false"/>
        </w:rPr>
        <w:t xml:space="preserve"> u trgovačkom društvu RUBECO d.o.o.,</w:t>
      </w:r>
      <w:r w:rsidR="00356591">
        <w:rPr>
          <w:rStyle w:val="Istaknuto"/>
          <w:rFonts w:hAnsi="Garamond" w:ascii="Garamond"/>
          <w:i w:val="false"/>
        </w:rPr>
        <w:t xml:space="preserve"> Rudolfa </w:t>
      </w:r>
      <w:r w:rsidR="008865D3">
        <w:rPr>
          <w:rStyle w:val="Istaknuto"/>
          <w:rFonts w:hAnsi="Garamond" w:ascii="Garamond"/>
          <w:i w:val="false"/>
        </w:rPr>
        <w:t>Radikovića, iz Zagreba, Kraljevec 48 A, koji je ujedno predsjednik uprave.</w:t>
      </w:r>
    </w:p>
    <w:p w:rsidRDefault="008865D3" w:rsidP="007F2731" w:rsidR="008865D3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8865D3" w:rsidP="007F2731" w:rsidR="008865D3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Kontaktirala sam i Marina Peraka, iz Zagreba, Kozari Bok 53, OIB: 33093022227, koji je član uprave, međutim isti je naveo kako s g. Rudolfom Radikovićem nije u kontaktu preko 5 godina, kako ne zna ništa o poslovanju trgovačkog društva RUBECO d.o.o., te kako je on mislio da je odavno izbrisan iz sudskog registra kao direktor.</w:t>
      </w:r>
    </w:p>
    <w:p w:rsidRDefault="008865D3" w:rsidP="007F2731" w:rsidR="008865D3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8865D3" w:rsidP="007F2731" w:rsidR="008865D3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F15112" w:rsidP="007F2731" w:rsidR="00D44113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 xml:space="preserve"> S obzirom na</w:t>
      </w:r>
      <w:r w:rsidR="008865D3">
        <w:rPr>
          <w:rStyle w:val="Istaknuto"/>
          <w:rFonts w:hAnsi="Garamond" w:ascii="Garamond"/>
          <w:i w:val="false"/>
        </w:rPr>
        <w:t xml:space="preserve"> relativno kratki rok za dostavu izvješća, </w:t>
      </w:r>
      <w:r>
        <w:rPr>
          <w:rStyle w:val="Istaknuto"/>
          <w:rFonts w:hAnsi="Garamond" w:ascii="Garamond"/>
          <w:i w:val="false"/>
        </w:rPr>
        <w:t>zatražila sam odgovornu osobu svu dostupnu dokumentaciju kako bih utvrdila koju imovinu i obveze trgovačko društvo RUBECO d.o.o. ima</w:t>
      </w:r>
      <w:r w:rsidR="003C1FFD">
        <w:rPr>
          <w:rStyle w:val="Istaknuto"/>
          <w:rFonts w:hAnsi="Garamond" w:ascii="Garamond"/>
          <w:i w:val="false"/>
        </w:rPr>
        <w:t xml:space="preserve">, </w:t>
      </w:r>
      <w:r>
        <w:rPr>
          <w:rStyle w:val="Istaknuto"/>
          <w:rFonts w:hAnsi="Garamond" w:ascii="Garamond"/>
          <w:i w:val="false"/>
        </w:rPr>
        <w:t xml:space="preserve">te mi je odgovorna osoba Rudolf Radiković dostavio traženu dokumentaciju. </w:t>
      </w:r>
    </w:p>
    <w:p w:rsidRDefault="008865D3" w:rsidP="007F2731" w:rsidR="008865D3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F15112" w:rsidP="007F2731" w:rsidR="008865D3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Prema poslovnoj dokumentaciji trgovačkog društva RUBECO d.o.o. proizlazi:</w:t>
      </w:r>
    </w:p>
    <w:p w:rsidRDefault="00F15112" w:rsidP="007F2731" w:rsidR="00F15112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F15112" w:rsidP="00F15112" w:rsidR="00F15112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Da društvo ima u vlasništvu nekretnine knjigovodstvene vrijednosti 187.707,80 kn</w:t>
      </w:r>
    </w:p>
    <w:p w:rsidRDefault="00F15112" w:rsidP="00F15112" w:rsidR="00F15112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 xml:space="preserve">Da trgovačko društvo RUBECO d.o.o. ima u vlasništvu opremu knjigovodstvene vrijednosti 212.725,09 kn, </w:t>
      </w:r>
    </w:p>
    <w:p w:rsidRDefault="00F15112" w:rsidP="00F15112" w:rsidR="00F15112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Da je trgovačko društvo RUBECO d.o.o. vlasnik vozila auto Master Combi knjigovodstvene vrijednosti 19.697,18 kn</w:t>
      </w:r>
    </w:p>
    <w:p w:rsidRDefault="00F15112" w:rsidP="00F15112" w:rsidR="00F15112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Potraživanja trgovačkog društva RUBECO d.o.o. od kupaca iznose 1.074.845,57 kn</w:t>
      </w:r>
    </w:p>
    <w:p w:rsidRDefault="00F15112" w:rsidP="00F15112" w:rsidR="00F15112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</w:p>
    <w:p w:rsidRDefault="007F2731" w:rsidP="00820FD0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276F81" w:rsidP="007F2731" w:rsidR="00276F81" w:rsidRPr="00820FD0">
      <w:pPr>
        <w:ind w:firstLine="708"/>
        <w:jc w:val="both"/>
        <w:rPr>
          <w:rStyle w:val="Istaknuto"/>
          <w:rFonts w:hAnsi="Garamond" w:ascii="Garamond"/>
          <w:i w:val="false"/>
          <w:color w:val="C00000"/>
        </w:rPr>
      </w:pPr>
    </w:p>
    <w:p w:rsidRDefault="007F2731" w:rsidP="0079303E" w:rsidR="007F2731" w:rsidRPr="00746088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OSNOVNI PODACI O DUŽNIKU</w:t>
      </w:r>
    </w:p>
    <w:p w:rsidRDefault="0079303E" w:rsidP="0079303E" w:rsidR="0079303E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480957" w:rsidP="0079303E" w:rsidR="00480957" w:rsidRPr="00746088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DA65E0" w:rsidP="00CD585D" w:rsidR="007F273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- </w:t>
      </w:r>
      <w:r w:rsidR="007F2731" w:rsidRPr="00746088">
        <w:rPr>
          <w:rStyle w:val="Istaknuto"/>
          <w:rFonts w:hAnsi="Garamond" w:ascii="Garamond"/>
          <w:i w:val="false"/>
        </w:rPr>
        <w:t>Dužnik je</w:t>
      </w:r>
      <w:r w:rsidR="00820FD0">
        <w:rPr>
          <w:rStyle w:val="Istaknuto"/>
          <w:rFonts w:hAnsi="Garamond" w:ascii="Garamond"/>
          <w:i w:val="false"/>
        </w:rPr>
        <w:t xml:space="preserve"> 1. srpnja 1994.</w:t>
      </w:r>
      <w:r w:rsidR="003A3FEF" w:rsidRPr="00746088">
        <w:rPr>
          <w:rStyle w:val="Istaknuto"/>
          <w:rFonts w:hAnsi="Garamond" w:ascii="Garamond"/>
          <w:i w:val="false"/>
        </w:rPr>
        <w:t xml:space="preserve"> </w:t>
      </w:r>
      <w:r w:rsidR="007F2731" w:rsidRPr="00746088">
        <w:rPr>
          <w:rStyle w:val="Istaknuto"/>
          <w:rFonts w:hAnsi="Garamond" w:ascii="Garamond"/>
          <w:i w:val="false"/>
        </w:rPr>
        <w:t xml:space="preserve">registriran pod tvrtkom </w:t>
      </w:r>
      <w:r w:rsidR="00820FD0">
        <w:rPr>
          <w:rStyle w:val="Istaknuto"/>
          <w:rFonts w:hAnsi="Garamond" w:ascii="Garamond"/>
          <w:i w:val="false"/>
        </w:rPr>
        <w:t>RUBECO</w:t>
      </w:r>
      <w:r w:rsidR="00D764DD" w:rsidRPr="00746088">
        <w:rPr>
          <w:rStyle w:val="Istaknuto"/>
          <w:rFonts w:hAnsi="Garamond" w:ascii="Garamond"/>
          <w:i w:val="false"/>
        </w:rPr>
        <w:t xml:space="preserve"> </w:t>
      </w:r>
      <w:r w:rsidR="003A3FEF" w:rsidRPr="00746088">
        <w:rPr>
          <w:rStyle w:val="Istaknuto"/>
          <w:rFonts w:hAnsi="Garamond" w:ascii="Garamond"/>
          <w:i w:val="false"/>
        </w:rPr>
        <w:t>d.o.o.</w:t>
      </w:r>
      <w:r w:rsidRPr="00746088">
        <w:rPr>
          <w:rStyle w:val="Istaknuto"/>
          <w:rFonts w:hAnsi="Garamond" w:ascii="Garamond"/>
          <w:i w:val="false"/>
        </w:rPr>
        <w:t xml:space="preserve"> pri</w:t>
      </w:r>
      <w:r w:rsidR="007F2731" w:rsidRPr="00746088">
        <w:rPr>
          <w:rStyle w:val="Istaknuto"/>
          <w:rFonts w:hAnsi="Garamond" w:ascii="Garamond"/>
          <w:i w:val="false"/>
        </w:rPr>
        <w:t xml:space="preserve"> Trgovačko</w:t>
      </w:r>
      <w:r w:rsidRPr="00746088">
        <w:rPr>
          <w:rStyle w:val="Istaknuto"/>
          <w:rFonts w:hAnsi="Garamond" w:ascii="Garamond"/>
          <w:i w:val="false"/>
        </w:rPr>
        <w:t>m sudu</w:t>
      </w:r>
      <w:r w:rsidR="007F2731" w:rsidRPr="00746088">
        <w:rPr>
          <w:rStyle w:val="Istaknuto"/>
          <w:rFonts w:hAnsi="Garamond" w:ascii="Garamond"/>
          <w:i w:val="false"/>
        </w:rPr>
        <w:t xml:space="preserve"> u Zagrebu, MBS: </w:t>
      </w:r>
      <w:r w:rsidR="00820FD0">
        <w:rPr>
          <w:rStyle w:val="Istaknuto"/>
          <w:rFonts w:hAnsi="Garamond" w:ascii="Garamond"/>
          <w:i w:val="false"/>
        </w:rPr>
        <w:t>080341404</w:t>
      </w:r>
      <w:r w:rsidR="007F2731" w:rsidRPr="00746088">
        <w:rPr>
          <w:rStyle w:val="Istaknuto"/>
          <w:rFonts w:hAnsi="Garamond" w:ascii="Garamond"/>
          <w:i w:val="false"/>
        </w:rPr>
        <w:t>; OIB:</w:t>
      </w:r>
      <w:r w:rsidR="00820FD0">
        <w:rPr>
          <w:rStyle w:val="Istaknuto"/>
          <w:rFonts w:hAnsi="Garamond" w:ascii="Garamond"/>
          <w:i w:val="false"/>
        </w:rPr>
        <w:t xml:space="preserve"> 26005300872.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DA65E0" w:rsidP="00CD585D" w:rsidR="007F273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- </w:t>
      </w:r>
      <w:r w:rsidR="007F2731" w:rsidRPr="00746088">
        <w:rPr>
          <w:rStyle w:val="Istaknuto"/>
          <w:rFonts w:hAnsi="Garamond" w:ascii="Garamond"/>
          <w:i w:val="false"/>
        </w:rPr>
        <w:t>Društvo</w:t>
      </w:r>
      <w:r w:rsidRPr="00746088">
        <w:rPr>
          <w:rStyle w:val="Istaknuto"/>
          <w:rFonts w:hAnsi="Garamond" w:ascii="Garamond"/>
          <w:i w:val="false"/>
        </w:rPr>
        <w:t xml:space="preserve"> ima </w:t>
      </w:r>
      <w:r w:rsidR="0079303E" w:rsidRPr="00746088">
        <w:rPr>
          <w:rStyle w:val="Istaknuto"/>
          <w:rFonts w:hAnsi="Garamond" w:ascii="Garamond"/>
          <w:i w:val="false"/>
        </w:rPr>
        <w:t xml:space="preserve">posljednje </w:t>
      </w:r>
      <w:r w:rsidR="007F2731" w:rsidRPr="00746088">
        <w:rPr>
          <w:rStyle w:val="Istaknuto"/>
          <w:rFonts w:hAnsi="Garamond" w:ascii="Garamond"/>
          <w:i w:val="false"/>
        </w:rPr>
        <w:t>registrirano</w:t>
      </w:r>
      <w:r w:rsidRPr="00746088">
        <w:rPr>
          <w:rStyle w:val="Istaknuto"/>
          <w:rFonts w:hAnsi="Garamond" w:ascii="Garamond"/>
          <w:i w:val="false"/>
        </w:rPr>
        <w:t xml:space="preserve"> sjedište</w:t>
      </w:r>
      <w:r w:rsidR="00820FD0">
        <w:rPr>
          <w:rStyle w:val="Istaknuto"/>
          <w:rFonts w:hAnsi="Garamond" w:ascii="Garamond"/>
          <w:i w:val="false"/>
        </w:rPr>
        <w:t xml:space="preserve"> u Zagrebu, Grškovićeva 1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DA65E0" w:rsidP="008A3AD4" w:rsidR="007F2731" w:rsidRPr="00746088">
      <w:pPr>
        <w:ind w:firstLine="708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- </w:t>
      </w:r>
      <w:r w:rsidR="007F2731" w:rsidRPr="00746088">
        <w:rPr>
          <w:rStyle w:val="Istaknuto"/>
          <w:rFonts w:hAnsi="Garamond" w:ascii="Garamond"/>
          <w:i w:val="false"/>
        </w:rPr>
        <w:t>Temeljni kapital</w:t>
      </w:r>
      <w:r w:rsidRPr="00746088">
        <w:rPr>
          <w:rStyle w:val="Istaknuto"/>
          <w:rFonts w:hAnsi="Garamond" w:ascii="Garamond"/>
          <w:i w:val="false"/>
        </w:rPr>
        <w:t xml:space="preserve"> društva </w:t>
      </w:r>
      <w:r w:rsidR="007F2731" w:rsidRPr="00746088">
        <w:rPr>
          <w:rStyle w:val="Istaknuto"/>
          <w:rFonts w:hAnsi="Garamond" w:ascii="Garamond"/>
          <w:i w:val="false"/>
        </w:rPr>
        <w:t xml:space="preserve">iznosi </w:t>
      </w:r>
      <w:r w:rsidRPr="00746088">
        <w:rPr>
          <w:rStyle w:val="Istaknuto"/>
          <w:rFonts w:hAnsi="Garamond" w:ascii="Garamond"/>
          <w:i w:val="false"/>
        </w:rPr>
        <w:t>2</w:t>
      </w:r>
      <w:r w:rsidR="009443A6" w:rsidRPr="00746088">
        <w:rPr>
          <w:rStyle w:val="Istaknuto"/>
          <w:rFonts w:hAnsi="Garamond" w:ascii="Garamond"/>
          <w:i w:val="false"/>
        </w:rPr>
        <w:t>0.000</w:t>
      </w:r>
      <w:r w:rsidR="007F2731" w:rsidRPr="00746088">
        <w:rPr>
          <w:rStyle w:val="Istaknuto"/>
          <w:rFonts w:hAnsi="Garamond" w:ascii="Garamond"/>
          <w:i w:val="false"/>
        </w:rPr>
        <w:t>,00 kn</w:t>
      </w:r>
      <w:r w:rsidR="008A3AD4" w:rsidRPr="00746088">
        <w:rPr>
          <w:rStyle w:val="Istaknuto"/>
          <w:rFonts w:hAnsi="Garamond" w:ascii="Garamond"/>
          <w:i w:val="false"/>
        </w:rPr>
        <w:br/>
      </w:r>
    </w:p>
    <w:p w:rsidRDefault="00820FD0" w:rsidP="008A3AD4" w:rsidR="008A3AD4" w:rsidRPr="00746088">
      <w:pPr>
        <w:ind w:firstLine="708"/>
        <w:rPr>
          <w:rStyle w:val="Istaknuto"/>
          <w:rFonts w:hAnsi="Garamond" w:ascii="Garamond"/>
          <w:i w:val="false"/>
        </w:rPr>
      </w:pPr>
      <w:r>
        <w:rPr>
          <w:rFonts w:cs="Arial" w:hAnsi="Garamond" w:ascii="Garamond"/>
        </w:rPr>
        <w:t>- Osnivač društva je Rudolf Radiković, iz Zagreba, Kraljevec 48/A, OIB: 37904759159</w:t>
      </w:r>
    </w:p>
    <w:p w:rsidRDefault="008A3AD4" w:rsidP="008A3AD4" w:rsidR="008A3AD4" w:rsidRPr="00746088">
      <w:pPr>
        <w:ind w:firstLine="708"/>
        <w:rPr>
          <w:rFonts w:cs="Arial" w:hAnsi="Garamond" w:ascii="Garamond"/>
        </w:rPr>
      </w:pPr>
    </w:p>
    <w:p w:rsidRDefault="00820FD0" w:rsidP="009053A2" w:rsidR="009053A2" w:rsidRPr="00746088">
      <w:pPr>
        <w:ind w:firstLine="708"/>
        <w:rPr>
          <w:rStyle w:val="Istaknuto"/>
          <w:rFonts w:hAnsi="Garamond" w:ascii="Garamond"/>
          <w:i w:val="false"/>
        </w:rPr>
      </w:pPr>
      <w:r>
        <w:rPr>
          <w:rFonts w:cs="Arial" w:hAnsi="Garamond" w:ascii="Garamond"/>
        </w:rPr>
        <w:t>- Osobe</w:t>
      </w:r>
      <w:r w:rsidR="008A3AD4" w:rsidRPr="00746088">
        <w:rPr>
          <w:rFonts w:cs="Arial" w:hAnsi="Garamond" w:ascii="Garamond"/>
        </w:rPr>
        <w:t xml:space="preserve"> ovlašte</w:t>
      </w:r>
      <w:r>
        <w:rPr>
          <w:rFonts w:cs="Arial" w:hAnsi="Garamond" w:ascii="Garamond"/>
        </w:rPr>
        <w:t>ne</w:t>
      </w:r>
      <w:r w:rsidR="009053A2" w:rsidRPr="00746088">
        <w:rPr>
          <w:rFonts w:cs="Arial" w:hAnsi="Garamond" w:ascii="Garamond"/>
        </w:rPr>
        <w:t xml:space="preserve"> za zastupanje</w:t>
      </w:r>
      <w:r w:rsidR="0079303E" w:rsidRPr="00746088">
        <w:rPr>
          <w:rFonts w:cs="Arial" w:hAnsi="Garamond" w:ascii="Garamond"/>
        </w:rPr>
        <w:t xml:space="preserve"> </w:t>
      </w:r>
      <w:r>
        <w:rPr>
          <w:rFonts w:cs="Arial" w:hAnsi="Garamond" w:ascii="Garamond"/>
        </w:rPr>
        <w:t>su</w:t>
      </w:r>
      <w:r w:rsidR="009053A2" w:rsidRPr="00746088">
        <w:rPr>
          <w:rFonts w:cs="Arial" w:hAnsi="Garamond" w:ascii="Garamond"/>
        </w:rPr>
        <w:t xml:space="preserve"> </w:t>
      </w:r>
      <w:r>
        <w:rPr>
          <w:rFonts w:cs="Arial" w:hAnsi="Garamond" w:ascii="Garamond"/>
        </w:rPr>
        <w:t xml:space="preserve">Rudolf Radiković, iz Zagreba, Kraljevec 48/A, OIB: 37904759159, zastupa društvo pojedinačno i samostalno, predsjednik uprave i Marin Perak, iz Zagreba, Kozari Bok 53, OIB: 33093022227, </w:t>
      </w:r>
      <w:r w:rsidR="009053A2" w:rsidRPr="00746088">
        <w:rPr>
          <w:rStyle w:val="Istaknuto"/>
          <w:rFonts w:hAnsi="Garamond" w:ascii="Garamond"/>
          <w:i w:val="false"/>
        </w:rPr>
        <w:t xml:space="preserve">direktor, zastupa društvo pojedinačno i </w:t>
      </w:r>
      <w:r>
        <w:rPr>
          <w:rStyle w:val="Istaknuto"/>
          <w:rFonts w:hAnsi="Garamond" w:ascii="Garamond"/>
          <w:i w:val="false"/>
        </w:rPr>
        <w:t>samostalno</w:t>
      </w:r>
    </w:p>
    <w:p w:rsidRDefault="008A3AD4" w:rsidP="009053A2" w:rsidR="008A3AD4" w:rsidRPr="00746088">
      <w:pPr>
        <w:rPr>
          <w:rFonts w:cs="Arial" w:hAnsi="Garamond" w:ascii="Garamond"/>
        </w:rPr>
      </w:pPr>
    </w:p>
    <w:p w:rsidRDefault="008A3AD4" w:rsidP="008A3AD4" w:rsidR="00DA65E0" w:rsidRPr="00746088">
      <w:pPr>
        <w:ind w:firstLine="708"/>
        <w:rPr>
          <w:rFonts w:cs="Arial" w:hAnsi="Garamond" w:ascii="Garamond"/>
        </w:rPr>
      </w:pPr>
      <w:r w:rsidRPr="00746088">
        <w:rPr>
          <w:rFonts w:cs="Arial" w:hAnsi="Garamond" w:ascii="Garamond"/>
        </w:rPr>
        <w:t xml:space="preserve">- </w:t>
      </w:r>
      <w:r w:rsidR="00820FD0">
        <w:rPr>
          <w:rFonts w:cs="Arial" w:hAnsi="Garamond" w:ascii="Garamond"/>
        </w:rPr>
        <w:t>trgovačko društvo RUBECO</w:t>
      </w:r>
      <w:r w:rsidR="00DA65E0" w:rsidRPr="00746088">
        <w:rPr>
          <w:rFonts w:cs="Arial" w:hAnsi="Garamond" w:ascii="Garamond"/>
        </w:rPr>
        <w:t xml:space="preserve"> d.o.o. </w:t>
      </w:r>
      <w:r w:rsidR="00820FD0">
        <w:rPr>
          <w:rFonts w:cs="Arial" w:hAnsi="Garamond" w:ascii="Garamond"/>
        </w:rPr>
        <w:t>prema navodima Rudolfa Radikovića ima jednog radnika</w:t>
      </w:r>
      <w:r w:rsidR="00DA65E0" w:rsidRPr="00746088">
        <w:rPr>
          <w:rFonts w:cs="Arial" w:hAnsi="Garamond" w:ascii="Garamond"/>
        </w:rPr>
        <w:t>.</w:t>
      </w:r>
    </w:p>
    <w:p w:rsidRDefault="008A3AD4" w:rsidP="008A3AD4" w:rsidR="008A3AD4">
      <w:pPr>
        <w:ind w:firstLine="708"/>
        <w:rPr>
          <w:rFonts w:cs="Arial" w:hAnsi="Garamond" w:ascii="Garamond"/>
        </w:rPr>
      </w:pPr>
    </w:p>
    <w:p w:rsidRDefault="00480957" w:rsidP="008A3AD4" w:rsidR="00480957">
      <w:pPr>
        <w:ind w:firstLine="708"/>
        <w:rPr>
          <w:rFonts w:cs="Arial" w:hAnsi="Garamond" w:ascii="Garamond"/>
        </w:rPr>
      </w:pPr>
    </w:p>
    <w:p w:rsidRDefault="00480957" w:rsidP="008A3AD4" w:rsidR="00480957" w:rsidRPr="00746088">
      <w:pPr>
        <w:ind w:firstLine="708"/>
        <w:rPr>
          <w:rFonts w:cs="Arial" w:hAnsi="Garamond" w:ascii="Garamond"/>
        </w:rPr>
      </w:pPr>
    </w:p>
    <w:p w:rsidRDefault="00B43B83" w:rsidP="007F2731" w:rsidR="00B43B83" w:rsidRPr="00820FD0">
      <w:pPr>
        <w:jc w:val="both"/>
        <w:rPr>
          <w:rStyle w:val="Istaknuto"/>
          <w:rFonts w:hAnsi="Garamond" w:ascii="Garamond"/>
          <w:i w:val="false"/>
          <w:color w:val="C00000"/>
        </w:rPr>
      </w:pPr>
    </w:p>
    <w:p w:rsidRDefault="007F2731" w:rsidP="00746088" w:rsidR="007F2731" w:rsidRPr="00F15112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F15112">
        <w:rPr>
          <w:rStyle w:val="Istaknuto"/>
          <w:rFonts w:hAnsi="Garamond" w:ascii="Garamond"/>
          <w:b/>
          <w:i w:val="false"/>
        </w:rPr>
        <w:t xml:space="preserve">POSLOVANJE DUŽNIKA </w:t>
      </w:r>
    </w:p>
    <w:p w:rsidRDefault="00E85509" w:rsidP="00E85509" w:rsidR="00E85509" w:rsidRPr="00820FD0">
      <w:pPr>
        <w:jc w:val="both"/>
        <w:rPr>
          <w:rFonts w:cs="Arial" w:hAnsi="Garamond" w:ascii="Garamond"/>
          <w:color w:val="C00000"/>
        </w:rPr>
      </w:pPr>
    </w:p>
    <w:p w:rsidRDefault="00E85509" w:rsidP="00E85509" w:rsidR="00E85509" w:rsidRPr="00820FD0">
      <w:pPr>
        <w:jc w:val="both"/>
        <w:rPr>
          <w:rFonts w:cs="Arial" w:hAnsi="Garamond" w:ascii="Garamond"/>
          <w:color w:val="C00000"/>
        </w:rPr>
      </w:pPr>
    </w:p>
    <w:p w:rsidRDefault="00480957" w:rsidP="00E85509" w:rsidR="00480957" w:rsidRPr="00746088">
      <w:pPr>
        <w:jc w:val="both"/>
        <w:rPr>
          <w:rFonts w:cs="Arial" w:hAnsi="Garamond" w:ascii="Garamond"/>
        </w:rPr>
      </w:pPr>
    </w:p>
    <w:p w:rsidRDefault="003C1FFD" w:rsidP="003C1FFD" w:rsidR="009B016E">
      <w:pPr>
        <w:ind w:firstLine="708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Iz javne objave FINA-e za 2016. godinu vidljivo je da je trgovačko društvo RUBECO d.o.o. poslovalo s dobiti u iznosu od 19.538,00 kn.</w:t>
      </w:r>
    </w:p>
    <w:p w:rsidRDefault="003C1FFD" w:rsidP="003C1FFD" w:rsidR="003C1FFD">
      <w:pPr>
        <w:ind w:firstLine="708"/>
        <w:jc w:val="both"/>
        <w:rPr>
          <w:rFonts w:cs="Arial" w:hAnsi="Garamond" w:ascii="Garamond"/>
        </w:rPr>
      </w:pPr>
    </w:p>
    <w:p w:rsidRDefault="003C1FFD" w:rsidP="003C1FFD" w:rsidR="003C1FFD">
      <w:pPr>
        <w:ind w:firstLine="708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Prema bilanci stanja za 2016. godinu, trgovačko društvo ima materijalnu imovinu knjigovodstvene vrijednosti 585.352,00 kn.</w:t>
      </w:r>
    </w:p>
    <w:p w:rsidRDefault="00480957" w:rsidP="007F2731" w:rsidR="00480957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7F2731" w:rsidR="005E14B9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3C1FFD" w:rsidP="007F2731" w:rsidR="003C1FFD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8865D3" w:rsidP="003C1FFD" w:rsidR="008865D3">
      <w:pPr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8865D3" w:rsidP="00480957" w:rsidR="008865D3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0678DE" w:rsidP="00480957" w:rsidR="000678DE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8865D3" w:rsidP="00480957" w:rsidR="008865D3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7F2731" w:rsidP="00480957" w:rsidR="00664D25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MIŠLJENJE</w:t>
      </w:r>
    </w:p>
    <w:p w:rsidRDefault="00480957" w:rsidP="007F2731" w:rsidR="00480957" w:rsidRP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833100" w:rsidP="00480957" w:rsidR="00833100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833100" w:rsidP="000678DE" w:rsidR="00833100" w:rsidRPr="00746088">
      <w:pPr>
        <w:ind w:firstLine="708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Prema prikupljenim javno dostup</w:t>
      </w:r>
      <w:r w:rsidR="003C1FFD">
        <w:rPr>
          <w:rFonts w:cs="Arial" w:hAnsi="Garamond" w:ascii="Garamond"/>
        </w:rPr>
        <w:t>nim podacima društvo RUBECO</w:t>
      </w:r>
      <w:r w:rsidRPr="00746088">
        <w:rPr>
          <w:rFonts w:cs="Arial" w:hAnsi="Garamond" w:ascii="Garamond"/>
        </w:rPr>
        <w:t xml:space="preserve"> d.o.o. </w:t>
      </w:r>
      <w:r w:rsidR="003C1FFD">
        <w:rPr>
          <w:rFonts w:cs="Arial" w:hAnsi="Garamond" w:ascii="Garamond"/>
        </w:rPr>
        <w:t xml:space="preserve">je </w:t>
      </w:r>
      <w:r w:rsidR="000678DE">
        <w:rPr>
          <w:rFonts w:cs="Arial" w:hAnsi="Garamond" w:ascii="Garamond"/>
        </w:rPr>
        <w:t xml:space="preserve">nesposobno za plaćanje s obzirom da je prema potvrdi FINA-e na računima i novčanim sredstvima društva na dan 27. srpnja 2017. evidentirano neprekinuto razdoblje duže od 120 dana neprekidne blokade, a nepodmirene obveze iznose 64.804,86 kn.  </w:t>
      </w:r>
    </w:p>
    <w:p w:rsidRDefault="00833100" w:rsidP="00480957" w:rsidR="00833100" w:rsidRPr="00746088">
      <w:pPr>
        <w:ind w:firstLine="708"/>
        <w:jc w:val="both"/>
        <w:rPr>
          <w:rFonts w:cs="Arial" w:hAnsi="Garamond" w:ascii="Garamond"/>
        </w:rPr>
      </w:pPr>
    </w:p>
    <w:p w:rsidRDefault="000678DE" w:rsidP="00480957" w:rsidR="000678DE">
      <w:pPr>
        <w:ind w:firstLine="708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Trgovačko društvo RUBECO d.o.o. ima evidentiranog jednog radnika.</w:t>
      </w:r>
    </w:p>
    <w:p w:rsidRDefault="000678DE" w:rsidP="00480957" w:rsidR="000678DE">
      <w:pPr>
        <w:ind w:firstLine="708"/>
        <w:jc w:val="both"/>
        <w:rPr>
          <w:rFonts w:cs="Arial" w:hAnsi="Garamond" w:ascii="Garamond"/>
        </w:rPr>
      </w:pPr>
    </w:p>
    <w:p w:rsidRDefault="000678DE" w:rsidP="000678DE" w:rsidR="00833100" w:rsidRPr="00746088">
      <w:pPr>
        <w:ind w:firstLine="708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Kod dužnika RUBECO d.o.o. postoji stečajni razlog nesposobnost za plaćanje, a kako postoji realna imovina iz koje bi se mogli namiriti troškovi prethodnog i otvorenog stečajnog p</w:t>
      </w:r>
      <w:r w:rsidR="00BA0833">
        <w:rPr>
          <w:rFonts w:cs="Arial" w:hAnsi="Garamond" w:ascii="Garamond"/>
        </w:rPr>
        <w:t xml:space="preserve">ostupka </w:t>
      </w:r>
      <w:r w:rsidR="002E052A">
        <w:rPr>
          <w:rFonts w:cs="Arial" w:hAnsi="Garamond" w:ascii="Garamond"/>
        </w:rPr>
        <w:t>privremena stečajna</w:t>
      </w:r>
      <w:r w:rsidR="00833100" w:rsidRPr="00746088">
        <w:rPr>
          <w:rFonts w:cs="Arial" w:hAnsi="Garamond" w:ascii="Garamond"/>
        </w:rPr>
        <w:t xml:space="preserve"> upravitelj</w:t>
      </w:r>
      <w:r w:rsidR="002E052A">
        <w:rPr>
          <w:rFonts w:cs="Arial" w:hAnsi="Garamond" w:ascii="Garamond"/>
        </w:rPr>
        <w:t>ica</w:t>
      </w:r>
      <w:r w:rsidR="00833100" w:rsidRPr="00746088">
        <w:rPr>
          <w:rFonts w:cs="Arial" w:hAnsi="Garamond" w:ascii="Garamond"/>
        </w:rPr>
        <w:t xml:space="preserve"> </w:t>
      </w:r>
    </w:p>
    <w:p w:rsidRDefault="00833100" w:rsidP="00480957" w:rsidR="00833100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ab/>
      </w:r>
    </w:p>
    <w:p w:rsidRDefault="00833100" w:rsidP="00480957" w:rsidR="00833100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ab/>
      </w:r>
      <w:r w:rsidRPr="00746088">
        <w:rPr>
          <w:rFonts w:cs="Arial" w:hAnsi="Garamond" w:ascii="Garamond"/>
        </w:rPr>
        <w:tab/>
      </w:r>
      <w:r w:rsidRPr="00746088">
        <w:rPr>
          <w:rFonts w:cs="Arial" w:hAnsi="Garamond" w:ascii="Garamond"/>
        </w:rPr>
        <w:tab/>
      </w:r>
      <w:r w:rsidRPr="00746088">
        <w:rPr>
          <w:rFonts w:cs="Arial" w:hAnsi="Garamond" w:ascii="Garamond"/>
        </w:rPr>
        <w:tab/>
      </w:r>
    </w:p>
    <w:p w:rsidRDefault="00833100" w:rsidP="00480957" w:rsidR="00833100" w:rsidRPr="00746088">
      <w:pPr>
        <w:ind w:firstLine="708" w:left="2832"/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P R E D L A Ž E</w:t>
      </w:r>
    </w:p>
    <w:p w:rsidRDefault="00833100" w:rsidP="00480957" w:rsidR="00833100" w:rsidRPr="00746088">
      <w:pPr>
        <w:jc w:val="both"/>
        <w:rPr>
          <w:rFonts w:cs="Arial" w:hAnsi="Garamond" w:ascii="Garamond"/>
          <w:b/>
        </w:rPr>
      </w:pPr>
    </w:p>
    <w:p w:rsidRDefault="00833100" w:rsidP="000678DE" w:rsidR="000678DE" w:rsidRPr="000678DE">
      <w:pPr>
        <w:ind w:firstLine="708"/>
        <w:jc w:val="both"/>
        <w:rPr>
          <w:rStyle w:val="Istaknuto"/>
          <w:rFonts w:hAnsi="Garamond" w:ascii="Garamond"/>
          <w:b/>
          <w:i w:val="false"/>
        </w:rPr>
      </w:pPr>
      <w:r w:rsidRPr="00746088">
        <w:rPr>
          <w:rFonts w:cs="Arial" w:hAnsi="Garamond" w:ascii="Garamond"/>
          <w:b/>
        </w:rPr>
        <w:t>da s</w:t>
      </w:r>
      <w:r w:rsidR="000678DE">
        <w:rPr>
          <w:rFonts w:cs="Arial" w:hAnsi="Garamond" w:ascii="Garamond"/>
          <w:b/>
        </w:rPr>
        <w:t xml:space="preserve">e nad dužnikom RUBECO d.o.o., iz Zagreba, Grškovićeva 1, OIB: </w:t>
      </w:r>
      <w:r w:rsidR="000678DE" w:rsidRPr="000678DE">
        <w:rPr>
          <w:rStyle w:val="Istaknuto"/>
          <w:rFonts w:hAnsi="Garamond" w:ascii="Garamond"/>
          <w:b/>
          <w:i w:val="false"/>
        </w:rPr>
        <w:t>26005300872</w:t>
      </w:r>
      <w:r w:rsidR="000678DE">
        <w:rPr>
          <w:rStyle w:val="Istaknuto"/>
          <w:rFonts w:hAnsi="Garamond" w:ascii="Garamond"/>
          <w:i w:val="false"/>
        </w:rPr>
        <w:t xml:space="preserve"> </w:t>
      </w:r>
      <w:r w:rsidR="000678DE" w:rsidRPr="000678DE">
        <w:rPr>
          <w:rStyle w:val="Istaknuto"/>
          <w:rFonts w:hAnsi="Garamond" w:ascii="Garamond"/>
          <w:b/>
          <w:i w:val="false"/>
        </w:rPr>
        <w:t>otvori stečajni postupak.</w:t>
      </w:r>
    </w:p>
    <w:p w:rsidRDefault="000678DE" w:rsidP="000678DE" w:rsidR="000678DE" w:rsidRPr="000678DE">
      <w:pPr>
        <w:ind w:firstLine="708"/>
        <w:jc w:val="both"/>
        <w:rPr>
          <w:rStyle w:val="Istaknuto"/>
          <w:rFonts w:hAnsi="Garamond" w:ascii="Garamond"/>
          <w:b/>
          <w:i w:val="false"/>
        </w:rPr>
      </w:pPr>
    </w:p>
    <w:p w:rsidRDefault="000678DE" w:rsidP="000678DE" w:rsidR="000678DE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0678DE" w:rsidP="000678DE" w:rsidR="000678DE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833100" w:rsidP="00480957" w:rsidR="00833100" w:rsidRPr="00746088">
      <w:pPr>
        <w:jc w:val="both"/>
        <w:rPr>
          <w:rFonts w:cs="Arial" w:hAnsi="Garamond" w:ascii="Garamond"/>
        </w:rPr>
      </w:pPr>
    </w:p>
    <w:p w:rsidRDefault="002E052A" w:rsidP="00480957" w:rsidR="00833100" w:rsidRPr="00746088">
      <w:pPr>
        <w:ind w:left="4956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 xml:space="preserve">                  </w:t>
      </w:r>
      <w:r w:rsidR="00E1217E" w:rsidRPr="00746088">
        <w:rPr>
          <w:rFonts w:cs="Arial" w:hAnsi="Garamond" w:ascii="Garamond"/>
        </w:rPr>
        <w:t>Privremena stečajna</w:t>
      </w:r>
      <w:r w:rsidR="00833100" w:rsidRPr="00746088">
        <w:rPr>
          <w:rFonts w:cs="Arial" w:hAnsi="Garamond" w:ascii="Garamond"/>
        </w:rPr>
        <w:t xml:space="preserve"> upravitelj</w:t>
      </w:r>
      <w:r w:rsidR="00E1217E" w:rsidRPr="00746088">
        <w:rPr>
          <w:rFonts w:cs="Arial" w:hAnsi="Garamond" w:ascii="Garamond"/>
        </w:rPr>
        <w:t>ica</w:t>
      </w:r>
    </w:p>
    <w:p w:rsidRDefault="00833100" w:rsidP="00480957" w:rsidR="00833100" w:rsidRPr="00746088">
      <w:pPr>
        <w:jc w:val="both"/>
        <w:rPr>
          <w:rFonts w:cs="Arial" w:hAnsi="Garamond" w:ascii="Garamond"/>
        </w:rPr>
      </w:pPr>
    </w:p>
    <w:p w:rsidRDefault="00833100" w:rsidP="00480957" w:rsidR="00833100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 xml:space="preserve">                                                                                             </w:t>
      </w:r>
      <w:r w:rsidR="002E052A">
        <w:rPr>
          <w:rFonts w:cs="Arial" w:hAnsi="Garamond" w:ascii="Garamond"/>
        </w:rPr>
        <w:t xml:space="preserve">       </w:t>
      </w:r>
      <w:r w:rsidR="00E1217E" w:rsidRPr="00746088">
        <w:rPr>
          <w:rFonts w:cs="Arial" w:hAnsi="Garamond" w:ascii="Garamond"/>
        </w:rPr>
        <w:t>Ana Maria Međimurec</w:t>
      </w:r>
    </w:p>
    <w:p w:rsidRDefault="00833100" w:rsidP="00480957" w:rsidR="00833100" w:rsidRPr="00746088">
      <w:pPr>
        <w:jc w:val="both"/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  <w:r w:rsidRPr="00746088">
        <w:rPr>
          <w:rFonts w:cs="Arial" w:hAnsi="Garamond" w:ascii="Garamond"/>
        </w:rPr>
        <w:t>Prilozi:</w:t>
      </w:r>
    </w:p>
    <w:p w:rsidRDefault="00833100" w:rsidP="00E1217E" w:rsidR="00833100" w:rsidRPr="00746088">
      <w:pPr>
        <w:numPr>
          <w:ilvl w:val="0"/>
          <w:numId w:val="30"/>
        </w:numPr>
        <w:rPr>
          <w:rFonts w:cs="Arial" w:hAnsi="Garamond" w:ascii="Garamond"/>
        </w:rPr>
      </w:pPr>
      <w:r w:rsidRPr="00746088">
        <w:rPr>
          <w:rFonts w:cs="Arial" w:hAnsi="Garamond" w:ascii="Garamond"/>
        </w:rPr>
        <w:t>Bruto bilan</w:t>
      </w:r>
      <w:r w:rsidR="000678DE">
        <w:rPr>
          <w:rFonts w:cs="Arial" w:hAnsi="Garamond" w:ascii="Garamond"/>
        </w:rPr>
        <w:t xml:space="preserve">ca </w:t>
      </w:r>
    </w:p>
    <w:p w:rsidRDefault="00833100" w:rsidP="000678DE" w:rsidR="00833100" w:rsidRPr="00746088">
      <w:pPr>
        <w:ind w:left="360"/>
        <w:rPr>
          <w:rFonts w:cs="Arial" w:hAnsi="Garamond" w:ascii="Garamond"/>
        </w:rPr>
      </w:pPr>
    </w:p>
    <w:p w:rsidRDefault="00833100" w:rsidP="00E1217E" w:rsidR="00833100" w:rsidRPr="00746088">
      <w:pPr>
        <w:ind w:left="360"/>
        <w:rPr>
          <w:rFonts w:cs="Arial" w:hAnsi="Garamond" w:ascii="Garamond"/>
        </w:rPr>
      </w:pPr>
    </w:p>
    <w:p w:rsidRDefault="00833100" w:rsidP="00833100" w:rsidR="00833100" w:rsidRPr="00746088">
      <w:pPr>
        <w:ind w:left="720"/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7F2731" w:rsidR="00833100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7F2731" w:rsidR="005E14B9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CB56A6" w:rsidP="00E1217E" w:rsidR="007F378D" w:rsidRPr="00746088">
      <w:pPr>
        <w:rPr>
          <w:rStyle w:val="Istaknuto"/>
          <w:rFonts w:hAnsi="Garamond" w:ascii="Garamond"/>
          <w:i w:val="false"/>
        </w:rPr>
      </w:pPr>
      <w:r w:rsidRPr="00746088">
        <w:rPr>
          <w:rFonts w:cs="Arial" w:hAnsi="Garamond" w:ascii="Garamond"/>
        </w:rPr>
        <w:t xml:space="preserve"> </w:t>
      </w:r>
    </w:p>
    <w:sectPr w:rsidSect="00825F50" w:rsidR="007F378D" w:rsidRPr="0074608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6E6" w:rsidR="00A836E6">
      <w:r>
        <w:separator/>
      </w:r>
    </w:p>
  </w:endnote>
  <w:endnote w:id="0" w:type="continuationSeparator">
    <w:p w:rsidRDefault="00A836E6" w:rsidR="00A8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92A">
      <w:rPr>
        <w:noProof/>
      </w:rPr>
      <w:t>4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6E6" w:rsidR="00A836E6">
      <w:r>
        <w:separator/>
      </w:r>
    </w:p>
  </w:footnote>
  <w:footnote w:id="0" w:type="continuationSeparator">
    <w:p w:rsidRDefault="00A836E6" w:rsidR="00A836E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29250CF"/>
    <w:multiLevelType w:val="hybridMultilevel"/>
    <w:tmpl w:val="6B0646EE"/>
    <w:lvl w:tplc="1CCC383A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5">
    <w:nsid w:val="0CEE4707"/>
    <w:multiLevelType w:val="hybridMultilevel"/>
    <w:tmpl w:val="247C29F2"/>
    <w:lvl w:tplc="1CFEA382" w:ilvl="0">
      <w:numFmt w:val="bullet"/>
      <w:lvlText w:val="-"/>
      <w:lvlJc w:val="left"/>
      <w:pPr>
        <w:ind w:hanging="360" w:left="1068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8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11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2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3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21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3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4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0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23"/>
  </w:num>
  <w:num w:numId="3">
    <w:abstractNumId w:val="32"/>
  </w:num>
  <w:num w:numId="4">
    <w:abstractNumId w:val="20"/>
  </w:num>
  <w:num w:numId="5">
    <w:abstractNumId w:val="11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15"/>
  </w:num>
  <w:num w:numId="11">
    <w:abstractNumId w:val="6"/>
  </w:num>
  <w:num w:numId="12">
    <w:abstractNumId w:val="12"/>
  </w:num>
  <w:num w:numId="13">
    <w:abstractNumId w:val="1"/>
  </w:num>
  <w:num w:numId="14">
    <w:abstractNumId w:val="18"/>
  </w:num>
  <w:num w:numId="15">
    <w:abstractNumId w:val="26"/>
  </w:num>
  <w:num w:numId="16">
    <w:abstractNumId w:val="29"/>
  </w:num>
  <w:num w:numId="17">
    <w:abstractNumId w:val="27"/>
  </w:num>
  <w:num w:numId="18">
    <w:abstractNumId w:val="0"/>
  </w:num>
  <w:num w:numId="19">
    <w:abstractNumId w:val="3"/>
  </w:num>
  <w:num w:numId="20">
    <w:abstractNumId w:val="22"/>
  </w:num>
  <w:num w:numId="21">
    <w:abstractNumId w:val="30"/>
  </w:num>
  <w:num w:numId="22">
    <w:abstractNumId w:val="28"/>
  </w:num>
  <w:num w:numId="23">
    <w:abstractNumId w:val="16"/>
  </w:num>
  <w:num w:numId="24">
    <w:abstractNumId w:val="21"/>
  </w:num>
  <w:num w:numId="25">
    <w:abstractNumId w:val="13"/>
  </w:num>
  <w:num w:numId="26">
    <w:abstractNumId w:val="8"/>
  </w:num>
  <w:num w:numId="27">
    <w:abstractNumId w:val="14"/>
  </w:num>
  <w:num w:numId="28">
    <w:abstractNumId w:val="17"/>
  </w:num>
  <w:num w:numId="29">
    <w:abstractNumId w:val="25"/>
  </w:num>
  <w:num w:numId="30">
    <w:abstractNumId w:val="33"/>
  </w:num>
  <w:num w:numId="31">
    <w:abstractNumId w:val="2"/>
  </w:num>
  <w:num w:numId="32">
    <w:abstractNumId w:val="24"/>
  </w:num>
  <w:num w:numId="33">
    <w:abstractNumId w:val="31"/>
  </w:num>
  <w:num w:numId="3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7B1A"/>
    <w:rsid w:val="000335E6"/>
    <w:rsid w:val="00036C5F"/>
    <w:rsid w:val="00065E9E"/>
    <w:rsid w:val="000667E8"/>
    <w:rsid w:val="0006712D"/>
    <w:rsid w:val="000678DE"/>
    <w:rsid w:val="00075540"/>
    <w:rsid w:val="000850E1"/>
    <w:rsid w:val="00085EDF"/>
    <w:rsid w:val="000A6E4C"/>
    <w:rsid w:val="000B4207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52E0"/>
    <w:rsid w:val="00144C3D"/>
    <w:rsid w:val="00146BBA"/>
    <w:rsid w:val="0014701D"/>
    <w:rsid w:val="00151A20"/>
    <w:rsid w:val="00155142"/>
    <w:rsid w:val="00167596"/>
    <w:rsid w:val="001811F1"/>
    <w:rsid w:val="00185AF8"/>
    <w:rsid w:val="00187AAC"/>
    <w:rsid w:val="00192230"/>
    <w:rsid w:val="00192762"/>
    <w:rsid w:val="001A393F"/>
    <w:rsid w:val="001B24FA"/>
    <w:rsid w:val="001B2EBD"/>
    <w:rsid w:val="001B5506"/>
    <w:rsid w:val="001C3D31"/>
    <w:rsid w:val="001C62E7"/>
    <w:rsid w:val="001D5A9F"/>
    <w:rsid w:val="001E3DB6"/>
    <w:rsid w:val="001F34E8"/>
    <w:rsid w:val="001F532F"/>
    <w:rsid w:val="0020271E"/>
    <w:rsid w:val="00203972"/>
    <w:rsid w:val="00207489"/>
    <w:rsid w:val="0021405D"/>
    <w:rsid w:val="00217DFB"/>
    <w:rsid w:val="00220295"/>
    <w:rsid w:val="00223911"/>
    <w:rsid w:val="00225C33"/>
    <w:rsid w:val="002313D1"/>
    <w:rsid w:val="00246819"/>
    <w:rsid w:val="00246F94"/>
    <w:rsid w:val="0025223E"/>
    <w:rsid w:val="002553BD"/>
    <w:rsid w:val="00264694"/>
    <w:rsid w:val="00267FF4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C02E2"/>
    <w:rsid w:val="002C4A5A"/>
    <w:rsid w:val="002D1DBE"/>
    <w:rsid w:val="002D4016"/>
    <w:rsid w:val="002E052A"/>
    <w:rsid w:val="002E1755"/>
    <w:rsid w:val="002E3036"/>
    <w:rsid w:val="002E4C8D"/>
    <w:rsid w:val="002E54E7"/>
    <w:rsid w:val="00301BB6"/>
    <w:rsid w:val="00301BF1"/>
    <w:rsid w:val="0030779A"/>
    <w:rsid w:val="0031183F"/>
    <w:rsid w:val="0031690B"/>
    <w:rsid w:val="00322F3E"/>
    <w:rsid w:val="0032514E"/>
    <w:rsid w:val="00331956"/>
    <w:rsid w:val="00334F5E"/>
    <w:rsid w:val="00355A0E"/>
    <w:rsid w:val="00356591"/>
    <w:rsid w:val="003629FC"/>
    <w:rsid w:val="00363465"/>
    <w:rsid w:val="00364244"/>
    <w:rsid w:val="00372984"/>
    <w:rsid w:val="003814CF"/>
    <w:rsid w:val="003956E8"/>
    <w:rsid w:val="003A3FEF"/>
    <w:rsid w:val="003A4463"/>
    <w:rsid w:val="003B0B98"/>
    <w:rsid w:val="003B1B4C"/>
    <w:rsid w:val="003B5D2B"/>
    <w:rsid w:val="003C1FFD"/>
    <w:rsid w:val="003D4088"/>
    <w:rsid w:val="003E5EEB"/>
    <w:rsid w:val="004027EF"/>
    <w:rsid w:val="004049A5"/>
    <w:rsid w:val="004058FA"/>
    <w:rsid w:val="00406ABF"/>
    <w:rsid w:val="00406DA8"/>
    <w:rsid w:val="00411DAB"/>
    <w:rsid w:val="00443E3A"/>
    <w:rsid w:val="00450E42"/>
    <w:rsid w:val="0045492A"/>
    <w:rsid w:val="00457B40"/>
    <w:rsid w:val="00473ADA"/>
    <w:rsid w:val="00474CE1"/>
    <w:rsid w:val="004758EC"/>
    <w:rsid w:val="00480957"/>
    <w:rsid w:val="004830D8"/>
    <w:rsid w:val="0048544C"/>
    <w:rsid w:val="004A2FBB"/>
    <w:rsid w:val="004A5563"/>
    <w:rsid w:val="004B408E"/>
    <w:rsid w:val="004B43BD"/>
    <w:rsid w:val="004C3575"/>
    <w:rsid w:val="004C6380"/>
    <w:rsid w:val="004D2D96"/>
    <w:rsid w:val="004D3ABD"/>
    <w:rsid w:val="004E705E"/>
    <w:rsid w:val="004F034E"/>
    <w:rsid w:val="004F5C92"/>
    <w:rsid w:val="005037C3"/>
    <w:rsid w:val="0051255B"/>
    <w:rsid w:val="005150D1"/>
    <w:rsid w:val="0052202B"/>
    <w:rsid w:val="00522897"/>
    <w:rsid w:val="00526614"/>
    <w:rsid w:val="00542541"/>
    <w:rsid w:val="00545E65"/>
    <w:rsid w:val="005500B3"/>
    <w:rsid w:val="00552E27"/>
    <w:rsid w:val="0056602B"/>
    <w:rsid w:val="00574359"/>
    <w:rsid w:val="00575933"/>
    <w:rsid w:val="00576686"/>
    <w:rsid w:val="005822D5"/>
    <w:rsid w:val="005870C8"/>
    <w:rsid w:val="005A4894"/>
    <w:rsid w:val="005C21C8"/>
    <w:rsid w:val="005C4D49"/>
    <w:rsid w:val="005D5299"/>
    <w:rsid w:val="005E14B9"/>
    <w:rsid w:val="005E5B81"/>
    <w:rsid w:val="005F6B9D"/>
    <w:rsid w:val="005F792D"/>
    <w:rsid w:val="006107D2"/>
    <w:rsid w:val="00612956"/>
    <w:rsid w:val="00612D5B"/>
    <w:rsid w:val="00621C39"/>
    <w:rsid w:val="0063170D"/>
    <w:rsid w:val="00641A8B"/>
    <w:rsid w:val="00647862"/>
    <w:rsid w:val="00653FBB"/>
    <w:rsid w:val="00657529"/>
    <w:rsid w:val="00664D25"/>
    <w:rsid w:val="006654D5"/>
    <w:rsid w:val="00670B9F"/>
    <w:rsid w:val="006718B2"/>
    <w:rsid w:val="00680DC2"/>
    <w:rsid w:val="006A1FB5"/>
    <w:rsid w:val="006B70DD"/>
    <w:rsid w:val="006C7FC8"/>
    <w:rsid w:val="006D52FE"/>
    <w:rsid w:val="006D6F5A"/>
    <w:rsid w:val="006F57ED"/>
    <w:rsid w:val="007236A6"/>
    <w:rsid w:val="00726B6E"/>
    <w:rsid w:val="00727CBA"/>
    <w:rsid w:val="00732643"/>
    <w:rsid w:val="00740FF2"/>
    <w:rsid w:val="00745EE0"/>
    <w:rsid w:val="00746088"/>
    <w:rsid w:val="00757B0D"/>
    <w:rsid w:val="00762E30"/>
    <w:rsid w:val="007725E6"/>
    <w:rsid w:val="00774C24"/>
    <w:rsid w:val="00782ED8"/>
    <w:rsid w:val="00785ABB"/>
    <w:rsid w:val="00787A04"/>
    <w:rsid w:val="0079239D"/>
    <w:rsid w:val="0079303E"/>
    <w:rsid w:val="007B4A87"/>
    <w:rsid w:val="007C3A7E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7A1C"/>
    <w:rsid w:val="0080539E"/>
    <w:rsid w:val="00806396"/>
    <w:rsid w:val="00810C90"/>
    <w:rsid w:val="0081572D"/>
    <w:rsid w:val="0081754B"/>
    <w:rsid w:val="00820FD0"/>
    <w:rsid w:val="00825F50"/>
    <w:rsid w:val="00833100"/>
    <w:rsid w:val="00834203"/>
    <w:rsid w:val="008436ED"/>
    <w:rsid w:val="00850C8B"/>
    <w:rsid w:val="00864156"/>
    <w:rsid w:val="00864819"/>
    <w:rsid w:val="0087222F"/>
    <w:rsid w:val="00883780"/>
    <w:rsid w:val="008865D3"/>
    <w:rsid w:val="008913CF"/>
    <w:rsid w:val="00897092"/>
    <w:rsid w:val="008A3AD4"/>
    <w:rsid w:val="008A4314"/>
    <w:rsid w:val="008B21AE"/>
    <w:rsid w:val="008B292A"/>
    <w:rsid w:val="008B44F4"/>
    <w:rsid w:val="008C155F"/>
    <w:rsid w:val="008C3744"/>
    <w:rsid w:val="008D0B7A"/>
    <w:rsid w:val="008D4C9A"/>
    <w:rsid w:val="008D67A2"/>
    <w:rsid w:val="008E79FD"/>
    <w:rsid w:val="008E7ADC"/>
    <w:rsid w:val="009053A2"/>
    <w:rsid w:val="00910CC4"/>
    <w:rsid w:val="00916D1F"/>
    <w:rsid w:val="00917120"/>
    <w:rsid w:val="009249B6"/>
    <w:rsid w:val="00931641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81795"/>
    <w:rsid w:val="00992E0C"/>
    <w:rsid w:val="00993920"/>
    <w:rsid w:val="009960B7"/>
    <w:rsid w:val="009B016E"/>
    <w:rsid w:val="009B01C2"/>
    <w:rsid w:val="009B2F9F"/>
    <w:rsid w:val="009C4D5D"/>
    <w:rsid w:val="009E11A1"/>
    <w:rsid w:val="009E5FE4"/>
    <w:rsid w:val="009F7ECE"/>
    <w:rsid w:val="00A068F8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B11"/>
    <w:rsid w:val="00A62CAD"/>
    <w:rsid w:val="00A67782"/>
    <w:rsid w:val="00A72C6C"/>
    <w:rsid w:val="00A7684E"/>
    <w:rsid w:val="00A77529"/>
    <w:rsid w:val="00A836E6"/>
    <w:rsid w:val="00A94D1F"/>
    <w:rsid w:val="00AA37D9"/>
    <w:rsid w:val="00AB26C0"/>
    <w:rsid w:val="00AB3ADE"/>
    <w:rsid w:val="00AB70F3"/>
    <w:rsid w:val="00AC5B77"/>
    <w:rsid w:val="00AD01F2"/>
    <w:rsid w:val="00AD59C9"/>
    <w:rsid w:val="00AE2CF7"/>
    <w:rsid w:val="00AE393F"/>
    <w:rsid w:val="00AF776A"/>
    <w:rsid w:val="00B03FBD"/>
    <w:rsid w:val="00B062A7"/>
    <w:rsid w:val="00B116BD"/>
    <w:rsid w:val="00B2700A"/>
    <w:rsid w:val="00B35D10"/>
    <w:rsid w:val="00B43B83"/>
    <w:rsid w:val="00B51166"/>
    <w:rsid w:val="00B542E3"/>
    <w:rsid w:val="00B57162"/>
    <w:rsid w:val="00B65080"/>
    <w:rsid w:val="00B77243"/>
    <w:rsid w:val="00B814C0"/>
    <w:rsid w:val="00B859AF"/>
    <w:rsid w:val="00B948B3"/>
    <w:rsid w:val="00B959C2"/>
    <w:rsid w:val="00B972FA"/>
    <w:rsid w:val="00BA0833"/>
    <w:rsid w:val="00BA1281"/>
    <w:rsid w:val="00BA3A98"/>
    <w:rsid w:val="00BA4E9D"/>
    <w:rsid w:val="00BA5FF9"/>
    <w:rsid w:val="00BC06FC"/>
    <w:rsid w:val="00BC510D"/>
    <w:rsid w:val="00BE426F"/>
    <w:rsid w:val="00BE7529"/>
    <w:rsid w:val="00BF0747"/>
    <w:rsid w:val="00BF0EDF"/>
    <w:rsid w:val="00C14A7C"/>
    <w:rsid w:val="00C14BEC"/>
    <w:rsid w:val="00C171D1"/>
    <w:rsid w:val="00C2701E"/>
    <w:rsid w:val="00C47C7F"/>
    <w:rsid w:val="00C504A2"/>
    <w:rsid w:val="00C52AC8"/>
    <w:rsid w:val="00C5371C"/>
    <w:rsid w:val="00C623A8"/>
    <w:rsid w:val="00C6240F"/>
    <w:rsid w:val="00C653A6"/>
    <w:rsid w:val="00C65FAD"/>
    <w:rsid w:val="00C66212"/>
    <w:rsid w:val="00C70C93"/>
    <w:rsid w:val="00C931A6"/>
    <w:rsid w:val="00C96316"/>
    <w:rsid w:val="00C9697A"/>
    <w:rsid w:val="00CA37DD"/>
    <w:rsid w:val="00CB3F29"/>
    <w:rsid w:val="00CB56A6"/>
    <w:rsid w:val="00CB6602"/>
    <w:rsid w:val="00CC7D85"/>
    <w:rsid w:val="00CD428D"/>
    <w:rsid w:val="00CD585D"/>
    <w:rsid w:val="00CD6D74"/>
    <w:rsid w:val="00CD715F"/>
    <w:rsid w:val="00CE427C"/>
    <w:rsid w:val="00CE6417"/>
    <w:rsid w:val="00CE7582"/>
    <w:rsid w:val="00CF2A71"/>
    <w:rsid w:val="00D14F0C"/>
    <w:rsid w:val="00D15C3E"/>
    <w:rsid w:val="00D21120"/>
    <w:rsid w:val="00D255FF"/>
    <w:rsid w:val="00D27721"/>
    <w:rsid w:val="00D337F8"/>
    <w:rsid w:val="00D41BCA"/>
    <w:rsid w:val="00D44113"/>
    <w:rsid w:val="00D557A2"/>
    <w:rsid w:val="00D73710"/>
    <w:rsid w:val="00D750B2"/>
    <w:rsid w:val="00D764DD"/>
    <w:rsid w:val="00D77796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1217E"/>
    <w:rsid w:val="00E25730"/>
    <w:rsid w:val="00E25F4C"/>
    <w:rsid w:val="00E27B29"/>
    <w:rsid w:val="00E321BB"/>
    <w:rsid w:val="00E35A8C"/>
    <w:rsid w:val="00E41C65"/>
    <w:rsid w:val="00E446AD"/>
    <w:rsid w:val="00E45DF3"/>
    <w:rsid w:val="00E47AD4"/>
    <w:rsid w:val="00E606BE"/>
    <w:rsid w:val="00E85509"/>
    <w:rsid w:val="00E85D86"/>
    <w:rsid w:val="00E90A36"/>
    <w:rsid w:val="00E9199A"/>
    <w:rsid w:val="00E96958"/>
    <w:rsid w:val="00EB1280"/>
    <w:rsid w:val="00EC049C"/>
    <w:rsid w:val="00EC43CB"/>
    <w:rsid w:val="00ED2747"/>
    <w:rsid w:val="00ED6085"/>
    <w:rsid w:val="00EE16A9"/>
    <w:rsid w:val="00EF5074"/>
    <w:rsid w:val="00EF51F1"/>
    <w:rsid w:val="00F02EB2"/>
    <w:rsid w:val="00F15112"/>
    <w:rsid w:val="00F33089"/>
    <w:rsid w:val="00F3370B"/>
    <w:rsid w:val="00F36720"/>
    <w:rsid w:val="00F36734"/>
    <w:rsid w:val="00F40178"/>
    <w:rsid w:val="00F43E0E"/>
    <w:rsid w:val="00F45721"/>
    <w:rsid w:val="00F47C0D"/>
    <w:rsid w:val="00F515A7"/>
    <w:rsid w:val="00F533FC"/>
    <w:rsid w:val="00F548C4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B2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8B292A"/>
    <w:rPr>
      <w:rFonts w:cs="Times New Roman" w:hAnsi="Times New Roman" w:ascii="Times New Roman"/>
      <w:b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8B292A"/>
    <w:rPr>
      <w:rFonts w:hAnsi="Garamond" w:ascii="Garamond"/>
      <w:b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92A"/>
    <w:rPr>
      <w:rFonts w:cs="Times New Roman" w:hAnsi="Garamond" w:ascii="Garamond"/>
      <w:b w:val="false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92A"/>
    <w:rPr>
      <w:rFonts w:cs="Times New Roman" w:hAnsi="Garamond" w:ascii="Garamond"/>
      <w:b w:val="false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B2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8B292A"/>
    <w:rPr>
      <w:rFonts w:ascii="Times New Roman" w:cs="Times New Roman" w:hAnsi="Times New Roman"/>
      <w:b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8B292A"/>
    <w:rPr>
      <w:rFonts w:ascii="Garamond" w:hAnsi="Garamond"/>
      <w:b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92A"/>
    <w:rPr>
      <w:rFonts w:ascii="Garamond" w:cs="Times New Roman" w:hAnsi="Garamond"/>
      <w:b w:val="0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92A"/>
    <w:rPr>
      <w:rFonts w:ascii="Garamond" w:cs="Times New Roman" w:hAnsi="Garamond"/>
      <w:b w:val="0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B89C0-C0DB-46A4-B5E8-7F915B710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583</properties:Words>
  <properties:Characters>3425</properties:Characters>
  <properties:Lines>191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2018-03-14T11:54:00Z</dcterms:created>
  <dc:creator>Joža</dc:creator>
  <cp:lastModifiedBy>Sonja Pilić</cp:lastModifiedBy>
  <cp:lastPrinted>2017-12-30T12:14:00Z</cp:lastPrinted>
  <dcterms:modified xmlns:xsi="http://www.w3.org/2001/XMLSchema-instance" xsi:type="dcterms:W3CDTF">2018-03-14T11:56:00Z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privr.steč.upraviteljice.docx)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