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f559c" w14:paraId="6df559c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A748B3">
        <w:t>621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8A0D6E">
        <w:t>OVČICE</w:t>
      </w:r>
      <w:r w:rsidR="00BF52CC">
        <w:t xml:space="preserve"> </w:t>
      </w:r>
      <w:r w:rsidR="00AD514C">
        <w:t>d.o.</w:t>
      </w:r>
      <w:r w:rsidR="008A0D6E">
        <w:t>o., Kučine, Franina ulica 16</w:t>
      </w:r>
      <w:r w:rsidR="00305A5F">
        <w:t>,</w:t>
      </w:r>
      <w:r w:rsidR="00D75071">
        <w:t xml:space="preserve"> OIB</w:t>
      </w:r>
      <w:r w:rsidR="008A0D6E">
        <w:t>: 34757187964, MBS: 060136602</w:t>
      </w:r>
      <w:r w:rsidR="00791C38">
        <w:t xml:space="preserve">, </w:t>
      </w:r>
      <w:r w:rsidR="005F1CF2">
        <w:t>dana 18</w:t>
      </w:r>
      <w:r w:rsidR="00595111">
        <w:t>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8A0D6E" w:rsidRPr="008A0D6E">
        <w:t xml:space="preserve">OVČICE d.o.o., Kučine, Franina ulica 16, OIB: 34757187964, MBS: 060136602, </w:t>
      </w:r>
      <w:r w:rsidR="00305A5F">
        <w:t>n</w:t>
      </w:r>
      <w:r w:rsidR="00791C38">
        <w:t xml:space="preserve">a </w:t>
      </w:r>
      <w:r>
        <w:t>dan</w:t>
      </w:r>
      <w:r w:rsidR="00272150">
        <w:t xml:space="preserve"> </w:t>
      </w:r>
      <w:r w:rsidR="008A0D6E">
        <w:t>28. listopada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8A0D6E">
        <w:t>u od 120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8A0D6E">
        <w:t xml:space="preserve"> 3.291,40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791C38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A748B3">
        <w:t>3. ST-1621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791C38">
        <w:t>a</w:t>
      </w:r>
      <w:r w:rsidR="003D3A71">
        <w:t xml:space="preserve"> ovlašten</w:t>
      </w:r>
      <w:r w:rsidR="00791C38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791C38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FF1598">
        <w:t>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73699"/>
    <w:rsid w:val="003A5182"/>
    <w:rsid w:val="003B5A26"/>
    <w:rsid w:val="003D3A71"/>
    <w:rsid w:val="0043500C"/>
    <w:rsid w:val="00466E36"/>
    <w:rsid w:val="0049070E"/>
    <w:rsid w:val="004C6167"/>
    <w:rsid w:val="004C66C0"/>
    <w:rsid w:val="004D07E9"/>
    <w:rsid w:val="004D7D95"/>
    <w:rsid w:val="00516D0E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F0E13"/>
    <w:rsid w:val="005F1CF2"/>
    <w:rsid w:val="005F7663"/>
    <w:rsid w:val="00602A20"/>
    <w:rsid w:val="00603FD6"/>
    <w:rsid w:val="006105BB"/>
    <w:rsid w:val="0062689E"/>
    <w:rsid w:val="006273D5"/>
    <w:rsid w:val="006461E1"/>
    <w:rsid w:val="0065203E"/>
    <w:rsid w:val="00683153"/>
    <w:rsid w:val="006F7857"/>
    <w:rsid w:val="00710400"/>
    <w:rsid w:val="00737DD6"/>
    <w:rsid w:val="00756BEB"/>
    <w:rsid w:val="007648D8"/>
    <w:rsid w:val="00767E7A"/>
    <w:rsid w:val="00770151"/>
    <w:rsid w:val="00776F7C"/>
    <w:rsid w:val="00787AFC"/>
    <w:rsid w:val="00791C38"/>
    <w:rsid w:val="007B2FEE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55D0"/>
    <w:rsid w:val="00927118"/>
    <w:rsid w:val="00943E29"/>
    <w:rsid w:val="00985998"/>
    <w:rsid w:val="00994A96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69B4"/>
    <w:rsid w:val="00A52CBC"/>
    <w:rsid w:val="00A748B3"/>
    <w:rsid w:val="00A83455"/>
    <w:rsid w:val="00A91189"/>
    <w:rsid w:val="00A91632"/>
    <w:rsid w:val="00AA3C60"/>
    <w:rsid w:val="00AA5FA1"/>
    <w:rsid w:val="00AD137A"/>
    <w:rsid w:val="00AD514C"/>
    <w:rsid w:val="00AD5BE5"/>
    <w:rsid w:val="00B22298"/>
    <w:rsid w:val="00B44A30"/>
    <w:rsid w:val="00B46C0E"/>
    <w:rsid w:val="00BA086E"/>
    <w:rsid w:val="00BA16EE"/>
    <w:rsid w:val="00BA4DDF"/>
    <w:rsid w:val="00BA5C6A"/>
    <w:rsid w:val="00BB2020"/>
    <w:rsid w:val="00BF339C"/>
    <w:rsid w:val="00BF52CC"/>
    <w:rsid w:val="00C46474"/>
    <w:rsid w:val="00C52C41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75071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3463B"/>
    <w:rsid w:val="00E35868"/>
    <w:rsid w:val="00E56740"/>
    <w:rsid w:val="00E634A0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4A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A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A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A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A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4A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A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A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A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A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1621</izvorni_sadrzaj>
    <derivirana_varijabla naziv="DomainObject.Predmet.Broj_1">1621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St-1621/2015</izvorni_sadrzaj>
    <derivirana_varijabla naziv="DomainObject.Predmet.OznakaBroj_1">St-1621/2015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OVČICE za ugostiteljstvo, trgovinu i turizam društvo s ograničenom odgovornošću</izvorni_sadrzaj>
    <derivirana_varijabla naziv="DomainObject.Predmet.ProtustrankaFormated_1">  OVČICE za ugostiteljstvo, trgovinu i turizam društvo s ograničenom odgovornošću</derivirana_varijabla>
  </DomainObject.Predmet.ProtustrankaFormated>
  <DomainObject.Predmet.ProtustrankaFormatedOIB>
    <izvorni_sadrzaj>  OVČICE za ugostiteljstvo, trgovinu i turizam društvo s ograničenom odgovornošću, OIB 34757187964</izvorni_sadrzaj>
    <derivirana_varijabla naziv="DomainObject.Predmet.ProtustrankaFormatedOIB_1">  OVČICE za ugostiteljstvo, trgovinu i turizam društvo s ograničenom odgovornošću, OIB 34757187964</derivirana_varijabla>
  </DomainObject.Predmet.ProtustrankaFormatedOIB>
  <DomainObject.Predmet.ProtustrankaFormatedWithAdress>
    <izvorni_sadrzaj> OVČICE za ugostiteljstvo, trgovinu i turizam društvo s ograničenom odgovornošću, Franina ulica 16, 21210 Kučine</izvorni_sadrzaj>
    <derivirana_varijabla naziv="DomainObject.Predmet.ProtustrankaFormatedWithAdress_1"> OVČICE za ugostiteljstvo, trgovinu i turizam društvo s ograničenom odgovornošću, Franina ulica 16, 21210 Kučine</derivirana_varijabla>
  </DomainObject.Predmet.ProtustrankaFormatedWithAdress>
  <DomainObject.Predmet.ProtustrankaFormatedWithAdressOIB>
    <izvorni_sadrzaj> OVČICE za ugostiteljstvo, trgovinu i turizam društvo s ograničenom odgovornošću, OIB 34757187964, Franina ulica 16, 21210 Kučine</izvorni_sadrzaj>
    <derivirana_varijabla naziv="DomainObject.Predmet.ProtustrankaFormatedWithAdressOIB_1"> OVČICE za ugostiteljstvo, trgovinu i turizam društvo s ograničenom odgovornošću, OIB 34757187964, Franina ulica 16, 21210 Kučine</derivirana_varijabla>
  </DomainObject.Predmet.ProtustrankaFormatedWithAdressOIB>
  <DomainObject.Predmet.ProtustrankaWithAdress>
    <izvorni_sadrzaj>OVČICE za ugostiteljstvo, trgovinu i turizam društvo s ograničenom odgovornošću Franina ulica 16, 21210 Kučine</izvorni_sadrzaj>
    <derivirana_varijabla naziv="DomainObject.Predmet.ProtustrankaWithAdress_1">OVČICE za ugostiteljstvo, trgovinu i turizam društvo s ograničenom odgovornošću Franina ulica 16, 21210 Kučine</derivirana_varijabla>
  </DomainObject.Predmet.ProtustrankaWithAdress>
  <DomainObject.Predmet.ProtustrankaWithAdressOIB>
    <izvorni_sadrzaj>OVČICE za ugostiteljstvo, trgovinu i turizam društvo s ograničenom odgovornošću, OIB 34757187964, Franina ulica 16, 21210 Kučine</izvorni_sadrzaj>
    <derivirana_varijabla naziv="DomainObject.Predmet.ProtustrankaWithAdressOIB_1">OVČICE za ugostiteljstvo, trgovinu i turizam društvo s ograničenom odgovornošću, OIB 34757187964, Franina ulica 16, 21210 Kučine</derivirana_varijabla>
  </DomainObject.Predmet.ProtustrankaWithAdressOIB>
  <DomainObject.Predmet.ProtustrankaNazivFormated>
    <izvorni_sadrzaj>OVČICE za ugostiteljstvo, trgovinu i turizam društvo s ograničenom odgovornošću</izvorni_sadrzaj>
    <derivirana_varijabla naziv="DomainObject.Predmet.ProtustrankaNazivFormated_1">OVČICE za ugostiteljstvo, trgovinu i turizam društvo s ograničenom odgovornošću</derivirana_varijabla>
  </DomainObject.Predmet.ProtustrankaNazivFormated>
  <DomainObject.Predmet.ProtustrankaNazivFormatedOIB>
    <izvorni_sadrzaj>OVČICE za ugostiteljstvo, trgovinu i turizam društvo s ograničenom odgovornošću, OIB 34757187964</izvorni_sadrzaj>
    <derivirana_varijabla naziv="DomainObject.Predmet.ProtustrankaNazivFormatedOIB_1">OVČICE za ugostiteljstvo, trgovinu i turizam društvo s ograničenom odgovornošću, OIB 34757187964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3291.40</izvorni_sadrzaj>
    <derivirana_varijabla naziv="DomainObject.Predmet.TrenutnaVrijednost_1">3291.40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OVČICE za ugostiteljstvo, trgovinu i turizam društvo s ograničenom odgovornošću</item>
    </izvorni_sadrzaj>
    <derivirana_varijabla naziv="DomainObject.Predmet.ProtuStrankaListFormated_1">
      <item>OVČICE za ugostiteljstvo, trgovinu i turizam društvo s ograničenom odgovornošću</item>
    </derivirana_varijabla>
  </DomainObject.Predmet.ProtuStrankaListFormated>
  <DomainObject.Predmet.ProtuStrankaListFormatedOIB>
    <izvorni_sadrzaj>
      <item>OVČICE za ugostiteljstvo, trgovinu i turizam društvo s ograničenom odgovornošću, OIB 34757187964</item>
    </izvorni_sadrzaj>
    <derivirana_varijabla naziv="DomainObject.Predmet.ProtuStrankaListFormatedOIB_1">
      <item>OVČICE za ugostiteljstvo, trgovinu i turizam društvo s ograničenom odgovornošću, OIB 34757187964</item>
    </derivirana_varijabla>
  </DomainObject.Predmet.ProtuStrankaListFormatedOIB>
  <DomainObject.Predmet.ProtuStrankaListFormatedWithAdress>
    <izvorni_sadrzaj>
      <item>OVČICE za ugostiteljstvo, trgovinu i turizam društvo s ograničenom odgovornošću, Franina ulica 16, 21210 Kučine</item>
    </izvorni_sadrzaj>
    <derivirana_varijabla naziv="DomainObject.Predmet.ProtuStrankaListFormatedWithAdress_1">
      <item>OVČICE za ugostiteljstvo, trgovinu i turizam društvo s ograničenom odgovornošću, Franina ulica 16, 21210 Kučine</item>
    </derivirana_varijabla>
  </DomainObject.Predmet.ProtuStrankaListFormatedWithAdress>
  <DomainObject.Predmet.ProtuStrankaListFormatedWithAdressOIB>
    <izvorni_sadrzaj>
      <item>OVČICE za ugostiteljstvo, trgovinu i turizam društvo s ograničenom odgovornošću, OIB 34757187964, Franina ulica 16, 21210 Kučine</item>
    </izvorni_sadrzaj>
    <derivirana_varijabla naziv="DomainObject.Predmet.ProtuStrankaListFormatedWithAdressOIB_1">
      <item>OVČICE za ugostiteljstvo, trgovinu i turizam društvo s ograničenom odgovornošću, OIB 34757187964, Franina ulica 16, 21210 Kučine</item>
    </derivirana_varijabla>
  </DomainObject.Predmet.ProtuStrankaListFormatedWithAdressOIB>
  <DomainObject.Predmet.ProtuStrankaListNazivFormated>
    <izvorni_sadrzaj>
      <item>OVČICE za ugostiteljstvo, trgovinu i turizam društvo s ograničenom odgovornošću</item>
    </izvorni_sadrzaj>
    <derivirana_varijabla naziv="DomainObject.Predmet.ProtuStrankaListNazivFormated_1">
      <item>OVČICE za ugostiteljstvo, trgovinu i turizam društvo s ograničenom odgovornošću</item>
    </derivirana_varijabla>
  </DomainObject.Predmet.ProtuStrankaListNazivFormated>
  <DomainObject.Predmet.ProtuStrankaListNazivFormatedOIB>
    <izvorni_sadrzaj>
      <item>OVČICE za ugostiteljstvo, trgovinu i turizam društvo s ograničenom odgovornošću, OIB 34757187964</item>
    </izvorni_sadrzaj>
    <derivirana_varijabla naziv="DomainObject.Predmet.ProtuStrankaListNazivFormatedOIB_1">
      <item>OVČICE za ugostiteljstvo, trgovinu i turizam društvo s ograničenom odgovornošću, OIB 34757187964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OVČICE za ugostiteljstvo, trgovinu i turizam društvo s ograničenom odgovornošću</izvorni_sadrzaj>
    <derivirana_varijabla naziv="DomainObject.Predmet.ProtustrankaIDrugi_1">OVČICE za ugostiteljstvo, trgovinu i turizam društvo s ograničenom odgovornošću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OVČICE za ugostiteljstvo, trgovinu i turizam društvo s ograničenom odgovornošću, OIB 34757187964, Franina ulica 16, 21210 Kučine</izvorni_sadrzaj>
    <derivirana_varijabla naziv="DomainObject.Predmet.ProtustrankaIDrugiAdressOIB_1">OVČICE za ugostiteljstvo, trgovinu i turizam društvo s ograničenom odgovornošću, OIB 34757187964, Franina ulica 16, 21210 Kučine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OVČICE za ugostiteljstvo, trgovinu i turizam društvo s ograničenom odgovornošću</item>
      <item>FINANCIJSKA AGENCIJA,RC SPLIT</item>
    </izvorni_sadrzaj>
    <derivirana_varijabla naziv="DomainObject.Predmet.SudioniciListNaziv_1">
      <item>OVČICE za ugostiteljstvo, trgovinu i turizam društvo s ograničenom odgovornošću</item>
      <item>FINANCIJSKA AGENCIJA,RC SPLIT</item>
    </derivirana_varijabla>
  </DomainObject.Predmet.SudioniciListNaziv>
  <DomainObject.Predmet.SudioniciListAdressOIB>
    <izvorni_sadrzaj>
      <item>OVČICE za ugostiteljstvo, trgovinu i turizam društvo s ograničenom odgovornošću, OIB 34757187964, Franina ulica 16,21210 Kučine</item>
      <item>FINANCIJSKA AGENCIJA,RC SPLIT, OIB 85821130368, Mažuranićevo šetalište 24b,21000 Split</item>
    </izvorni_sadrzaj>
    <derivirana_varijabla naziv="DomainObject.Predmet.SudioniciListAdressOIB_1">
      <item>OVČICE za ugostiteljstvo, trgovinu i turizam društvo s ograničenom odgovornošću, OIB 34757187964, Franina ulica 16,21210 Kučine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34757187964</item>
      <item>, OIB 85821130368</item>
    </izvorni_sadrzaj>
    <derivirana_varijabla naziv="DomainObject.Predmet.SudioniciListNazivOIB_1">
      <item>, OIB 34757187964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1763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2015-12-18T09:01:00Z</dcterms:created>
  <dc:creator>Lari Glavaš</dc:creator>
  <cp:lastModifiedBy>Lari Glavaš</cp:lastModifiedBy>
  <cp:lastPrinted>2015-12-18T09:00:00Z</cp:lastPrinted>
  <dcterms:modified xmlns:xsi="http://www.w3.org/2001/XMLSchema-instance" xsi:type="dcterms:W3CDTF">2015-12-18T09:01:00Z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