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5435b" w14:paraId="de5435b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005B10" w:rsidR="00C6342D" w:rsidRPr="008B1A21">
      <w:pPr>
        <w:ind w:left="5040"/>
        <w:jc w:val="right"/>
        <w:rPr>
          <w:b/>
        </w:rPr>
      </w:pPr>
    </w:p>
    <w:p w:rsidRDefault="00005B10" w:rsidP="00005B10" w:rsidR="00005B10">
      <w:pPr>
        <w:ind w:left="5040"/>
        <w:jc w:val="right"/>
      </w:pPr>
      <w:r w:rsidRPr="00042852">
        <w:t>DOMAGOJ CELNER</w:t>
      </w:r>
    </w:p>
    <w:p w:rsidRDefault="00005B10" w:rsidP="00005B10" w:rsidR="00584931">
      <w:pPr>
        <w:ind w:left="5040"/>
        <w:jc w:val="right"/>
      </w:pPr>
      <w:r w:rsidRPr="00042852">
        <w:t xml:space="preserve"> Ante Starčevića 43 A</w:t>
      </w:r>
    </w:p>
    <w:p w:rsidRDefault="00005B10" w:rsidP="00005B10" w:rsidR="00005B10">
      <w:pPr>
        <w:ind w:left="5040"/>
        <w:jc w:val="right"/>
      </w:pPr>
      <w:r>
        <w:t>VODICE</w:t>
      </w:r>
    </w:p>
    <w:p w:rsidRDefault="00005B10" w:rsidP="00005B10" w:rsidR="00005B10">
      <w:pPr>
        <w:ind w:left="5040"/>
        <w:jc w:val="right"/>
      </w:pPr>
    </w:p>
    <w:p w:rsidRDefault="00005B10" w:rsidP="00005B10" w:rsidR="00005B10" w:rsidRPr="00B0613D">
      <w:pPr>
        <w:ind w:left="5040"/>
        <w:jc w:val="right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005B10">
        <w:t>477/16-4</w:t>
      </w:r>
      <w:r>
        <w:t xml:space="preserve"> od </w:t>
      </w:r>
      <w:r w:rsidR="00005B10">
        <w:t>06</w:t>
      </w:r>
      <w:r w:rsidR="00847E11">
        <w:t>. travnja</w:t>
      </w:r>
      <w:r>
        <w:t xml:space="preserve"> 2016. pokrenut je prethodni postupak radi utvrđivanja uvjeta za otvaranje stečajnog postupka nad stečajnim dužnikom </w:t>
      </w:r>
      <w:r w:rsidR="00005B10">
        <w:t>CD MEDIA ART j.d.o.o., Vodice, Kamila Pamukovića 1, Vodice, OIB: 07354111016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847E11">
        <w:t>2</w:t>
      </w:r>
      <w:r w:rsidR="00005B10">
        <w:t>9</w:t>
      </w:r>
      <w:r>
        <w:t xml:space="preserve">. travnja 2016. u </w:t>
      </w:r>
      <w:r w:rsidR="00005B10">
        <w:t>10</w:t>
      </w:r>
      <w:r>
        <w:t>,</w:t>
      </w:r>
      <w:r w:rsidR="00005B10">
        <w:t>00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 w:rsidR="00847E11">
        <w:t xml:space="preserve">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847E11">
        <w:t>2</w:t>
      </w:r>
      <w:r w:rsidR="00005B10">
        <w:t>9</w:t>
      </w:r>
      <w:r>
        <w:t xml:space="preserve">. travnja 2016. u </w:t>
      </w:r>
      <w:r w:rsidR="00005B10">
        <w:t>10</w:t>
      </w:r>
      <w:r>
        <w:t>,</w:t>
      </w:r>
      <w:r w:rsidR="00005B10">
        <w:t>02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847E11">
        <w:t>0</w:t>
      </w:r>
      <w:r w:rsidR="00005B10">
        <w:t>6</w:t>
      </w:r>
      <w:r w:rsidR="00847E11">
        <w:t>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Stečajni sudac</w:t>
      </w:r>
    </w:p>
    <w:p w:rsidRDefault="00847E11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1522263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005B10">
      <w:rPr>
        <w:b/>
        <w:bCs/>
        <w:sz w:val="28"/>
      </w:rPr>
      <w:t>477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5B10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1A6"/>
    <w:rsid w:val="00603D3A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4D37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031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31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31A6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31A6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31A6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031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31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31A6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31A6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31A6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St-477/2016</izvorni_sadrzaj>
    <derivirana_varijabla naziv="DomainObject.Predmet.OznakaBroj_1">St-477/2016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CD MEDIA ART j.d.o.o. za djelatnost marketinga</izvorni_sadrzaj>
    <derivirana_varijabla naziv="DomainObject.Predmet.ProtustrankaFormated_1">  CD MEDIA ART j.d.o.o. za djelatnost marketinga</derivirana_varijabla>
  </DomainObject.Predmet.ProtustrankaFormated>
  <DomainObject.Predmet.ProtustrankaFormatedOIB>
    <izvorni_sadrzaj>  CD MEDIA ART j.d.o.o. za djelatnost marketinga, OIB 07354111016</izvorni_sadrzaj>
    <derivirana_varijabla naziv="DomainObject.Predmet.ProtustrankaFormatedOIB_1">  CD MEDIA ART j.d.o.o. za djelatnost marketinga, OIB 07354111016</derivirana_varijabla>
  </DomainObject.Predmet.ProtustrankaFormatedOIB>
  <DomainObject.Predmet.ProtustrankaFormatedWithAdress>
    <izvorni_sadrzaj> CD MEDIA ART j.d.o.o. za djelatnost marketinga, Kamila Pamukovića 1, 22211 Vodice</izvorni_sadrzaj>
    <derivirana_varijabla naziv="DomainObject.Predmet.ProtustrankaFormatedWithAdress_1"> CD MEDIA ART j.d.o.o. za djelatnost marketinga, Kamila Pamukovića 1, 22211 Vodice</derivirana_varijabla>
  </DomainObject.Predmet.ProtustrankaFormatedWithAdress>
  <DomainObject.Predmet.ProtustrankaFormatedWithAdressOIB>
    <izvorni_sadrzaj> CD MEDIA ART j.d.o.o. za djelatnost marketinga, OIB 07354111016, Kamila Pamukovića 1, 22211 Vodice</izvorni_sadrzaj>
    <derivirana_varijabla naziv="DomainObject.Predmet.ProtustrankaFormatedWithAdressOIB_1"> CD MEDIA ART j.d.o.o. za djelatnost marketinga, OIB 07354111016, Kamila Pamukovića 1, 22211 Vodice</derivirana_varijabla>
  </DomainObject.Predmet.ProtustrankaFormatedWithAdressOIB>
  <DomainObject.Predmet.ProtustrankaWithAdress>
    <izvorni_sadrzaj>CD MEDIA ART j.d.o.o. za djelatnost marketinga Kamila Pamukovića 1, 22211 Vodice</izvorni_sadrzaj>
    <derivirana_varijabla naziv="DomainObject.Predmet.ProtustrankaWithAdress_1">CD MEDIA ART j.d.o.o. za djelatnost marketinga Kamila Pamukovića 1, 22211 Vodice</derivirana_varijabla>
  </DomainObject.Predmet.ProtustrankaWithAdress>
  <DomainObject.Predmet.ProtustrankaWithAdressOIB>
    <izvorni_sadrzaj>CD MEDIA ART j.d.o.o. za djelatnost marketinga, OIB 07354111016, Kamila Pamukovića 1, 22211 Vodice</izvorni_sadrzaj>
    <derivirana_varijabla naziv="DomainObject.Predmet.ProtustrankaWithAdressOIB_1">CD MEDIA ART j.d.o.o. za djelatnost marketinga, OIB 07354111016, Kamila Pamukovića 1, 22211 Vodice</derivirana_varijabla>
  </DomainObject.Predmet.ProtustrankaWithAdressOIB>
  <DomainObject.Predmet.ProtustrankaNazivFormated>
    <izvorni_sadrzaj>CD MEDIA ART j.d.o.o. za djelatnost marketinga</izvorni_sadrzaj>
    <derivirana_varijabla naziv="DomainObject.Predmet.ProtustrankaNazivFormated_1">CD MEDIA ART j.d.o.o. za djelatnost marketinga</derivirana_varijabla>
  </DomainObject.Predmet.ProtustrankaNazivFormated>
  <DomainObject.Predmet.ProtustrankaNazivFormatedOIB>
    <izvorni_sadrzaj>CD MEDIA ART j.d.o.o. za djelatnost marketinga, OIB 07354111016</izvorni_sadrzaj>
    <derivirana_varijabla naziv="DomainObject.Predmet.ProtustrankaNazivFormatedOIB_1">CD MEDIA ART j.d.o.o. za djelatnost marketinga, OIB 07354111016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CD MEDIA ART j.d.o.o. za djelatnost marketinga</item>
    </izvorni_sadrzaj>
    <derivirana_varijabla naziv="DomainObject.Predmet.ProtuStrankaListFormated_1">
      <item>CD MEDIA ART j.d.o.o. za djelatnost marketinga</item>
    </derivirana_varijabla>
  </DomainObject.Predmet.ProtuStrankaListFormated>
  <DomainObject.Predmet.ProtuStrankaListFormatedOIB>
    <izvorni_sadrzaj>
      <item>CD MEDIA ART j.d.o.o. za djelatnost marketinga, OIB 07354111016</item>
    </izvorni_sadrzaj>
    <derivirana_varijabla naziv="DomainObject.Predmet.ProtuStrankaListFormatedOIB_1">
      <item>CD MEDIA ART j.d.o.o. za djelatnost marketinga, OIB 07354111016</item>
    </derivirana_varijabla>
  </DomainObject.Predmet.ProtuStrankaListFormatedOIB>
  <DomainObject.Predmet.ProtuStrankaListFormatedWithAdress>
    <izvorni_sadrzaj>
      <item>CD MEDIA ART j.d.o.o. za djelatnost marketinga, Kamila Pamukovića 1, 22211 Vodice</item>
    </izvorni_sadrzaj>
    <derivirana_varijabla naziv="DomainObject.Predmet.ProtuStrankaListFormatedWithAdress_1">
      <item>CD MEDIA ART j.d.o.o. za djelatnost marketinga, Kamila Pamukovića 1, 22211 Vodice</item>
    </derivirana_varijabla>
  </DomainObject.Predmet.ProtuStrankaListFormatedWithAdress>
  <DomainObject.Predmet.ProtuStrankaListFormatedWithAdressOIB>
    <izvorni_sadrzaj>
      <item>CD MEDIA ART j.d.o.o. za djelatnost marketinga, OIB 07354111016, Kamila Pamukovića 1, 22211 Vodice</item>
    </izvorni_sadrzaj>
    <derivirana_varijabla naziv="DomainObject.Predmet.ProtuStrankaListFormatedWithAdressOIB_1">
      <item>CD MEDIA ART j.d.o.o. za djelatnost marketinga, OIB 07354111016, Kamila Pamukovića 1, 22211 Vodice</item>
    </derivirana_varijabla>
  </DomainObject.Predmet.ProtuStrankaListFormatedWithAdressOIB>
  <DomainObject.Predmet.ProtuStrankaListNazivFormated>
    <izvorni_sadrzaj>
      <item>CD MEDIA ART j.d.o.o. za djelatnost marketinga</item>
    </izvorni_sadrzaj>
    <derivirana_varijabla naziv="DomainObject.Predmet.ProtuStrankaListNazivFormated_1">
      <item>CD MEDIA ART j.d.o.o. za djelatnost marketinga</item>
    </derivirana_varijabla>
  </DomainObject.Predmet.ProtuStrankaListNazivFormated>
  <DomainObject.Predmet.ProtuStrankaListNazivFormatedOIB>
    <izvorni_sadrzaj>
      <item>CD MEDIA ART j.d.o.o. za djelatnost marketinga, OIB 07354111016</item>
    </izvorni_sadrzaj>
    <derivirana_varijabla naziv="DomainObject.Predmet.ProtuStrankaListNazivFormatedOIB_1">
      <item>CD MEDIA ART j.d.o.o. za djelatnost marketinga, OIB 07354111016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CD MEDIA ART j.d.o.o. za djelatnost marketinga</izvorni_sadrzaj>
    <derivirana_varijabla naziv="DomainObject.Predmet.ProtustrankaIDrugi_1">CD MEDIA ART j.d.o.o. za djelatnost marketinga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CD MEDIA ART j.d.o.o. za djelatnost marketinga, OIB 07354111016, Kamila Pamukovića 1, 22211 Vodice</izvorni_sadrzaj>
    <derivirana_varijabla naziv="DomainObject.Predmet.ProtustrankaIDrugiAdressOIB_1">CD MEDIA ART j.d.o.o. za djelatnost marketinga, OIB 07354111016, Kamila Pamukovića 1,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CD MEDIA ART j.d.o.o. za djelatnost marketinga</item>
    </izvorni_sadrzaj>
    <derivirana_varijabla naziv="DomainObject.Predmet.SudioniciListNaziv_1">
      <item>FINA - Podružnica Šibenik</item>
      <item>CD MEDIA ART j.d.o.o. za djelatnost marketinga</item>
    </derivirana_varijabla>
  </DomainObject.Predmet.SudioniciListNaziv>
  <DomainObject.Predmet.SudioniciListAdressOIB>
    <izvorni_sadrzaj>
      <item>FINA - Podružnica Šibenik, OIB 85821130368, Perivoj L. Marune 1,22000 Šibenik</item>
      <item>CD MEDIA ART j.d.o.o. za djelatnost marketinga, OIB 07354111016, Kamila Pamukovića 1,22211 Vodice</item>
    </izvorni_sadrzaj>
    <derivirana_varijabla naziv="DomainObject.Predmet.SudioniciListAdressOIB_1">
      <item>FINA - Podružnica Šibenik, OIB 85821130368, Perivoj L. Marune 1,22000 Šibenik</item>
      <item>CD MEDIA ART j.d.o.o. za djelatnost marketinga, OIB 07354111016, Kamila Pamukovića 1,22211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07354111016</item>
    </izvorni_sadrzaj>
    <derivirana_varijabla naziv="DomainObject.Predmet.SudioniciListNazivOIB_1">
      <item>, OIB 85821130368</item>
      <item>, OIB 07354111016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3B6891-193F-42DB-8D9F-A29F9D70C6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164</properties:Words>
  <properties:Characters>917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2016-04-06T07:21:00Z</dcterms:created>
  <dc:creator>Ardena Bajlo</dc:creator>
  <cp:lastModifiedBy>Martina Kalmeta</cp:lastModifiedBy>
  <cp:lastPrinted>2016-04-05T13:09:00Z</cp:lastPrinted>
  <dcterms:modified xmlns:xsi="http://www.w3.org/2001/XMLSchema-instance" xsi:type="dcterms:W3CDTF">2016-04-07T06:18:00Z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