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985f" w14:paraId="e08985f" w:rsidRDefault="00FA3766" w:rsidP="00873465" w:rsidR="00DB1C0E" w:rsidRPr="00CD19D8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A3766" w:rsidP="00873465" w:rsidR="00FA3766" w:rsidRPr="00CD19D8">
      <w:pPr>
        <w:rPr>
          <w:b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 w:rsidRPr="00CD19D8">
      <w:r w:rsidRPr="00CD19D8">
        <w:t xml:space="preserve">Zagreb, </w:t>
      </w:r>
      <w:proofErr w:type="spellStart"/>
      <w:r w:rsidRPr="00CD19D8">
        <w:t>Amruševa</w:t>
      </w:r>
      <w:proofErr w:type="spellEnd"/>
      <w:r w:rsidRPr="00CD19D8">
        <w:t xml:space="preserve">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</w:t>
      </w:r>
      <w:proofErr w:type="spellStart"/>
      <w:r w:rsidR="00B87D16" w:rsidRPr="00CD19D8">
        <w:t>70</w:t>
      </w:r>
      <w:proofErr w:type="spellEnd"/>
      <w:r w:rsidR="00B87D16" w:rsidRPr="00CD19D8">
        <w:t>.</w:t>
      </w:r>
      <w:r w:rsidR="00873465" w:rsidRPr="00CD19D8">
        <w:t xml:space="preserve"> St-</w:t>
      </w:r>
      <w:r w:rsidR="006044F7">
        <w:t>2805</w:t>
      </w:r>
      <w:r w:rsidR="00873465" w:rsidRPr="00CD19D8">
        <w:t>/201</w:t>
      </w:r>
      <w:r w:rsidR="006044F7">
        <w:t>7</w:t>
      </w:r>
    </w:p>
    <w:p w:rsidRDefault="00DB1C0E" w:rsidP="00C065D0" w:rsidR="00DB1C0E" w:rsidRPr="00CD19D8"/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292A44" w:rsidP="00DB7C18" w:rsidR="006431E2" w:rsidRPr="00CD19D8">
      <w:pPr>
        <w:jc w:val="both"/>
      </w:pPr>
      <w:r w:rsidRPr="00292A44">
        <w:t>Trgovački sud u Zagrebu, po sucu Maji Jurovicki u stečajnom postupku nad duž</w:t>
      </w:r>
      <w:r w:rsidR="00C071A9">
        <w:t>nikom SRETNE NEKRETNINE d.o.o.-</w:t>
      </w:r>
      <w:r w:rsidR="00251113">
        <w:t xml:space="preserve">u stečaju, </w:t>
      </w:r>
      <w:r w:rsidRPr="00292A44">
        <w:t>OIB: 617934</w:t>
      </w:r>
      <w:r w:rsidR="00081F92">
        <w:t>31033, iz Zagreba, Krajiška 30,</w:t>
      </w:r>
      <w:r w:rsidRPr="00292A44">
        <w:t xml:space="preserve"> </w:t>
      </w:r>
      <w:r w:rsidR="00081F92">
        <w:t>20. studenog</w:t>
      </w:r>
      <w:r w:rsidR="00FD213A" w:rsidRPr="00FD213A">
        <w:t xml:space="preserve"> 2018. </w:t>
      </w:r>
      <w:r w:rsidR="00EA0FB1">
        <w:t xml:space="preserve"> </w:t>
      </w:r>
    </w:p>
    <w:p w:rsidRDefault="00DB1C0E" w:rsidP="000C3448" w:rsidR="000C3448" w:rsidRPr="00DA3D17">
      <w:pPr>
        <w:jc w:val="center"/>
      </w:pPr>
      <w:r w:rsidRPr="00DA3D17">
        <w:t xml:space="preserve">r i j e š i o       j </w:t>
      </w:r>
      <w:r w:rsidR="007D6D6E" w:rsidRPr="00DA3D17">
        <w:t>e</w:t>
      </w:r>
    </w:p>
    <w:p w:rsidRDefault="00B62652" w:rsidP="00B62652" w:rsidR="00B62652" w:rsidRPr="00B62652">
      <w:pPr>
        <w:jc w:val="both"/>
        <w:rPr>
          <w:b/>
        </w:rPr>
      </w:pPr>
    </w:p>
    <w:p w:rsidRDefault="00B62652" w:rsidP="00B62652" w:rsidR="005E6929">
      <w:pPr>
        <w:jc w:val="both"/>
      </w:pPr>
      <w:r w:rsidRPr="00C071A9">
        <w:t xml:space="preserve">I    Saziva se skupština vjerovnika u </w:t>
      </w:r>
      <w:r w:rsidR="00D558E9" w:rsidRPr="00C071A9">
        <w:t>stečajnom postupku nad dužniko</w:t>
      </w:r>
      <w:r w:rsidR="00C071A9" w:rsidRPr="00C071A9">
        <w:t xml:space="preserve">m SRETNE NEKRETNINE d.o.o.-u stečaju, OIB: 61793431033, iz Zagreba, Krajiška 30 </w:t>
      </w:r>
      <w:r w:rsidR="005E6929">
        <w:rPr>
          <w:b/>
        </w:rPr>
        <w:t>za dan  11. prosinca 2018. u 11,0</w:t>
      </w:r>
      <w:r w:rsidRPr="00D02675">
        <w:rPr>
          <w:b/>
        </w:rPr>
        <w:t>0 h</w:t>
      </w:r>
      <w:r w:rsidRPr="00C071A9">
        <w:t xml:space="preserve"> koja će se održati zgradi Trgovačkog suda u Zagrebu, Petrinjska 8, s</w:t>
      </w:r>
      <w:r w:rsidR="005E6929">
        <w:t>oba broj 30/I, dvorišna zgrada.</w:t>
      </w:r>
    </w:p>
    <w:p w:rsidRDefault="005E6929" w:rsidP="00B62652" w:rsidR="005E6929">
      <w:pPr>
        <w:jc w:val="both"/>
      </w:pPr>
    </w:p>
    <w:p w:rsidRDefault="005E6929" w:rsidP="00B62652" w:rsidR="00B62652" w:rsidRPr="00C071A9">
      <w:pPr>
        <w:jc w:val="both"/>
      </w:pPr>
      <w:r>
        <w:t xml:space="preserve"> Dnevni red</w:t>
      </w:r>
      <w:r w:rsidR="00B62652" w:rsidRPr="00C071A9">
        <w:t>:</w:t>
      </w:r>
    </w:p>
    <w:p w:rsidRDefault="00B62652" w:rsidP="00B62652" w:rsidR="00B62652" w:rsidRPr="00C071A9">
      <w:pPr>
        <w:jc w:val="both"/>
      </w:pPr>
    </w:p>
    <w:p w:rsidRDefault="00B62652" w:rsidP="00B62652" w:rsidR="00B62652" w:rsidRPr="00C071A9">
      <w:pPr>
        <w:jc w:val="both"/>
      </w:pPr>
      <w:r w:rsidRPr="00C071A9">
        <w:t>1.  Izvješće stečajnog upravitelja o dosada</w:t>
      </w:r>
      <w:r w:rsidR="006A4486">
        <w:t>šnjem tijeku stečajnog postupka</w:t>
      </w:r>
      <w:r w:rsidRPr="00C071A9">
        <w:t>.</w:t>
      </w:r>
    </w:p>
    <w:p w:rsidRDefault="00B62652" w:rsidP="00B62652" w:rsidR="00B62652" w:rsidRPr="00C071A9">
      <w:pPr>
        <w:jc w:val="both"/>
      </w:pPr>
    </w:p>
    <w:p w:rsidRDefault="00B62652" w:rsidP="00B62652" w:rsidR="00B62652">
      <w:pPr>
        <w:jc w:val="both"/>
      </w:pPr>
      <w:r w:rsidRPr="00C071A9">
        <w:t xml:space="preserve">2.   Donošenje odluke o </w:t>
      </w:r>
      <w:r w:rsidR="00F743E4">
        <w:t xml:space="preserve">pokretanju </w:t>
      </w:r>
      <w:r w:rsidR="00D134CA">
        <w:t>postupka radi pobijanja pravnih radnji stečajnog dužnika i podnošenja kaznene prijave zbog osnovane sumnje za počinjenje kaznenog djela iz čl. 249. Kaznenog zakona.</w:t>
      </w:r>
    </w:p>
    <w:p w:rsidRDefault="00D134CA" w:rsidP="00B62652" w:rsidR="00D134CA" w:rsidRPr="00C071A9">
      <w:pPr>
        <w:jc w:val="both"/>
      </w:pPr>
    </w:p>
    <w:p w:rsidRDefault="006A4486" w:rsidP="00B62652" w:rsidR="00B62652" w:rsidRPr="00C071A9">
      <w:pPr>
        <w:jc w:val="both"/>
      </w:pPr>
      <w:r>
        <w:t xml:space="preserve">II   </w:t>
      </w:r>
      <w:r w:rsidR="00B62652" w:rsidRPr="00C071A9">
        <w:t>Ovo rješenje će se objaviti mrežnoj stranici na e-oglasna ploča Trgovačkog  suda u Zagrebu.</w:t>
      </w:r>
    </w:p>
    <w:p w:rsidRDefault="00B62652" w:rsidP="00B62652" w:rsidR="00B62652" w:rsidRPr="00C071A9">
      <w:pPr>
        <w:jc w:val="both"/>
      </w:pPr>
    </w:p>
    <w:p w:rsidRDefault="00C071A9" w:rsidP="00B62652" w:rsidR="00B62652" w:rsidRPr="00C071A9">
      <w:pPr>
        <w:jc w:val="center"/>
      </w:pPr>
      <w:r>
        <w:t>Zagreb, 20. studenog</w:t>
      </w:r>
      <w:r w:rsidR="00B62652" w:rsidRPr="00C071A9">
        <w:t xml:space="preserve"> 2018.</w:t>
      </w:r>
    </w:p>
    <w:p w:rsidRDefault="00B62652" w:rsidP="00B62652" w:rsidR="00B62652" w:rsidRPr="00C071A9">
      <w:pPr>
        <w:jc w:val="both"/>
      </w:pPr>
    </w:p>
    <w:p w:rsidRDefault="00B62652" w:rsidP="00B62652" w:rsidR="00B62652">
      <w:pPr>
        <w:jc w:val="right"/>
      </w:pPr>
      <w:r w:rsidRPr="00C071A9">
        <w:tab/>
        <w:t xml:space="preserve"> SUDAC:</w:t>
      </w:r>
    </w:p>
    <w:p w:rsidRDefault="006A4486" w:rsidP="00B62652" w:rsidR="006A4486" w:rsidRPr="00C071A9">
      <w:pPr>
        <w:jc w:val="right"/>
      </w:pPr>
    </w:p>
    <w:p w:rsidRDefault="00B62652" w:rsidP="00B62652" w:rsidR="00B62652" w:rsidRPr="00C071A9">
      <w:pPr>
        <w:jc w:val="right"/>
      </w:pPr>
      <w:r w:rsidRPr="00C071A9">
        <w:t>Maji Jurovicki</w:t>
      </w:r>
      <w:r w:rsidR="00D64934">
        <w:t xml:space="preserve">, v.r. </w:t>
      </w:r>
    </w:p>
    <w:p w:rsidRDefault="00B62652" w:rsidP="00B62652" w:rsidR="00B62652" w:rsidRPr="00C071A9">
      <w:pPr>
        <w:jc w:val="both"/>
      </w:pPr>
    </w:p>
    <w:p w:rsidRDefault="00B62652" w:rsidP="00B62652" w:rsidR="00B62652" w:rsidRPr="00C071A9">
      <w:pPr>
        <w:jc w:val="both"/>
      </w:pPr>
      <w:r w:rsidRPr="00C071A9">
        <w:t>POUKA O PRAVNOM LIJEKU:</w:t>
      </w:r>
    </w:p>
    <w:p w:rsidRDefault="00B62652" w:rsidP="00B62652" w:rsidR="00B62652" w:rsidRPr="00C071A9">
      <w:pPr>
        <w:jc w:val="both"/>
      </w:pPr>
      <w:r w:rsidRPr="00C071A9">
        <w:t>Protiv ovog rješenja žalba nije dopuštena.</w:t>
      </w:r>
    </w:p>
    <w:p w:rsidRDefault="00B62652" w:rsidP="00B62652" w:rsidR="00B62652" w:rsidRPr="00C071A9">
      <w:pPr>
        <w:jc w:val="both"/>
      </w:pPr>
    </w:p>
    <w:p w:rsidRDefault="00D64934" w:rsidP="004F5146" w:rsidR="00D6493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64934" w:rsidP="004F5146" w:rsidR="00D64934">
      <w:pPr>
        <w:jc w:val="right"/>
      </w:pPr>
      <w:r>
        <w:t xml:space="preserve">Mirjana Gašparić </w:t>
      </w:r>
    </w:p>
    <w:p w:rsidRDefault="00B62652" w:rsidP="00B62652" w:rsidR="00B62652" w:rsidRPr="00C071A9">
      <w:pPr>
        <w:jc w:val="both"/>
      </w:pPr>
    </w:p>
    <w:sectPr w:rsidSect="00332D67" w:rsidR="00B62652" w:rsidRPr="00C071A9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2652">
          <w:rPr>
            <w:noProof/>
          </w:rPr>
          <w:t>2</w:t>
        </w:r>
        <w:r>
          <w:fldChar w:fldCharType="end"/>
        </w:r>
        <w:r w:rsidR="00C17868">
          <w:tab/>
          <w:t>70.St-2805/2017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1F92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6CF"/>
    <w:rsid w:val="00110CF3"/>
    <w:rsid w:val="00111F49"/>
    <w:rsid w:val="00112300"/>
    <w:rsid w:val="00113837"/>
    <w:rsid w:val="00113BB5"/>
    <w:rsid w:val="001170FC"/>
    <w:rsid w:val="00117A3B"/>
    <w:rsid w:val="001216EC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A6A18"/>
    <w:rsid w:val="001B19B3"/>
    <w:rsid w:val="001B39F1"/>
    <w:rsid w:val="001B3A7D"/>
    <w:rsid w:val="001B559B"/>
    <w:rsid w:val="001B62CE"/>
    <w:rsid w:val="001B6FF9"/>
    <w:rsid w:val="001B7538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4EBB"/>
    <w:rsid w:val="00215FAF"/>
    <w:rsid w:val="00217965"/>
    <w:rsid w:val="00220DF6"/>
    <w:rsid w:val="00220F12"/>
    <w:rsid w:val="002211B2"/>
    <w:rsid w:val="0022146A"/>
    <w:rsid w:val="00222F98"/>
    <w:rsid w:val="00226121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1113"/>
    <w:rsid w:val="00254298"/>
    <w:rsid w:val="00255156"/>
    <w:rsid w:val="002557A4"/>
    <w:rsid w:val="002568D9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2A44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7B5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E29D0"/>
    <w:rsid w:val="002E302A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433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F4C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452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3C8E"/>
    <w:rsid w:val="00456E1F"/>
    <w:rsid w:val="00457E1D"/>
    <w:rsid w:val="00460578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4DEE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D3C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2CA8"/>
    <w:rsid w:val="005B35D8"/>
    <w:rsid w:val="005B38B2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4F91"/>
    <w:rsid w:val="005E53E0"/>
    <w:rsid w:val="005E62CC"/>
    <w:rsid w:val="005E6929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44F7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1E2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5913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56F9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48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2C9B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160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B4B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1A2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5E8E"/>
    <w:rsid w:val="00976AB7"/>
    <w:rsid w:val="0097773C"/>
    <w:rsid w:val="00980BF5"/>
    <w:rsid w:val="009812BE"/>
    <w:rsid w:val="00981E6F"/>
    <w:rsid w:val="00987094"/>
    <w:rsid w:val="00990245"/>
    <w:rsid w:val="00991E17"/>
    <w:rsid w:val="00997708"/>
    <w:rsid w:val="009A0428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453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4BF7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2665D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0630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652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89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5D0"/>
    <w:rsid w:val="00C06F1A"/>
    <w:rsid w:val="00C071A9"/>
    <w:rsid w:val="00C07964"/>
    <w:rsid w:val="00C101EA"/>
    <w:rsid w:val="00C11538"/>
    <w:rsid w:val="00C11572"/>
    <w:rsid w:val="00C131D1"/>
    <w:rsid w:val="00C1383D"/>
    <w:rsid w:val="00C1546D"/>
    <w:rsid w:val="00C16118"/>
    <w:rsid w:val="00C16D19"/>
    <w:rsid w:val="00C173C2"/>
    <w:rsid w:val="00C17628"/>
    <w:rsid w:val="00C1786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44EA"/>
    <w:rsid w:val="00C947B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2675"/>
    <w:rsid w:val="00D04B37"/>
    <w:rsid w:val="00D06381"/>
    <w:rsid w:val="00D0643F"/>
    <w:rsid w:val="00D06891"/>
    <w:rsid w:val="00D06E51"/>
    <w:rsid w:val="00D0763E"/>
    <w:rsid w:val="00D11531"/>
    <w:rsid w:val="00D117F4"/>
    <w:rsid w:val="00D134CA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58E9"/>
    <w:rsid w:val="00D56D65"/>
    <w:rsid w:val="00D57222"/>
    <w:rsid w:val="00D603C3"/>
    <w:rsid w:val="00D6170B"/>
    <w:rsid w:val="00D64934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3D17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6F83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0FB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17C"/>
    <w:rsid w:val="00ED7429"/>
    <w:rsid w:val="00ED7953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1F1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3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002E"/>
    <w:rsid w:val="00F94772"/>
    <w:rsid w:val="00F95245"/>
    <w:rsid w:val="00F95A9D"/>
    <w:rsid w:val="00F95EC7"/>
    <w:rsid w:val="00F97738"/>
    <w:rsid w:val="00F97790"/>
    <w:rsid w:val="00FA1E74"/>
    <w:rsid w:val="00FA3500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13A"/>
    <w:rsid w:val="00FD23F8"/>
    <w:rsid w:val="00FD2A4D"/>
    <w:rsid w:val="00FD4280"/>
    <w:rsid w:val="00FD665A"/>
    <w:rsid w:val="00FD6AE7"/>
    <w:rsid w:val="00FE0CD2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934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934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934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934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934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934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934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934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St-2805/2017</izvorni_sadrzaj>
    <derivirana_varijabla naziv="DomainObject.Predmet.OznakaBroj_1">St-2805/2017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SRETNE NEKRETNINE d.o.o. zastupanog po punomoćniku MISLAV KARAMATIĆ; ZOU Zdravko Baburak &amp; Dijana Brezak &amp; Zrinka Grabas; Vanda Kovačević Gelenčer</izvorni_sadrzaj>
    <derivirana_varijabla naziv="DomainObject.Predmet.ProtustrankaFormated_1">  SRETNE NEKRETNINE d.o.o. zastupanog po punomoćniku MISLAV KARAMATIĆ; ZOU Zdravko Baburak &amp; Dijana Brezak &amp; Zrinka Grabas; Vanda Kovačević Gelenčer</derivirana_varijabla>
  </DomainObject.Predmet.ProtustrankaFormated>
  <DomainObject.Predmet.ProtustrankaFormatedOIB>
    <izvorni_sadrzaj>  SRETNE NEKRETNINE d.o.o., OIB 61793431033 zastupanog po punomoćniku MISLAV KARAMATIĆ; ZOU Zdravko Baburak &amp; Dijana Brezak &amp; Zrinka Grabas; Vanda Kovačević Gelenčer</izvorni_sadrzaj>
    <derivirana_varijabla naziv="DomainObject.Predmet.ProtustrankaFormatedOIB_1">  SRETNE NEKRETNINE d.o.o., OIB 61793431033 zastupanog po punomoćniku MISLAV KARAMATIĆ; ZOU Zdravko Baburak &amp; Dijana Brezak &amp; Zrinka Grabas; Vanda Kovačević Gelenčer</derivirana_varijabla>
  </DomainObject.Predmet.ProtustrankaFormatedOIB>
  <DomainObject.Predmet.ProtustrankaFormatedWithAdress>
    <izvorni_sadrzaj> SRETNE NEKRETNINE d.o.o., Krajiška 30, 10000 Zagreb zastupanog po punomoćniku MISLAV KARAMATIĆ; ZOU Zdravko Baburak &amp; Dijana Brezak &amp; Zrinka Grabas; Vanda Kovačević Gelenčer</izvorni_sadrzaj>
    <derivirana_varijabla naziv="DomainObject.Predmet.ProtustrankaFormatedWithAdress_1"> SRETNE NEKRETNINE d.o.o., Krajiška 30, 10000 Zagreb zastupanog po punomoćniku MISLAV KARAMATIĆ; ZOU Zdravko Baburak &amp; Dijana Brezak &amp; Zrinka Grabas; Vanda Kovačević Gelenčer</derivirana_varijabla>
  </DomainObject.Predmet.ProtustrankaFormatedWithAdress>
  <DomainObject.Predmet.ProtustrankaFormatedWithAdressOIB>
    <izvorni_sadrzaj> SRETNE NEKRETNINE d.o.o., OIB 61793431033, Krajiška 30, 10000 Zagreb zastupanog po punomoćniku MISLAV KARAMATIĆ; ZOU Zdravko Baburak &amp; Dijana Brezak &amp; Zrinka Grabas; Vanda Kovačević Gelenčer</izvorni_sadrzaj>
    <derivirana_varijabla naziv="DomainObject.Predmet.ProtustrankaFormatedWithAdressOIB_1"> SRETNE NEKRETNINE d.o.o., OIB 61793431033, Krajiška 30, 10000 Zagreb zastupanog po punomoćniku MISLAV KARAMATIĆ; ZOU Zdravko Baburak &amp; Dijana Brezak &amp; Zrinka Grabas; Vanda Kovačević Gelenčer</derivirana_varijabla>
  </DomainObject.Predmet.ProtustrankaFormatedWithAdressOIB>
  <DomainObject.Predmet.ProtustrankaWithAdress>
    <izvorni_sadrzaj>SRETNE NEKRETNINE d.o.o. Krajiška 30, 10000 Zagreb</izvorni_sadrzaj>
    <derivirana_varijabla naziv="DomainObject.Predmet.ProtustrankaWithAdress_1">SRETNE NEKRETNINE d.o.o. Krajiška 30, 10000 Zagreb</derivirana_varijabla>
  </DomainObject.Predmet.ProtustrankaWithAdress>
  <DomainObject.Predmet.ProtustrankaWithAdressOIB>
    <izvorni_sadrzaj>SRETNE NEKRETNINE d.o.o., OIB 61793431033, Krajiška 30, 10000 Zagreb</izvorni_sadrzaj>
    <derivirana_varijabla naziv="DomainObject.Predmet.ProtustrankaWithAdressOIB_1">SRETNE NEKRETNINE d.o.o., OIB 61793431033, Krajiška 30, 10000 Zagreb</derivirana_varijabla>
  </DomainObject.Predmet.ProtustrankaWithAdressOIB>
  <DomainObject.Predmet.ProtustrankaNazivFormated>
    <izvorni_sadrzaj>SRETNE NEKRETNINE d.o.o.</izvorni_sadrzaj>
    <derivirana_varijabla naziv="DomainObject.Predmet.ProtustrankaNazivFormated_1">SRETNE NEKRETNINE d.o.o.</derivirana_varijabla>
  </DomainObject.Predmet.ProtustrankaNazivFormated>
  <DomainObject.Predmet.ProtustrankaNazivFormatedOIB>
    <izvorni_sadrzaj>SRETNE NEKRETNINE d.o.o., OIB 61793431033</izvorni_sadrzaj>
    <derivirana_varijabla naziv="DomainObject.Predmet.ProtustrankaNazivFormatedOIB_1">SRETNE NEKRETNINE d.o.o., OIB 61793431033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Raiffeisenlandesbank Kärnten -Rechenzentrum und Revisionsverband reg. Gen.m.b.H zastupanog po punomoćniku BUTERIN&amp;POSAVEC odvjetničko društvo, d.o.o.</izvorni_sadrzaj>
    <derivirana_varijabla naziv="DomainObject.Predmet.StrankaFormated_1">  FINA Regionalni centar Zagreb; Raiffeisenlandesbank Kärnten -Rechenzentrum und Revisionsverband reg. Gen.m.b.H zastupanog po punomoćniku BUTERIN&amp;POSAVEC odvjetničko društvo, d.o.o.</derivirana_varijabla>
  </DomainObject.Predmet.StrankaFormated>
  <DomainObject.Predmet.StrankaFormatedOIB>
    <izvorni_sadrzaj>  FINA Regionalni centar Zagreb, OIB 85821130368; Raiffeisenlandesbank Kärnten -Rechenzentrum und Revisionsverband reg. Gen.m.b.H, OIB 00000000001 zastupanog po punomoćniku BUTERIN&amp;POSAVEC odvjetničko društvo, d.o.o.</izvorni_sadrzaj>
    <derivirana_varijabla naziv="DomainObject.Predmet.StrankaFormatedOIB_1">  FINA Regionalni centar Zagreb, OIB 85821130368; Raiffeisenlandesbank Kärnten -Rechenzentrum und Revisionsverband reg. Gen.m.b.H, OIB 00000000001 zastupanog po punomoćniku BUTERIN&amp;POSAVEC odvjetničko društvo, d.o.o.</derivirana_varijabla>
  </DomainObject.Predmet.StrankaFormatedOIB>
  <DomainObject.Predmet.StrankaFormatedWithAdress>
    <izvorni_sadrzaj> FINA Regionalni centar Zagreb, Trg svibanjskih žrtava 1995. 1, 10000 Zagreb; Raiffeisenlandesbank Kärnten -Rechenzentrum und Revisionsverband reg. Gen.m.b.H, Raiffeisenplatz 1, Klagenfurt zastupanog po punomoćniku BUTERIN&amp;POSAVEC odvjetničko društvo, d.o.o.</izvorni_sadrzaj>
    <derivirana_varijabla naziv="DomainObject.Predmet.StrankaFormatedWithAdress_1"> FINA Regionalni centar Zagreb, Trg svibanjskih žrtava 1995. 1, 10000 Zagreb; Raiffeisenlandesbank Kärnten -Rechenzentrum und Revisionsverband reg. Gen.m.b.H, Raiffeisenplatz 1, Klagenfurt zastupanog po punomoćniku BUTERIN&amp;POSAVEC odvjetničko društvo, d.o.o.</derivirana_varijabla>
  </DomainObject.Predmet.StrankaFormatedWithAdress>
  <DomainObject.Predmet.StrankaFormatedWithAdressOIB>
    <izvorni_sadrzaj> FINA Regionalni centar Zagreb, OIB 85821130368, Trg svibanjskih žrtava 1995. 1, 10000 Zagreb; Raiffeisenlandesbank Kärnten -Rechenzentrum und Revisionsverband reg. Gen.m.b.H, OIB 00000000001, Raiffeisenplatz 1, Klagenfurt zastupanog po punomoćniku BUTERIN&amp;POSAVEC odvjetničko društvo, d.o.o.</izvorni_sadrzaj>
    <derivirana_varijabla naziv="DomainObject.Predmet.StrankaFormatedWithAdressOIB_1"> FINA Regionalni centar Zagreb, OIB 85821130368, Trg svibanjskih žrtava 1995. 1, 10000 Zagreb; Raiffeisenlandesbank Kärnten -Rechenzentrum und Revisionsverband reg. Gen.m.b.H, OIB 00000000001, Raiffeisenplatz 1, Klagenfurt zastupanog po punomoćniku BUTERIN&amp;POSAVEC odvjetničko društvo, d.o.o.</derivirana_varijabla>
  </DomainObject.Predmet.StrankaFormatedWithAdressOIB>
  <DomainObject.Predmet.StrankaWithAdress>
    <izvorni_sadrzaj>FINA Regionalni centar Zagreb Trg svibanjskih žrtava 1995. 1,10000 Zagreb,Raiffeisenlandesbank Kärnten -Rechenzentrum und Revisionsverband reg. Gen.m.b.H Raiffeisenplatz 1,Klagenfurt</izvorni_sadrzaj>
    <derivirana_varijabla naziv="DomainObject.Predmet.StrankaWithAdress_1">FINA Regionalni centar Zagreb Trg svibanjskih žrtava 1995. 1,10000 Zagreb,Raiffeisenlandesbank Kärnten -Rechenzentrum und Revisionsverband reg. Gen.m.b.H Raiffeisenplatz 1,Klagenfurt</derivirana_varijabla>
  </DomainObject.Predmet.StrankaWithAdress>
  <DomainObject.Predmet.StrankaWithAdressOIB>
    <izvorni_sadrzaj>FINA Regionalni centar Zagreb, OIB 85821130368, Trg svibanjskih žrtava 1995. 1,10000 Zagreb,Raiffeisenlandesbank Kärnten -Rechenzentrum und Revisionsverband reg. Gen.m.b.H, OIB 00000000001, Raiffeisenplatz 1,Klagenfurt</izvorni_sadrzaj>
    <derivirana_varijabla naziv="DomainObject.Predmet.StrankaWithAdressOIB_1">FINA Regionalni centar Zagreb, OIB 85821130368, Trg svibanjskih žrtava 1995. 1,10000 Zagreb,Raiffeisenlandesbank Kärnten -Rechenzentrum und Revisionsverband reg. Gen.m.b.H, OIB 00000000001, Raiffeisenplatz 1,Klagenfurt</derivirana_varijabla>
  </DomainObject.Predmet.StrankaWithAdressOIB>
  <DomainObject.Predmet.StrankaNazivFormated>
    <izvorni_sadrzaj>FINA Regionalni centar Zagreb,Raiffeisenlandesbank Kärnten -Rechenzentrum und Revisionsverband reg. Gen.m.b.H</izvorni_sadrzaj>
    <derivirana_varijabla naziv="DomainObject.Predmet.StrankaNazivFormated_1">FINA Regionalni centar Zagreb,Raiffeisenlandesbank Kärnten -Rechenzentrum und Revisionsverband reg. Gen.m.b.H</derivirana_varijabla>
  </DomainObject.Predmet.StrankaNazivFormated>
  <DomainObject.Predmet.StrankaNazivFormatedOIB>
    <izvorni_sadrzaj>FINA Regionalni centar Zagreb, OIB 85821130368,Raiffeisenlandesbank Kärnten -Rechenzentrum und Revisionsverband reg. Gen.m.b.H, OIB 00000000001</izvorni_sadrzaj>
    <derivirana_varijabla naziv="DomainObject.Predmet.StrankaNazivFormatedOIB_1">FINA Regionalni centar Zagreb, OIB 85821130368,Raiffeisenlandesbank Kärnten -Rechenzentrum und Revisionsverband reg. Gen.m.b.H,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Raiffeisenlandesbank Kärnten -Rechenzentrum und Revisionsverband reg. Gen.m.b.H zastupanog po punomoćniku BUTERIN&amp;POSAVEC odvjetničko društvo, d.o.o.</item>
    </izvorni_sadrzaj>
    <derivirana_varijabla naziv="DomainObject.Predmet.StrankaListFormated_1">
      <item>FINA Regionalni centar Zagreb</item>
      <item>Raiffeisenlandesbank Kärnten -Rechenzentrum und Revisionsverband reg. Gen.m.b.H zastupanog po punomoćniku BUTERIN&amp;POSAVEC odvjetničko društvo, d.o.o.</item>
    </derivirana_varijabla>
  </DomainObject.Predmet.StrankaListFormated>
  <DomainObject.Predmet.StrankaListFormatedOIB>
    <izvorni_sadrzaj>
      <item>FINA Regionalni centar Zagreb, OIB 85821130368</item>
      <item>Raiffeisenlandesbank Kärnten -Rechenzentrum und Revisionsverband reg. Gen.m.b.H, OIB 00000000001 zastupanog po punomoćniku BUTERIN&amp;POSAVEC odvjetničko društvo, d.o.o.</item>
    </izvorni_sadrzaj>
    <derivirana_varijabla naziv="DomainObject.Predmet.StrankaListFormatedOIB_1">
      <item>FINA Regionalni centar Zagreb, OIB 85821130368</item>
      <item>Raiffeisenlandesbank Kärnten -Rechenzentrum und Revisionsverband reg. Gen.m.b.H, OIB 00000000001 zastupanog po punomoćniku BUTERIN&amp;POSAVEC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Raiffeisenlandesbank Kärnten -Rechenzentrum und Revisionsverband reg. Gen.m.b.H, Raiffeisenplatz 1, Klagenfurt zastupanog po punomoćniku BUTERIN&amp;POSAVEC odvjetničko društvo, d.o.o.</item>
    </izvorni_sadrzaj>
    <derivirana_varijabla naziv="DomainObject.Predmet.StrankaListFormatedWithAdress_1">
      <item>FINA Regionalni centar Zagreb, Trg svibanjskih žrtava 1995. 1, 10000 Zagreb</item>
      <item>Raiffeisenlandesbank Kärnten -Rechenzentrum und Revisionsverband reg. Gen.m.b.H, Raiffeisenplatz 1, Klagenfurt zastupanog po punomoćniku BUTERIN&amp;POSAVEC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Raiffeisenlandesbank Kärnten -Rechenzentrum und Revisionsverband reg. Gen.m.b.H, OIB 00000000001, Raiffeisenplatz 1, Klagenfurt zastupanog po punomoćniku BUTERIN&amp;POSAVEC odvjetničko društvo, d.o.o.</item>
    </izvorni_sadrzaj>
    <derivirana_varijabla naziv="DomainObject.Predmet.StrankaListFormatedWithAdressOIB_1">
      <item>FINA Regionalni centar Zagreb, OIB 85821130368, Trg svibanjskih žrtava 1995. 1, 10000 Zagreb</item>
      <item>Raiffeisenlandesbank Kärnten -Rechenzentrum und Revisionsverband reg. Gen.m.b.H, OIB 00000000001, Raiffeisenplatz 1, Klagenfurt zastupanog po punomoćniku BUTERIN&amp;POSAVEC odvjetničko društvo, d.o.o.</item>
    </derivirana_varijabla>
  </DomainObject.Predmet.StrankaListFormatedWithAdressOIB>
  <DomainObject.Predmet.StrankaListNazivFormated>
    <izvorni_sadrzaj>
      <item>FINA Regionalni centar Zagreb</item>
      <item>Raiffeisenlandesbank Kärnten -Rechenzentrum und Revisionsverband reg. Gen.m.b.H</item>
    </izvorni_sadrzaj>
    <derivirana_varijabla naziv="DomainObject.Predmet.StrankaListNazivFormated_1">
      <item>FINA Regionalni centar Zagreb</item>
      <item>Raiffeisenlandesbank Kärnten -Rechenzentrum und Revisionsverband reg. Gen.m.b.H</item>
    </derivirana_varijabla>
  </DomainObject.Predmet.StrankaListNazivFormated>
  <DomainObject.Predmet.StrankaListNazivFormatedOIB>
    <izvorni_sadrzaj>
      <item>FINA Regionalni centar Zagreb, OIB 85821130368</item>
      <item>Raiffeisenlandesbank Kärnten -Rechenzentrum und Revisionsverband reg. Gen.m.b.H, OIB 00000000001</item>
    </izvorni_sadrzaj>
    <derivirana_varijabla naziv="DomainObject.Predmet.StrankaListNazivFormatedOIB_1">
      <item>FINA Regionalni centar Zagreb, OIB 85821130368</item>
      <item>Raiffeisenlandesbank Kärnten -Rechenzentrum und Revisionsverband reg. Gen.m.b.H, OIB 00000000001</item>
    </derivirana_varijabla>
  </DomainObject.Predmet.StrankaListNazivFormatedOIB>
  <DomainObject.Predmet.ProtuStrankaListFormated>
    <izvorni_sadrzaj>
      <item>SRETNE NEKRETNINE d.o.o. zastupanog po punomoćniku MISLAV KARAMATIĆ; ZOU Zdravko Baburak &amp; Dijana Brezak &amp; Zrinka Grabas; Vanda Kovačević Gelenčer</item>
    </izvorni_sadrzaj>
    <derivirana_varijabla naziv="DomainObject.Predmet.ProtuStrankaListFormated_1">
      <item>SRETNE NEKRETNINE d.o.o. zastupanog po punomoćniku MISLAV KARAMATIĆ; ZOU Zdravko Baburak &amp; Dijana Brezak &amp; Zrinka Grabas; Vanda Kovačević Gelenčer</item>
    </derivirana_varijabla>
  </DomainObject.Predmet.ProtuStrankaListFormated>
  <DomainObject.Predmet.ProtuStrankaListFormatedOIB>
    <izvorni_sadrzaj>
      <item>SRETNE NEKRETNINE d.o.o., OIB 61793431033 zastupanog po punomoćniku MISLAV KARAMATIĆ; ZOU Zdravko Baburak &amp; Dijana Brezak &amp; Zrinka Grabas; Vanda Kovačević Gelenčer</item>
    </izvorni_sadrzaj>
    <derivirana_varijabla naziv="DomainObject.Predmet.ProtuStrankaListFormatedOIB_1">
      <item>SRETNE NEKRETNINE d.o.o., OIB 61793431033 zastupanog po punomoćniku MISLAV KARAMATIĆ; ZOU Zdravko Baburak &amp; Dijana Brezak &amp; Zrinka Grabas; Vanda Kovačević Gelenčer</item>
    </derivirana_varijabla>
  </DomainObject.Predmet.ProtuStrankaListFormatedOIB>
  <DomainObject.Predmet.ProtuStrankaListFormatedWithAdress>
    <izvorni_sadrzaj>
      <item>SRETNE NEKRETNINE d.o.o., Krajiška 30, 10000 Zagreb zastupanog po punomoćniku MISLAV KARAMATIĆ; ZOU Zdravko Baburak &amp; Dijana Brezak &amp; Zrinka Grabas; Vanda Kovačević Gelenčer</item>
    </izvorni_sadrzaj>
    <derivirana_varijabla naziv="DomainObject.Predmet.ProtuStrankaListFormatedWithAdress_1">
      <item>SRETNE NEKRETNINE d.o.o., Krajiška 30, 10000 Zagreb zastupanog po punomoćniku MISLAV KARAMATIĆ; ZOU Zdravko Baburak &amp; Dijana Brezak &amp; Zrinka Grabas; Vanda Kovačević Gelenčer</item>
    </derivirana_varijabla>
  </DomainObject.Predmet.ProtuStrankaListFormatedWithAdress>
  <DomainObject.Predmet.ProtuStrankaListFormatedWithAdressOIB>
    <izvorni_sadrzaj>
      <item>SRETNE NEKRETNINE d.o.o., OIB 61793431033, Krajiška 30, 10000 Zagreb zastupanog po punomoćniku MISLAV KARAMATIĆ; ZOU Zdravko Baburak &amp; Dijana Brezak &amp; Zrinka Grabas; Vanda Kovačević Gelenčer</item>
    </izvorni_sadrzaj>
    <derivirana_varijabla naziv="DomainObject.Predmet.ProtuStrankaListFormatedWithAdressOIB_1">
      <item>SRETNE NEKRETNINE d.o.o., OIB 61793431033, Krajiška 30, 10000 Zagreb zastupanog po punomoćniku MISLAV KARAMATIĆ; ZOU Zdravko Baburak &amp; Dijana Brezak &amp; Zrinka Grabas; Vanda Kovačević Gelenčer</item>
    </derivirana_varijabla>
  </DomainObject.Predmet.ProtuStrankaListFormatedWithAdressOIB>
  <DomainObject.Predmet.ProtuStrankaListNazivFormated>
    <izvorni_sadrzaj>
      <item>SRETNE NEKRETNINE d.o.o.</item>
    </izvorni_sadrzaj>
    <derivirana_varijabla naziv="DomainObject.Predmet.ProtuStrankaListNazivFormated_1">
      <item>SRETNE NEKRETNINE d.o.o.</item>
    </derivirana_varijabla>
  </DomainObject.Predmet.ProtuStrankaListNazivFormated>
  <DomainObject.Predmet.ProtuStrankaListNazivFormatedOIB>
    <izvorni_sadrzaj>
      <item>SRETNE NEKRETNINE d.o.o., OIB 61793431033</item>
    </izvorni_sadrzaj>
    <derivirana_varijabla naziv="DomainObject.Predmet.ProtuStrankaListNazivFormatedOIB_1">
      <item>SRETNE NEKRETNINE d.o.o., OIB 61793431033</item>
    </derivirana_varijabla>
  </DomainObject.Predmet.ProtuStrankaListNazivFormatedOIB>
  <DomainObject.Predmet.OstaliListFormated>
    <izvorni_sadrzaj>
      <item>MISLAV KARAMATIĆ punomoćnik sudionika u postupku SRETNE NEKRETNINE d.o.o.</item>
      <item>ZOU Zdravko Baburak &amp; Dijana Brezak &amp; Zrinka Grabas punomoćnik sudionika u postupku SRETNE NEKRETNINE d.o.o.</item>
      <item>BUTERIN&amp;POSAVEC odvjetničko društvo, d.o.o. punomoćnik sudionika u postupku Raiffeisenlandesbank Kärnten -Rechenzentrum und Revisionsverband reg. Gen.m.b.H</item>
      <item>Vanda Kovačević Gelenčer punomoćnica sudionika u postupku SRETNE NEKRETNINE d.o.o.</item>
    </izvorni_sadrzaj>
    <derivirana_varijabla naziv="DomainObject.Predmet.OstaliListFormated_1">
      <item>MISLAV KARAMATIĆ punomoćnik sudionika u postupku SRETNE NEKRETNINE d.o.o.</item>
      <item>ZOU Zdravko Baburak &amp; Dijana Brezak &amp; Zrinka Grabas punomoćnik sudionika u postupku SRETNE NEKRETNINE d.o.o.</item>
      <item>BUTERIN&amp;POSAVEC odvjetničko društvo, d.o.o. punomoćnik sudionika u postupku Raiffeisenlandesbank Kärnten -Rechenzentrum und Revisionsverband reg. Gen.m.b.H</item>
      <item>Vanda Kovačević Gelenčer punomoćnica sudionika u postupku SRETNE NEKRETNINE d.o.o.</item>
    </derivirana_varijabla>
  </DomainObject.Predmet.OstaliListFormated>
  <DomainObject.Predmet.OstaliListFormatedOIB>
    <izvorni_sadrzaj>
      <item>MISLAV KARAMATIĆ, OIB 49518582460 punomoćnik sudionika u postupku SRETNE NEKRETNINE d.o.o.</item>
      <item>ZOU Zdravko Baburak &amp; Dijana Brezak &amp; Zrinka Grabas punomoćnik sudionika u postupku SRETNE NEKRETNINE d.o.o.</item>
      <item>BUTERIN&amp;POSAVEC odvjetničko društvo, d.o.o., OIB 88443826619 punomoćnik sudionika u postupku Raiffeisenlandesbank Kärnten -Rechenzentrum und Revisionsverband reg. Gen.m.b.H</item>
      <item>Vanda Kovačević Gelenčer, OIB 48951193011 punomoćnica sudionika u postupku SRETNE NEKRETNINE d.o.o.</item>
    </izvorni_sadrzaj>
    <derivirana_varijabla naziv="DomainObject.Predmet.OstaliListFormatedOIB_1">
      <item>MISLAV KARAMATIĆ, OIB 49518582460 punomoćnik sudionika u postupku SRETNE NEKRETNINE d.o.o.</item>
      <item>ZOU Zdravko Baburak &amp; Dijana Brezak &amp; Zrinka Grabas punomoćnik sudionika u postupku SRETNE NEKRETNINE d.o.o.</item>
      <item>BUTERIN&amp;POSAVEC odvjetničko društvo, d.o.o., OIB 88443826619 punomoćnik sudionika u postupku Raiffeisenlandesbank Kärnten -Rechenzentrum und Revisionsverband reg. Gen.m.b.H</item>
      <item>Vanda Kovačević Gelenčer, OIB 48951193011 punomoćnica sudionika u postupku SRETNE NEKRETNINE d.o.o.</item>
    </derivirana_varijabla>
  </DomainObject.Predmet.OstaliListFormatedOIB>
  <DomainObject.Predmet.OstaliListFormatedWithAdress>
    <izvorni_sadrzaj>
      <item>MISLAV KARAMATIĆ,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Draškovićeva 82, 10000 Zagreb punomoćnik sudionika u postupku Raiffeisenlandesbank Kärnten -Rechenzentrum und Revisionsverband reg. Gen.m.b.H</item>
      <item>Vanda Kovačević Gelenčer, Antuna Mihanovića 13, 33000 Virovitica punomoćnica sudionika u postupku SRETNE NEKRETNINE d.o.o.</item>
    </izvorni_sadrzaj>
    <derivirana_varijabla naziv="DomainObject.Predmet.OstaliListFormatedWithAdress_1">
      <item>MISLAV KARAMATIĆ,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Draškovićeva 82, 10000 Zagreb punomoćnik sudionika u postupku Raiffeisenlandesbank Kärnten -Rechenzentrum und Revisionsverband reg. Gen.m.b.H</item>
      <item>Vanda Kovačević Gelenčer, Antuna Mihanovića 13, 33000 Virovitica punomoćnica sudionika u postupku SRETNE NEKRETNINE d.o.o.</item>
    </derivirana_varijabla>
  </DomainObject.Predmet.OstaliListFormatedWithAdress>
  <DomainObject.Predmet.OstaliListFormatedWithAdressOIB>
    <izvorni_sadrzaj>
      <item>MISLAV KARAMATIĆ, OIB 49518582460,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OIB 88443826619, Draškovićeva 82, 10000 Zagreb punomoćnik sudionika u postupku Raiffeisenlandesbank Kärnten -Rechenzentrum und Revisionsverband reg. Gen.m.b.H</item>
      <item>Vanda Kovačević Gelenčer, OIB 48951193011, Antuna Mihanovića 13, 33000 Virovitica punomoćnica sudionika u postupku SRETNE NEKRETNINE d.o.o.</item>
    </izvorni_sadrzaj>
    <derivirana_varijabla naziv="DomainObject.Predmet.OstaliListFormatedWithAdressOIB_1">
      <item>MISLAV KARAMATIĆ, OIB 49518582460,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OIB 88443826619, Draškovićeva 82, 10000 Zagreb punomoćnik sudionika u postupku Raiffeisenlandesbank Kärnten -Rechenzentrum und Revisionsverband reg. Gen.m.b.H</item>
      <item>Vanda Kovačević Gelenčer, OIB 48951193011, Antuna Mihanovića 13, 33000 Virovitica punomoćnica sudionika u postupku SRETNE NEKRETNINE d.o.o.</item>
    </derivirana_varijabla>
  </DomainObject.Predmet.OstaliListFormatedWithAdressOIB>
  <DomainObject.Predmet.OstaliListNazivFormated>
    <izvorni_sadrzaj>
      <item>MISLAV KARAMATIĆ</item>
      <item>ZOU Zdravko Baburak &amp; Dijana Brezak &amp; Zrinka Grabas</item>
      <item>BUTERIN&amp;POSAVEC odvjetničko društvo, d.o.o.</item>
      <item>Vanda Kovačević Gelenčer</item>
    </izvorni_sadrzaj>
    <derivirana_varijabla naziv="DomainObject.Predmet.OstaliListNazivFormated_1">
      <item>MISLAV KARAMATIĆ</item>
      <item>ZOU Zdravko Baburak &amp; Dijana Brezak &amp; Zrinka Grabas</item>
      <item>BUTERIN&amp;POSAVEC odvjetničko društvo, d.o.o.</item>
      <item>Vanda Kovačević Gelenčer</item>
    </derivirana_varijabla>
  </DomainObject.Predmet.OstaliListNazivFormated>
  <DomainObject.Predmet.OstaliListNazivFormatedOIB>
    <izvorni_sadrzaj>
      <item>MISLAV KARAMATIĆ, OIB 49518582460</item>
      <item>ZOU Zdravko Baburak &amp; Dijana Brezak &amp; Zrinka Grabas</item>
      <item>BUTERIN&amp;POSAVEC odvjetničko društvo, d.o.o., OIB 88443826619</item>
      <item>Vanda Kovačević Gelenčer, OIB 48951193011</item>
    </izvorni_sadrzaj>
    <derivirana_varijabla naziv="DomainObject.Predmet.OstaliListNazivFormatedOIB_1">
      <item>MISLAV KARAMATIĆ, OIB 49518582460</item>
      <item>ZOU Zdravko Baburak &amp; Dijana Brezak &amp; Zrinka Grabas</item>
      <item>BUTERIN&amp;POSAVEC odvjetničko društvo, d.o.o., OIB 88443826619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SRETNE NEKRETNINE d.o.o.</izvorni_sadrzaj>
    <derivirana_varijabla naziv="DomainObject.Predmet.ProtustrankaIDrugi_1">SRETNE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SRETNE NEKRETNINE d.o.o., OIB 61793431033, Krajiška 30, 10000 Zagreb</izvorni_sadrzaj>
    <derivirana_varijabla naziv="DomainObject.Predmet.ProtustrankaIDrugiAdressOIB_1">SRETNE NEKRETNINE d.o.o., OIB 61793431033,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SRETNE NEKRETNINE d.o.o.</item>
      <item>FINA Regionalni centar Zagreb</item>
      <item>MISLAV KARAMATIĆ</item>
      <item>ZOU Zdravko Baburak &amp; Dijana Brezak &amp; Zrinka Grabas</item>
      <item>Raiffeisenlandesbank Kärnten -Rechenzentrum und Revisionsverband reg. Gen.m.b.H</item>
      <item>BUTERIN&amp;POSAVEC odvjetničko društvo, d.o.o.</item>
      <item>Vanda Kovačević Gelenčer</item>
    </izvorni_sadrzaj>
    <derivirana_varijabla naziv="DomainObject.Predmet.SudioniciListNaziv_1">
      <item>SRETNE NEKRETNINE d.o.o.</item>
      <item>FINA Regionalni centar Zagreb</item>
      <item>MISLAV KARAMATIĆ</item>
      <item>ZOU Zdravko Baburak &amp; Dijana Brezak &amp; Zrinka Grabas</item>
      <item>Raiffeisenlandesbank Kärnten -Rechenzentrum und Revisionsverband reg. Gen.m.b.H</item>
      <item>BUTERIN&amp;POSAVEC odvjetničko društvo, d.o.o.</item>
      <item>Vanda Kovačević Gelenčer</item>
    </derivirana_varijabla>
  </DomainObject.Predmet.SudioniciListNaziv>
  <DomainObject.Predmet.SudioniciListAdressOIB>
    <izvorni_sadrzaj>
      <item>SRETNE NEKRETNINE d.o.o., OIB 61793431033, Krajiška 30,10000 Zagreb</item>
      <item>FINA Regionalni centar Zagreb, OIB 85821130368, Trg svibanjskih žrtava 1995. 1,10000 Zagreb</item>
      <item>MISLAV KARAMATIĆ, OIB 49518582460, Vugrovečka 9,10360 Dobrodol</item>
      <item>ZOU Zdravko Baburak &amp; Dijana Brezak &amp; Zrinka Grabas, Strojarska 2,10000 Zagreb</item>
      <item>Raiffeisenlandesbank Kärnten -Rechenzentrum und Revisionsverband reg. Gen.m.b.H, OIB 00000000001, Raiffeisenplatz 1,Klagenfurt</item>
      <item>BUTERIN&amp;POSAVEC odvjetničko društvo, d.o.o., OIB 88443826619, Draškovićeva 82,10000 Zagreb</item>
      <item>Vanda Kovačević Gelenčer, OIB 48951193011, Antuna Mihanovića 13,33000 Virovitica</item>
    </izvorni_sadrzaj>
    <derivirana_varijabla naziv="DomainObject.Predmet.SudioniciListAdressOIB_1">
      <item>SRETNE NEKRETNINE d.o.o., OIB 61793431033, Krajiška 30,10000 Zagreb</item>
      <item>FINA Regionalni centar Zagreb, OIB 85821130368, Trg svibanjskih žrtava 1995. 1,10000 Zagreb</item>
      <item>MISLAV KARAMATIĆ, OIB 49518582460, Vugrovečka 9,10360 Dobrodol</item>
      <item>ZOU Zdravko Baburak &amp; Dijana Brezak &amp; Zrinka Grabas, Strojarska 2,10000 Zagreb</item>
      <item>Raiffeisenlandesbank Kärnten -Rechenzentrum und Revisionsverband reg. Gen.m.b.H, OIB 00000000001, Raiffeisenplatz 1,Klagenfurt</item>
      <item>BUTERIN&amp;POSAVEC odvjetničko društvo, d.o.o., OIB 88443826619, Draškovićeva 82,10000 Zagreb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61793431033</item>
      <item>, OIB 85821130368</item>
      <item>, OIB 49518582460</item>
      <item>, OIB null</item>
      <item>, OIB 00000000001</item>
      <item>, OIB 88443826619</item>
      <item>, OIB 48951193011</item>
    </izvorni_sadrzaj>
    <derivirana_varijabla naziv="DomainObject.Predmet.SudioniciListNazivOIB_1">
      <item>, OIB 61793431033</item>
      <item>, OIB 85821130368</item>
      <item>, OIB 49518582460</item>
      <item>, OIB null</item>
      <item>, OIB 00000000001</item>
      <item>, OIB 88443826619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St-2805/2017-31</izvorni_sadrzaj>
    <derivirana_varijabla naziv="DomainObject.PredzadnjaOdlukaIzPredmeta.Oznaka_1">St-2805/2017-31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196</properties:Words>
  <properties:Characters>980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2018-11-20T09:50:00Z</dcterms:created>
  <dc:creator>radicn</dc:creator>
  <cp:lastModifiedBy>Mirjana Gašparić</cp:lastModifiedBy>
  <cp:lastPrinted>2018-11-20T11:33:00Z</cp:lastPrinted>
  <dcterms:modified xmlns:xsi="http://www.w3.org/2001/XMLSchema-instance" xsi:type="dcterms:W3CDTF">2018-11-20T11:33:00Z</dcterms:modified>
  <cp:revision>3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(St-2805-17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