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7b9c" w14:paraId="9377b9c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636A7">
        <w:t>9</w:t>
      </w:r>
      <w:r w:rsidR="00DA2EF3">
        <w:t>6</w:t>
      </w:r>
      <w:r w:rsidR="00C636A7">
        <w:t>7</w:t>
      </w:r>
      <w:r>
        <w:t>/</w:t>
      </w:r>
      <w:r w:rsidR="00E8650F">
        <w:t>1</w:t>
      </w:r>
      <w:r w:rsidR="00B746B8">
        <w:t>6</w:t>
      </w:r>
      <w:r>
        <w:t>-</w:t>
      </w:r>
      <w:r w:rsidR="00324FD6">
        <w:t>28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746B8" w:rsidRPr="006B737C">
        <w:t xml:space="preserve">Trgovački sud u Osijeku, po sucu mr. sc. Tihomiru Kovačeviću, kao stečajnom sucu, povodom prijedloga </w:t>
      </w:r>
      <w:r w:rsidR="00B746B8">
        <w:t xml:space="preserve">Republike Hrvatske, Ministarstva poljoprivrede, OIB 52634238587 zastupane po ŽDO u Osijeku </w:t>
      </w:r>
      <w:r w:rsidR="00B746B8" w:rsidRPr="006B737C">
        <w:t xml:space="preserve">za otvaranje stečajnog postupka nad dužnikom </w:t>
      </w:r>
      <w:r w:rsidR="00B746B8">
        <w:t xml:space="preserve">BARANJSKA MLJEKARSKA FARMA d.o.o. </w:t>
      </w:r>
      <w:r w:rsidR="00B746B8" w:rsidRPr="006B737C">
        <w:t xml:space="preserve">za </w:t>
      </w:r>
      <w:r w:rsidR="00B746B8">
        <w:t xml:space="preserve">proizvodnju, </w:t>
      </w:r>
      <w:r w:rsidR="00B746B8" w:rsidRPr="006B737C">
        <w:t>trgovinu</w:t>
      </w:r>
      <w:r w:rsidR="00B746B8">
        <w:t xml:space="preserve"> i usluge, Čepin, Kalnička 50</w:t>
      </w:r>
      <w:r w:rsidR="00B746B8" w:rsidRPr="006B737C">
        <w:t>, MBS 030</w:t>
      </w:r>
      <w:r w:rsidR="00B746B8">
        <w:t>064648</w:t>
      </w:r>
      <w:r w:rsidR="00B746B8" w:rsidRPr="006B737C">
        <w:t xml:space="preserve">, OIB </w:t>
      </w:r>
      <w:r w:rsidR="00B746B8">
        <w:t>82095184855</w:t>
      </w:r>
      <w:r w:rsidR="00B746B8" w:rsidRPr="0041082E">
        <w:t xml:space="preserve">, dana </w:t>
      </w:r>
      <w:r w:rsidR="00324FD6">
        <w:t>25</w:t>
      </w:r>
      <w:r w:rsidR="00B746B8" w:rsidRPr="0041082E">
        <w:t xml:space="preserve">. </w:t>
      </w:r>
      <w:r w:rsidR="00324FD6">
        <w:t>listopada</w:t>
      </w:r>
      <w:r w:rsidR="00B746B8" w:rsidRPr="0041082E">
        <w:t xml:space="preserve"> 201</w:t>
      </w:r>
      <w:r w:rsidR="00B746B8">
        <w:t>8</w:t>
      </w:r>
      <w:r w:rsidR="00B746B8" w:rsidRPr="0041082E">
        <w:t>.</w:t>
      </w:r>
    </w:p>
    <w:p w:rsidRDefault="0041082E" w:rsidP="002C4C28" w:rsidR="0041082E">
      <w:pPr>
        <w:jc w:val="both"/>
      </w:pPr>
    </w:p>
    <w:p w:rsidRDefault="00BB5364" w:rsidP="00A1387B" w:rsidR="003C7EC1">
      <w:pPr>
        <w:jc w:val="center"/>
      </w:pPr>
      <w:r>
        <w:t>z a k l j u č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324FD6" w:rsidP="004E475E" w:rsidR="00324FD6">
      <w:pPr>
        <w:jc w:val="both"/>
      </w:pPr>
    </w:p>
    <w:p w:rsidRDefault="00324FD6" w:rsidP="00324FD6" w:rsidR="00324FD6" w:rsidRPr="00BF6335">
      <w:pPr>
        <w:jc w:val="both"/>
      </w:pPr>
      <w:r>
        <w:t xml:space="preserve">Požuruje se postupanje bivšeg zakonskog zastupnika i vlasnika dužnika </w:t>
      </w:r>
      <w:proofErr w:type="spellStart"/>
      <w:r w:rsidR="00875B13">
        <w:t>Dari</w:t>
      </w:r>
      <w:r w:rsidR="00587A4F">
        <w:t>e</w:t>
      </w:r>
      <w:proofErr w:type="spellEnd"/>
      <w:r w:rsidR="00875B13">
        <w:t xml:space="preserve"> </w:t>
      </w:r>
      <w:proofErr w:type="spellStart"/>
      <w:r w:rsidR="00875B13">
        <w:t>Vrban</w:t>
      </w:r>
      <w:proofErr w:type="spellEnd"/>
      <w:r w:rsidR="00875B13">
        <w:t>, Čepin, Augusta Šenoe 7, OIB 38420117897</w:t>
      </w:r>
      <w:r w:rsidR="001F00AA">
        <w:t xml:space="preserve"> </w:t>
      </w:r>
      <w:r>
        <w:t xml:space="preserve">po t. </w:t>
      </w:r>
      <w:r w:rsidR="00875B13">
        <w:t xml:space="preserve">4. </w:t>
      </w:r>
      <w:r>
        <w:t>izreke rješenja ovoga suda poslovnog broja 14 St</w:t>
      </w:r>
      <w:r w:rsidR="00DC09C1">
        <w:t>-967/16-24</w:t>
      </w:r>
      <w:r>
        <w:t xml:space="preserve"> od </w:t>
      </w:r>
      <w:r w:rsidR="000E7E90">
        <w:t xml:space="preserve">26.06.2018. </w:t>
      </w:r>
      <w:r>
        <w:t xml:space="preserve">odnosno da u dogovoru sa stečajnom upraviteljicom </w:t>
      </w:r>
      <w:r w:rsidR="000E7E90">
        <w:t>Katom Rašić</w:t>
      </w:r>
      <w:r>
        <w:t xml:space="preserve"> izvrši pregled, izlučivanje i pohranu arhivskog i </w:t>
      </w:r>
      <w:proofErr w:type="spellStart"/>
      <w:r>
        <w:t>registraturnog</w:t>
      </w:r>
      <w:proofErr w:type="spellEnd"/>
      <w:r>
        <w:t xml:space="preserve"> gradiva dužnika sukladno pozitivnim propisima, te o istom u roku od 15 dana</w:t>
      </w:r>
      <w:r w:rsidRPr="00AB26DD">
        <w:t xml:space="preserve"> </w:t>
      </w:r>
      <w:r>
        <w:t xml:space="preserve">dostavi u spis javnobilježnički ovjerovljenu izjavu da bivši zakonski zastupnik i vlasnika dužnika kao novi imatelj preuzima predmetno gradivo dužnika na čuvanje i operativno korištenje, te da se obvezuje gradivo savjesno čuvati, a sve sukladno pozitivnim propisima, </w:t>
      </w:r>
      <w:r w:rsidRPr="00BF6335">
        <w:t>a pod prijetnjom zakonskih posljedica propisanih odredbom čl. 1</w:t>
      </w:r>
      <w:r>
        <w:t>77</w:t>
      </w:r>
      <w:r w:rsidRPr="00BF6335">
        <w:t>., 17</w:t>
      </w:r>
      <w:r>
        <w:t>8</w:t>
      </w:r>
      <w:r w:rsidRPr="00BF6335">
        <w:t>. i 1</w:t>
      </w:r>
      <w:r>
        <w:t>8</w:t>
      </w:r>
      <w:r w:rsidRPr="00BF6335">
        <w:t>0. S</w:t>
      </w:r>
      <w:r>
        <w:t>tečajni zakon (NN 71/15 i 104/17) i čl. 66. Zakona o arhivskom gradivu i arhivima (NN 61/18)</w:t>
      </w:r>
      <w:r w:rsidRPr="00BF6335">
        <w:t>.</w:t>
      </w:r>
    </w:p>
    <w:p w:rsidRDefault="00324FD6" w:rsidP="00324FD6" w:rsidR="00324FD6"/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1F00AA">
        <w:rPr>
          <w:b w:val="false"/>
        </w:rPr>
        <w:t>25</w:t>
      </w:r>
      <w:r w:rsidR="008C35AD" w:rsidRPr="008C35AD">
        <w:rPr>
          <w:b w:val="false"/>
        </w:rPr>
        <w:t xml:space="preserve">. </w:t>
      </w:r>
      <w:r w:rsidR="001F00AA">
        <w:rPr>
          <w:b w:val="false"/>
        </w:rPr>
        <w:t>listopada</w:t>
      </w:r>
      <w:r w:rsidR="008C35AD" w:rsidRPr="008C35AD">
        <w:rPr>
          <w:b w:val="false"/>
        </w:rPr>
        <w:t xml:space="preserve"> 2018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1F00AA" w:rsidP="00E42FA6" w:rsidR="00E42FA6" w:rsidRPr="001B70DE"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 w:rsidR="00E42FA6" w:rsidRPr="001B70DE">
        <w:t xml:space="preserve">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8C35AD" w:rsidP="008C35AD" w:rsidR="008A7906">
      <w:pPr>
        <w:numPr>
          <w:ilvl w:val="0"/>
          <w:numId w:val="8"/>
        </w:numPr>
        <w:jc w:val="both"/>
      </w:pPr>
      <w:proofErr w:type="spellStart"/>
      <w:r w:rsidRPr="008C35AD">
        <w:t>Daria</w:t>
      </w:r>
      <w:proofErr w:type="spellEnd"/>
      <w:r w:rsidRPr="008C35AD">
        <w:t xml:space="preserve"> </w:t>
      </w:r>
      <w:proofErr w:type="spellStart"/>
      <w:r w:rsidRPr="008C35AD">
        <w:t>Vrban</w:t>
      </w:r>
      <w:proofErr w:type="spellEnd"/>
      <w:r w:rsidRPr="008C35AD">
        <w:t>, Čepin, Augusta Šenoe 7</w:t>
      </w:r>
    </w:p>
    <w:p w:rsidRDefault="00587A4F" w:rsidP="008A7906" w:rsidR="00E42FA6" w:rsidRPr="008E17CE">
      <w:pPr>
        <w:numPr>
          <w:ilvl w:val="0"/>
          <w:numId w:val="8"/>
        </w:numPr>
        <w:jc w:val="both"/>
      </w:pPr>
      <w:r>
        <w:t>Kata Rašić</w:t>
      </w:r>
    </w:p>
    <w:p w:rsidRDefault="008C35AD" w:rsidP="008C35AD" w:rsidR="008C35AD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6EE" w:rsidP="00FD0F32" w:rsidR="00A116EE">
      <w:r>
        <w:separator/>
      </w:r>
    </w:p>
  </w:endnote>
  <w:endnote w:id="0" w:type="continuationSeparator">
    <w:p w:rsidRDefault="00A116EE" w:rsidP="00FD0F32" w:rsidR="00A116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6EE" w:rsidP="00FD0F32" w:rsidR="00A116EE">
      <w:r>
        <w:separator/>
      </w:r>
    </w:p>
  </w:footnote>
  <w:footnote w:id="0" w:type="continuationSeparator">
    <w:p w:rsidRDefault="00A116EE" w:rsidP="00FD0F32" w:rsidR="00A116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87A4F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A1387B" w:rsidRPr="00A1387B">
      <w:t>967/16-17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E7E90"/>
    <w:rsid w:val="000F6394"/>
    <w:rsid w:val="001127C1"/>
    <w:rsid w:val="00124E1E"/>
    <w:rsid w:val="00125D50"/>
    <w:rsid w:val="00136641"/>
    <w:rsid w:val="00141C44"/>
    <w:rsid w:val="00141CC3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00AA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4FD6"/>
    <w:rsid w:val="00330999"/>
    <w:rsid w:val="00333984"/>
    <w:rsid w:val="00335C50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87A4F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139B"/>
    <w:rsid w:val="006740D6"/>
    <w:rsid w:val="00683E8D"/>
    <w:rsid w:val="006B58A4"/>
    <w:rsid w:val="006B7688"/>
    <w:rsid w:val="006D22C9"/>
    <w:rsid w:val="006D7788"/>
    <w:rsid w:val="006E37C4"/>
    <w:rsid w:val="006E7ABA"/>
    <w:rsid w:val="006F076A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B36"/>
    <w:rsid w:val="00851EE1"/>
    <w:rsid w:val="008578FD"/>
    <w:rsid w:val="00866A2A"/>
    <w:rsid w:val="0086731F"/>
    <w:rsid w:val="00867A9E"/>
    <w:rsid w:val="00871A28"/>
    <w:rsid w:val="00875B13"/>
    <w:rsid w:val="00877561"/>
    <w:rsid w:val="00884C61"/>
    <w:rsid w:val="00886270"/>
    <w:rsid w:val="00891A16"/>
    <w:rsid w:val="00894102"/>
    <w:rsid w:val="0089666E"/>
    <w:rsid w:val="008A208A"/>
    <w:rsid w:val="008A7906"/>
    <w:rsid w:val="008B7B03"/>
    <w:rsid w:val="008C35AD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16EE"/>
    <w:rsid w:val="00A1387B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92278"/>
    <w:rsid w:val="00AA2AA8"/>
    <w:rsid w:val="00AA2FE4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573FB"/>
    <w:rsid w:val="00B746B8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14E2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36A7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778FC"/>
    <w:rsid w:val="00D85221"/>
    <w:rsid w:val="00D9463B"/>
    <w:rsid w:val="00DA2EF3"/>
    <w:rsid w:val="00DA6030"/>
    <w:rsid w:val="00DC09C1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3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13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713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13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2018.</izvorni_sadrzaj>
    <derivirana_varijabla naziv="DomainObject.Predmet.DatumRjesavanja_1">27.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St-967/2016</izvorni_sadrzaj>
    <derivirana_varijabla naziv="DomainObject.Predmet.OznakaBroj_1">St-967/2016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subjkt brisan rj tt-18/5767-2</izvorni_sadrzaj>
    <derivirana_varijabla naziv="DomainObject.Predmet.PrimjedbaSuca_1">subjkt brisan rj tt-18/5767-2</derivirana_varijabla>
  </DomainObject.Predmet.PrimjedbaSuca>
  <DomainObject.Predmet.ProtustrankaFormated>
    <izvorni_sadrzaj>  BARANJSKA MLJEKARSKA FARMA d.o.o. za proizvodnju, trgovinu i usluge</izvorni_sadrzaj>
    <derivirana_varijabla naziv="DomainObject.Predmet.ProtustrankaFormated_1">  BARANJSKA MLJEKARSKA FARMA d.o.o. za proizvodnju, trgovinu i usluge</derivirana_varijabla>
  </DomainObject.Predmet.ProtustrankaFormated>
  <DomainObject.Predmet.ProtustrankaFormatedOIB>
    <izvorni_sadrzaj>  BARANJSKA MLJEKARSKA FARMA d.o.o. za proizvodnju, trgovinu i usluge, OIB 82095184855</izvorni_sadrzaj>
    <derivirana_varijabla naziv="DomainObject.Predmet.ProtustrankaFormatedOIB_1">  BARANJSKA MLJEKARSKA FARMA d.o.o. za proizvodnju, trgovinu i usluge, OIB 82095184855</derivirana_varijabla>
  </DomainObject.Predmet.ProtustrankaFormatedOIB>
  <DomainObject.Predmet.ProtustrankaFormatedWithAdress>
    <izvorni_sadrzaj> BARANJSKA MLJEKARSKA FARMA d.o.o. za proizvodnju, trgovinu i usluge, Kalnička 50, 31431 Čepin</izvorni_sadrzaj>
    <derivirana_varijabla naziv="DomainObject.Predmet.ProtustrankaFormatedWithAdress_1"> BARANJSKA MLJEKARSKA FARMA d.o.o. za proizvodnju, trgovinu i usluge, Kalnička 50, 31431 Čepin</derivirana_varijabla>
  </DomainObject.Predmet.ProtustrankaFormatedWithAdress>
  <DomainObject.Predmet.ProtustrankaFormatedWithAdressOIB>
    <izvorni_sadrzaj> BARANJSKA MLJEKARSKA FARMA d.o.o. za proizvodnju, trgovinu i usluge, OIB 82095184855, Kalnička 50, 31431 Čepin</izvorni_sadrzaj>
    <derivirana_varijabla naziv="DomainObject.Predmet.ProtustrankaFormatedWithAdressOIB_1"> BARANJSKA MLJEKARSKA FARMA d.o.o. za proizvodnju, trgovinu i usluge, OIB 82095184855, Kalnička 50, 31431 Čepin</derivirana_varijabla>
  </DomainObject.Predmet.ProtustrankaFormatedWithAdressOIB>
  <DomainObject.Predmet.ProtustrankaWithAdress>
    <izvorni_sadrzaj>BARANJSKA MLJEKARSKA FARMA d.o.o. za proizvodnju, trgovinu i usluge Kalnička 50, 31431 Čepin</izvorni_sadrzaj>
    <derivirana_varijabla naziv="DomainObject.Predmet.ProtustrankaWithAdress_1">BARANJSKA MLJEKARSKA FARMA d.o.o. za proizvodnju, trgovinu i usluge Kalnička 50, 31431 Čepin</derivirana_varijabla>
  </DomainObject.Predmet.ProtustrankaWithAdress>
  <DomainObject.Predmet.ProtustrankaWithAdressOIB>
    <izvorni_sadrzaj>BARANJSKA MLJEKARSKA FARMA d.o.o. za proizvodnju, trgovinu i usluge, OIB 82095184855, Kalnička 50, 31431 Čepin</izvorni_sadrzaj>
    <derivirana_varijabla naziv="DomainObject.Predmet.ProtustrankaWithAdressOIB_1">BARANJSKA MLJEKARSKA FARMA d.o.o. za proizvodnju, trgovinu i usluge, OIB 82095184855, Kalnička 50, 31431 Čepin</derivirana_varijabla>
  </DomainObject.Predmet.ProtustrankaWithAdressOIB>
  <DomainObject.Predmet.ProtustrankaNazivFormated>
    <izvorni_sadrzaj>BARANJSKA MLJEKARSKA FARMA d.o.o. za proizvodnju, trgovinu i usluge</izvorni_sadrzaj>
    <derivirana_varijabla naziv="DomainObject.Predmet.ProtustrankaNazivFormated_1">BARANJSKA MLJEKARSKA FARMA d.o.o. za proizvodnju, trgovinu i usluge</derivirana_varijabla>
  </DomainObject.Predmet.ProtustrankaNazivFormated>
  <DomainObject.Predmet.ProtustrankaNazivFormatedOIB>
    <izvorni_sadrzaj>BARANJSKA MLJEKARSKA FARMA d.o.o. za proizvodnju, trgovinu i usluge, OIB 82095184855</izvorni_sadrzaj>
    <derivirana_varijabla naziv="DomainObject.Predmet.ProtustrankaNazivFormatedOIB_1">BARANJSKA MLJEKARSKA FARMA d.o.o. za proizvodnju, trgovinu i usluge, OIB 82095184855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POLJOPRIVREDE</izvorni_sadrzaj>
    <derivirana_varijabla naziv="DomainObject.Predmet.StrankaFormated_1">  RH MINISTARSTVO POLJOPRIVREDE</derivirana_varijabla>
  </DomainObject.Predmet.StrankaFormated>
  <DomainObject.Predmet.StrankaFormatedOIB>
    <izvorni_sadrzaj>  RH MINISTARSTVO POLJOPRIVREDE, OIB 52634238587</izvorni_sadrzaj>
    <derivirana_varijabla naziv="DomainObject.Predmet.StrankaFormatedOIB_1">  RH MINISTARSTVO POLJOPRIVREDE, OIB 52634238587</derivirana_varijabla>
  </DomainObject.Predmet.StrankaFormatedOIB>
  <DomainObject.Predmet.StrankaFormatedWithAdress>
    <izvorni_sadrzaj> RH MINISTARSTVO POLJOPRIVREDE</izvorni_sadrzaj>
    <derivirana_varijabla naziv="DomainObject.Predmet.StrankaFormatedWithAdress_1"> RH MINISTARSTVO POLJOPRIVREDE</derivirana_varijabla>
  </DomainObject.Predmet.StrankaFormatedWithAdress>
  <DomainObject.Predmet.StrankaFormatedWithAdressOIB>
    <izvorni_sadrzaj> RH MINISTARSTVO POLJOPRIVREDE, OIB 52634238587</izvorni_sadrzaj>
    <derivirana_varijabla naziv="DomainObject.Predmet.StrankaFormatedWithAdressOIB_1"> RH MINISTARSTVO POLJOPRIVREDE, OIB 52634238587</derivirana_varijabla>
  </DomainObject.Predmet.StrankaFormatedWithAdressOIB>
  <DomainObject.Predmet.StrankaWithAdress>
    <izvorni_sadrzaj>RH MINISTARSTVO POLJOPRIVREDE </izvorni_sadrzaj>
    <derivirana_varijabla naziv="DomainObject.Predmet.StrankaWithAdress_1">RH MINISTARSTVO POLJOPRIVREDE </derivirana_varijabla>
  </DomainObject.Predmet.StrankaWithAdress>
  <DomainObject.Predmet.StrankaWithAdressOIB>
    <izvorni_sadrzaj>RH MINISTARSTVO POLJOPRIVREDE, OIB 52634238587</izvorni_sadrzaj>
    <derivirana_varijabla naziv="DomainObject.Predmet.StrankaWithAdressOIB_1">RH MINISTARSTVO POLJOPRIVREDE, OIB 52634238587</derivirana_varijabla>
  </DomainObject.Predmet.StrankaWithAdressOIB>
  <DomainObject.Predmet.StrankaNazivFormated>
    <izvorni_sadrzaj>RH MINISTARSTVO POLJOPRIVREDE</izvorni_sadrzaj>
    <derivirana_varijabla naziv="DomainObject.Predmet.StrankaNazivFormated_1">RH MINISTARSTVO POLJOPRIVREDE</derivirana_varijabla>
  </DomainObject.Predmet.StrankaNazivFormated>
  <DomainObject.Predmet.StrankaNazivFormatedOIB>
    <izvorni_sadrzaj>RH MINISTARSTVO POLJOPRIVREDE, OIB 52634238587</izvorni_sadrzaj>
    <derivirana_varijabla naziv="DomainObject.Predmet.StrankaNazivFormatedOIB_1">RH MINISTARSTVO POLJOPRIVREDE,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POLJOPRIVREDE</item>
    </izvorni_sadrzaj>
    <derivirana_varijabla naziv="DomainObject.Predmet.StrankaListFormated_1">
      <item>RH MINISTARSTVO POLJOPRIVREDE</item>
    </derivirana_varijabla>
  </DomainObject.Predmet.StrankaListFormated>
  <DomainObject.Predmet.StrankaListFormatedOIB>
    <izvorni_sadrzaj>
      <item>RH MINISTARSTVO POLJOPRIVREDE, OIB 52634238587</item>
    </izvorni_sadrzaj>
    <derivirana_varijabla naziv="DomainObject.Predmet.StrankaListFormatedOIB_1">
      <item>RH MINISTARSTVO POLJOPRIVREDE, OIB 52634238587</item>
    </derivirana_varijabla>
  </DomainObject.Predmet.StrankaListFormatedOIB>
  <DomainObject.Predmet.StrankaListFormatedWithAdress>
    <izvorni_sadrzaj>
      <item>RH MINISTARSTVO POLJOPRIVREDE</item>
    </izvorni_sadrzaj>
    <derivirana_varijabla naziv="DomainObject.Predmet.StrankaListFormatedWithAdress_1">
      <item>RH MINISTARSTVO POLJOPRIVREDE</item>
    </derivirana_varijabla>
  </DomainObject.Predmet.StrankaListFormatedWithAdress>
  <DomainObject.Predmet.StrankaListFormatedWithAdressOIB>
    <izvorni_sadrzaj>
      <item>RH MINISTARSTVO POLJOPRIVREDE, OIB 52634238587</item>
    </izvorni_sadrzaj>
    <derivirana_varijabla naziv="DomainObject.Predmet.StrankaListFormatedWithAdressOIB_1">
      <item>RH MINISTARSTVO POLJOPRIVREDE, OIB 52634238587</item>
    </derivirana_varijabla>
  </DomainObject.Predmet.StrankaListFormatedWithAdressOIB>
  <DomainObject.Predmet.StrankaListNazivFormated>
    <izvorni_sadrzaj>
      <item>RH MINISTARSTVO POLJOPRIVREDE</item>
    </izvorni_sadrzaj>
    <derivirana_varijabla naziv="DomainObject.Predmet.StrankaListNazivFormated_1">
      <item>RH MINISTARSTVO POLJOPRIVREDE</item>
    </derivirana_varijabla>
  </DomainObject.Predmet.StrankaListNazivFormated>
  <DomainObject.Predmet.StrankaListNazivFormatedOIB>
    <izvorni_sadrzaj>
      <item>RH MINISTARSTVO POLJOPRIVREDE, OIB 52634238587</item>
    </izvorni_sadrzaj>
    <derivirana_varijabla naziv="DomainObject.Predmet.StrankaListNazivFormatedOIB_1">
      <item>RH MINISTARSTVO POLJOPRIVREDE, OIB 52634238587</item>
    </derivirana_varijabla>
  </DomainObject.Predmet.StrankaListNazivFormatedOIB>
  <DomainObject.Predmet.ProtuStrankaListFormated>
    <izvorni_sadrzaj>
      <item>BARANJSKA MLJEKARSKA FARMA d.o.o. za proizvodnju, trgovinu i usluge</item>
    </izvorni_sadrzaj>
    <derivirana_varijabla naziv="DomainObject.Predmet.ProtuStrankaListFormated_1">
      <item>BARANJSKA MLJEKARSKA FARMA d.o.o. za proizvodnju, trgovinu i usluge</item>
    </derivirana_varijabla>
  </DomainObject.Predmet.ProtuStrankaListFormated>
  <DomainObject.Predmet.ProtuStrankaListFormatedOIB>
    <izvorni_sadrzaj>
      <item>BARANJSKA MLJEKARSKA FARMA d.o.o. za proizvodnju, trgovinu i usluge, OIB 82095184855</item>
    </izvorni_sadrzaj>
    <derivirana_varijabla naziv="DomainObject.Predmet.ProtuStrankaListFormatedOIB_1">
      <item>BARANJSKA MLJEKARSKA FARMA d.o.o. za proizvodnju, trgovinu i usluge, OIB 82095184855</item>
    </derivirana_varijabla>
  </DomainObject.Predmet.ProtuStrankaListFormatedOIB>
  <DomainObject.Predmet.ProtuStrankaListFormatedWithAdress>
    <izvorni_sadrzaj>
      <item>BARANJSKA MLJEKARSKA FARMA d.o.o. za proizvodnju, trgovinu i usluge, Kalnička 50, 31431 Čepin</item>
    </izvorni_sadrzaj>
    <derivirana_varijabla naziv="DomainObject.Predmet.ProtuStrankaListFormatedWithAdress_1">
      <item>BARANJSKA MLJEKARSKA FARMA d.o.o. za proizvodnju, trgovinu i usluge, Kalnička 50, 31431 Čepin</item>
    </derivirana_varijabla>
  </DomainObject.Predmet.ProtuStrankaListFormatedWithAdress>
  <DomainObject.Predmet.ProtuStrankaListFormatedWithAdressOIB>
    <izvorni_sadrzaj>
      <item>BARANJSKA MLJEKARSKA FARMA d.o.o. za proizvodnju, trgovinu i usluge, OIB 82095184855, Kalnička 50, 31431 Čepin</item>
    </izvorni_sadrzaj>
    <derivirana_varijabla naziv="DomainObject.Predmet.ProtuStrankaListFormatedWithAdressOIB_1">
      <item>BARANJSKA MLJEKARSKA FARMA d.o.o. za proizvodnju, trgovinu i usluge, OIB 82095184855, Kalnička 50, 31431 Čepin</item>
    </derivirana_varijabla>
  </DomainObject.Predmet.ProtuStrankaListFormatedWithAdressOIB>
  <DomainObject.Predmet.ProtuStrankaListNazivFormated>
    <izvorni_sadrzaj>
      <item>BARANJSKA MLJEKARSKA FARMA d.o.o. za proizvodnju, trgovinu i usluge</item>
    </izvorni_sadrzaj>
    <derivirana_varijabla naziv="DomainObject.Predmet.ProtuStrankaListNazivFormated_1">
      <item>BARANJSKA MLJEKARSKA FARMA d.o.o. za proizvodnju, trgovinu i usluge</item>
    </derivirana_varijabla>
  </DomainObject.Predmet.ProtuStrankaListNazivFormated>
  <DomainObject.Predmet.ProtuStrankaListNazivFormatedOIB>
    <izvorni_sadrzaj>
      <item>BARANJSKA MLJEKARSKA FARMA d.o.o. za proizvodnju, trgovinu i usluge, OIB 82095184855</item>
    </izvorni_sadrzaj>
    <derivirana_varijabla naziv="DomainObject.Predmet.ProtuStrankaListNazivFormatedOIB_1">
      <item>BARANJSKA MLJEKARSKA FARMA d.o.o. za proizvodnju, trgovinu i usluge, OIB 82095184855</item>
    </derivirana_varijabla>
  </DomainObject.Predmet.ProtuStrankaListNazivFormatedOIB>
  <DomainObject.Predmet.OstaliListFormated>
    <izvorni_sadrzaj>
      <item>Daria Vrban</item>
    </izvorni_sadrzaj>
    <derivirana_varijabla naziv="DomainObject.Predmet.OstaliListFormated_1">
      <item>Daria Vrban</item>
    </derivirana_varijabla>
  </DomainObject.Predmet.OstaliListFormated>
  <DomainObject.Predmet.OstaliListFormatedOIB>
    <izvorni_sadrzaj>
      <item>Daria Vrban, OIB 38420117897</item>
    </izvorni_sadrzaj>
    <derivirana_varijabla naziv="DomainObject.Predmet.OstaliListFormatedOIB_1">
      <item>Daria Vrban, OIB 38420117897</item>
    </derivirana_varijabla>
  </DomainObject.Predmet.OstaliListFormatedOIB>
  <DomainObject.Predmet.OstaliListFormatedWithAdress>
    <izvorni_sadrzaj>
      <item>Daria Vrban, Augusta Šenoe 7, 31431 Čepin</item>
    </izvorni_sadrzaj>
    <derivirana_varijabla naziv="DomainObject.Predmet.OstaliListFormatedWithAdress_1">
      <item>Daria Vrban, Augusta Šenoe 7, 31431 Čepin</item>
    </derivirana_varijabla>
  </DomainObject.Predmet.OstaliListFormatedWithAdress>
  <DomainObject.Predmet.OstaliListFormatedWithAdressOIB>
    <izvorni_sadrzaj>
      <item>Daria Vrban, OIB 38420117897, Augusta Šenoe 7, 31431 Čepin</item>
    </izvorni_sadrzaj>
    <derivirana_varijabla naziv="DomainObject.Predmet.OstaliListFormatedWithAdressOIB_1">
      <item>Daria Vrban, OIB 38420117897, Augusta Šenoe 7, 31431 Čepin</item>
    </derivirana_varijabla>
  </DomainObject.Predmet.OstaliListFormatedWithAdressOIB>
  <DomainObject.Predmet.OstaliListNazivFormated>
    <izvorni_sadrzaj>
      <item>Daria Vrban</item>
    </izvorni_sadrzaj>
    <derivirana_varijabla naziv="DomainObject.Predmet.OstaliListNazivFormated_1">
      <item>Daria Vrban</item>
    </derivirana_varijabla>
  </DomainObject.Predmet.OstaliListNazivFormated>
  <DomainObject.Predmet.OstaliListNazivFormatedOIB>
    <izvorni_sadrzaj>
      <item>Daria Vrban, OIB 38420117897</item>
    </izvorni_sadrzaj>
    <derivirana_varijabla naziv="DomainObject.Predmet.OstaliListNazivFormatedOIB_1">
      <item>Daria Vrban, OIB 38420117897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POLJOPRIVREDE</izvorni_sadrzaj>
    <derivirana_varijabla naziv="DomainObject.Predmet.StrankaIDrugi_1">RH MINISTARSTVO POLJOPRIVREDE</derivirana_varijabla>
  </DomainObject.Predmet.StrankaIDrugi>
  <DomainObject.Predmet.ProtustrankaIDrugi>
    <izvorni_sadrzaj>BARANJSKA MLJEKARSKA FARMA d.o.o. za proizvodnju, trgovinu i usluge</izvorni_sadrzaj>
    <derivirana_varijabla naziv="DomainObject.Predmet.ProtustrankaIDrugi_1">BARANJSKA MLJEKARSKA FARMA d.o.o. za proizvodnju, trgovinu i usluge</derivirana_varijabla>
  </DomainObject.Predmet.ProtustrankaIDrugi>
  <DomainObject.Predmet.StrankaIDrugiAdressOIB>
    <izvorni_sadrzaj>RH MINISTARSTVO POLJOPRIVREDE, OIB 52634238587</izvorni_sadrzaj>
    <derivirana_varijabla naziv="DomainObject.Predmet.StrankaIDrugiAdressOIB_1">RH MINISTARSTVO POLJOPRIVREDE, OIB 52634238587</derivirana_varijabla>
  </DomainObject.Predmet.StrankaIDrugiAdressOIB>
  <DomainObject.Predmet.ProtustrankaIDrugiAdressOIB>
    <izvorni_sadrzaj>BARANJSKA MLJEKARSKA FARMA d.o.o. za proizvodnju, trgovinu i usluge, OIB 82095184855, Kalnička 50, 31431 Čepin</izvorni_sadrzaj>
    <derivirana_varijabla naziv="DomainObject.Predmet.ProtustrankaIDrugiAdressOIB_1">BARANJSKA MLJEKARSKA FARMA d.o.o. za proizvodnju, trgovinu i usluge, OIB 82095184855, Kalnička 50,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2018.</izvorni_sadrzaj>
    <derivirana_varijabla naziv="DomainObject.Predmet.OdlukaRjesenje.DatumDonosenjaOdluke_1">26. lipnja 2018.</derivirana_varijabla>
  </DomainObject.Predmet.OdlukaRjesenje.DatumDonosenjaOdluke>
  <DomainObject.Predmet.OdlukaRjesenje.DatumPravomocnosti>
    <izvorni_sadrzaj>16. srpnja 2018.</izvorni_sadrzaj>
    <derivirana_varijabla naziv="DomainObject.Predmet.OdlukaRjesenje.DatumPravomocnosti_1">16. srpnja 2018.</derivirana_varijabla>
  </DomainObject.Predmet.OdlukaRjesenje.DatumPravomocnosti>
  <DomainObject.Predmet.OdlukaRjesenje.Oznaka>
    <izvorni_sadrzaj>St-967/2016-24</izvorni_sadrzaj>
    <derivirana_varijabla naziv="DomainObject.Predmet.OdlukaRjesenje.Oznaka_1">St-967/2016-24</derivirana_varijabla>
  </DomainObject.Predmet.OdlukaRjesenje.Oznaka>
  <DomainObject.Predmet.SudioniciListNaziv>
    <izvorni_sadrzaj>
      <item>BARANJSKA MLJEKARSKA FARMA d.o.o. za proizvodnju, trgovinu i usluge</item>
      <item>RH MINISTARSTVO POLJOPRIVREDE</item>
      <item>Daria Vrban</item>
    </izvorni_sadrzaj>
    <derivirana_varijabla naziv="DomainObject.Predmet.SudioniciListNaziv_1">
      <item>BARANJSKA MLJEKARSKA FARMA d.o.o. za proizvodnju, trgovinu i usluge</item>
      <item>RH MINISTARSTVO POLJOPRIVREDE</item>
      <item>Daria Vrban</item>
    </derivirana_varijabla>
  </DomainObject.Predmet.SudioniciListNaziv>
  <DomainObject.Predmet.SudioniciListAdressOIB>
    <izvorni_sadrzaj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izvorni_sadrzaj>
    <derivirana_varijabla naziv="DomainObject.Predmet.SudioniciListAdressOIB_1">
      <item>BARANJSKA MLJEKARSKA FARMA d.o.o. za proizvodnju, trgovinu i usluge, OIB 82095184855, Kalnička 50,31431 Čepin</item>
      <item>RH MINISTARSTVO POLJOPRIVREDE, OIB 52634238587</item>
      <item>Daria Vrban, OIB 38420117897, Augusta Šenoe 7,31431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82095184855</item>
      <item>, OIB 52634238587</item>
      <item>, OIB 38420117897</item>
    </izvorni_sadrzaj>
    <derivirana_varijabla naziv="DomainObject.Predmet.SudioniciListNazivOIB_1">
      <item>, OIB 82095184855</item>
      <item>, OIB 52634238587</item>
      <item>, OIB 38420117897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St-967/2016-24</izvorni_sadrzaj>
    <derivirana_varijabla naziv="DomainObject.PredzadnjaOdlukaIzPredmeta.Oznaka_1">St-967/2016-24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66E9F-7B4B-47AC-AA9B-63B284BEF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2018-10-25T09:24:00Z</dcterms:created>
  <dc:creator>tkovacevic</dc:creator>
  <cp:lastModifiedBy>Elizabeta Đeke</cp:lastModifiedBy>
  <cp:lastPrinted>2018-10-25T09:23:00Z</cp:lastPrinted>
  <dcterms:modified xmlns:xsi="http://www.w3.org/2001/XMLSchema-instance" xsi:type="dcterms:W3CDTF">2018-10-25T09:26:00Z</dcterms:modified>
  <cp:revision>3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25.10..docx)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