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e28c" w14:paraId="c61e28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11B13">
        <w:rPr>
          <w:szCs w:val="24"/>
          <w:lang w:val="hr-HR"/>
        </w:rPr>
        <w:t>519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11B13">
        <w:rPr>
          <w:lang w:val="hr-HR"/>
        </w:rPr>
        <w:t xml:space="preserve">DOLAR d.o.o. za trgovinu i usluge, Virovitica, Trg dr. Franje Tuđmana 1, </w:t>
      </w:r>
      <w:r w:rsidR="00811B13" w:rsidRPr="000664E3">
        <w:rPr>
          <w:lang w:val="hr-HR"/>
        </w:rPr>
        <w:t>MB</w:t>
      </w:r>
      <w:r w:rsidR="00811B13">
        <w:rPr>
          <w:lang w:val="hr-HR"/>
        </w:rPr>
        <w:t>S: 010073428, OIB: 89936099281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11B13">
        <w:rPr>
          <w:lang w:val="hr-HR"/>
        </w:rPr>
        <w:t>03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11B13">
        <w:rPr>
          <w:lang w:val="hr-HR"/>
        </w:rPr>
        <w:t xml:space="preserve">DOLAR d.o.o. za trgovinu i usluge, Virovitica, Trg dr. Franje Tuđmana 1, </w:t>
      </w:r>
      <w:r w:rsidR="00811B13" w:rsidRPr="000664E3">
        <w:rPr>
          <w:lang w:val="hr-HR"/>
        </w:rPr>
        <w:t>MB</w:t>
      </w:r>
      <w:r w:rsidR="00811B13">
        <w:rPr>
          <w:lang w:val="hr-HR"/>
        </w:rPr>
        <w:t>S: 010073428, OIB: 89936099281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JUGOSLAV PURAN</w:t>
      </w:r>
      <w:r w:rsidR="00BF207A">
        <w:rPr>
          <w:szCs w:val="24"/>
          <w:lang w:val="hr-HR"/>
        </w:rPr>
        <w:t xml:space="preserve">, </w:t>
      </w:r>
      <w:r w:rsidR="00811B13">
        <w:rPr>
          <w:szCs w:val="24"/>
          <w:lang w:val="hr-HR"/>
        </w:rPr>
        <w:t>Bjelovar</w:t>
      </w:r>
      <w:r w:rsidR="002554EA">
        <w:rPr>
          <w:szCs w:val="24"/>
          <w:lang w:val="hr-HR"/>
        </w:rPr>
        <w:t xml:space="preserve">, </w:t>
      </w:r>
      <w:r w:rsidR="00811B13">
        <w:rPr>
          <w:szCs w:val="24"/>
          <w:lang w:val="hr-HR"/>
        </w:rPr>
        <w:t>Josipa Jelačića 12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811B13">
        <w:rPr>
          <w:szCs w:val="24"/>
          <w:lang w:val="hr-HR"/>
        </w:rPr>
        <w:t>70582689973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11B13">
        <w:rPr>
          <w:lang w:val="hr-HR"/>
        </w:rPr>
        <w:t xml:space="preserve">DOLAR d.o.o. za trgovinu i usluge, Virovitica, Trg dr. Franje Tuđmana 1, </w:t>
      </w:r>
      <w:r w:rsidR="00811B13" w:rsidRPr="000664E3">
        <w:rPr>
          <w:lang w:val="hr-HR"/>
        </w:rPr>
        <w:t>MB</w:t>
      </w:r>
      <w:r w:rsidR="00811B13">
        <w:rPr>
          <w:lang w:val="hr-HR"/>
        </w:rPr>
        <w:t>S: 010073428, OIB: 89936099281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811B13">
        <w:rPr>
          <w:szCs w:val="24"/>
          <w:lang w:val="hr-HR"/>
        </w:rPr>
        <w:t>519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811B13">
        <w:rPr>
          <w:szCs w:val="24"/>
          <w:lang w:val="hr-HR"/>
        </w:rPr>
        <w:t>31</w:t>
      </w:r>
      <w:r w:rsidR="002F5CC6">
        <w:rPr>
          <w:szCs w:val="24"/>
          <w:lang w:val="hr-HR"/>
        </w:rPr>
        <w:t>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03.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8C0" w:rsidR="00E968C0">
      <w:r>
        <w:separator/>
      </w:r>
    </w:p>
  </w:endnote>
  <w:endnote w:id="0" w:type="continuationSeparator">
    <w:p w:rsidRDefault="00E968C0" w:rsidR="00E9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8C0" w:rsidR="00E968C0">
      <w:r>
        <w:separator/>
      </w:r>
    </w:p>
  </w:footnote>
  <w:footnote w:id="0" w:type="continuationSeparator">
    <w:p w:rsidRDefault="00E968C0" w:rsidR="00E96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C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811B13">
      <w:t>519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53CCA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3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C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C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C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C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3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C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C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C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C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DOLAR d.o.o. za trgovinu i usluge, Virovitica zastupanog po punomoćniku Marija Hanzić</izvorni_sadrzaj>
    <derivirana_varijabla naziv="DomainObject.Predmet.ProtustrankaFormated_1">  DOLAR d.o.o. za trgovinu i usluge, Virovitica zastupanog po punomoćniku Marija Hanzić</derivirana_varijabla>
  </DomainObject.Predmet.ProtustrankaFormated>
  <DomainObject.Predmet.ProtustrankaFormatedOIB>
    <izvorni_sadrzaj>  DOLAR d.o.o. za trgovinu i usluge, Virovitica, OIB 89936099281 zastupanog po punomoćniku Marija Hanzić</izvorni_sadrzaj>
    <derivirana_varijabla naziv="DomainObject.Predmet.ProtustrankaFormatedOIB_1">  DOLAR d.o.o. za trgovinu i usluge, Virovitica, OIB 89936099281 zastupanog po punomoćniku Marija Hanzić</derivirana_varijabla>
  </DomainObject.Predmet.ProtustrankaFormatedOIB>
  <DomainObject.Predmet.ProtustrankaFormatedWithAdress>
    <izvorni_sadrzaj> DOLAR d.o.o. za trgovinu i usluge, Virovitica, Trg dr. Franje Tuđmana 1, 33000 Virovitica zastupanog po punomoćniku Marija Hanzić</izvorni_sadrzaj>
    <derivirana_varijabla naziv="DomainObject.Predmet.ProtustrankaFormatedWithAdress_1"> DOLAR d.o.o. za trgovinu i usluge, Virovitica, Trg dr. Franje Tuđmana 1, 33000 Virovitica zastupanog po punomoćniku Marija Hanzić</derivirana_varijabla>
  </DomainObject.Predmet.ProtustrankaFormatedWithAdress>
  <DomainObject.Predmet.ProtustrankaFormatedWithAdressOIB>
    <izvorni_sadrzaj> DOLAR d.o.o. za trgovinu i usluge, Virovitica, OIB 89936099281, Trg dr. Franje Tuđmana 1, 33000 Virovitica zastupanog po punomoćniku Marija Hanzić</izvorni_sadrzaj>
    <derivirana_varijabla naziv="DomainObject.Predmet.ProtustrankaFormatedWithAdressOIB_1"> DOLAR d.o.o. za trgovinu i usluge, Virovitica, OIB 89936099281, Trg dr. Franje Tuđmana 1, 33000 Virovitica zastupanog po punomoćniku Marija Hanzić</derivirana_varijabla>
  </DomainObject.Predmet.ProtustrankaFormatedWithAdressOIB>
  <DomainObject.Predmet.ProtustrankaWithAdress>
    <izvorni_sadrzaj>DOLAR d.o.o. za trgovinu i usluge, Virovitica Trg dr. Franje Tuđmana 1, 33000 Virovitica</izvorni_sadrzaj>
    <derivirana_varijabla naziv="DomainObject.Predmet.ProtustrankaWithAdress_1">DOLAR d.o.o. za trgovinu i usluge, Virovitica Trg dr. Franje Tuđmana 1, 33000 Virovitica</derivirana_varijabla>
  </DomainObject.Predmet.ProtustrankaWithAdress>
  <DomainObject.Predmet.ProtustrankaWithAdressOIB>
    <izvorni_sadrzaj>DOLAR d.o.o. za trgovinu i usluge, Virovitica, OIB 89936099281, Trg dr. Franje Tuđmana 1, 33000 Virovitica</izvorni_sadrzaj>
    <derivirana_varijabla naziv="DomainObject.Predmet.ProtustrankaWithAdressOIB_1">DOLAR d.o.o. za trgovinu i usluge, Virovitica, OIB 89936099281, Trg dr. Franje Tuđmana 1, 33000 Virovitica</derivirana_varijabla>
  </DomainObject.Predmet.ProtustrankaWithAdressOIB>
  <DomainObject.Predmet.ProtustrankaNazivFormated>
    <izvorni_sadrzaj>DOLAR d.o.o. za trgovinu i usluge, Virovitica</izvorni_sadrzaj>
    <derivirana_varijabla naziv="DomainObject.Predmet.ProtustrankaNazivFormated_1">DOLAR d.o.o. za trgovinu i usluge, Virovitica</derivirana_varijabla>
  </DomainObject.Predmet.ProtustrankaNazivFormated>
  <DomainObject.Predmet.ProtustrankaNazivFormatedOIB>
    <izvorni_sadrzaj>DOLAR d.o.o. za trgovinu i usluge, Virovitica, OIB 89936099281</izvorni_sadrzaj>
    <derivirana_varijabla naziv="DomainObject.Predmet.ProtustrankaNazivFormatedOIB_1">DOLAR d.o.o. za trgovinu i usluge, Virovitica, OIB 89936099281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DOLAR d.o.o. za trgovinu i usluge, Virovitica zastupanog po punomoćniku Marija Hanzić</item>
    </izvorni_sadrzaj>
    <derivirana_varijabla naziv="DomainObject.Predmet.ProtuStrankaListFormated_1">
      <item>DOLAR d.o.o. za trgovinu i usluge, Virovitica zastupanog po punomoćniku Marija Hanzić</item>
    </derivirana_varijabla>
  </DomainObject.Predmet.ProtuStrankaListFormated>
  <DomainObject.Predmet.ProtuStrankaListFormatedOIB>
    <izvorni_sadrzaj>
      <item>DOLAR d.o.o. za trgovinu i usluge, Virovitica, OIB 89936099281 zastupanog po punomoćniku Marija Hanzić</item>
    </izvorni_sadrzaj>
    <derivirana_varijabla naziv="DomainObject.Predmet.ProtuStrankaListFormatedOIB_1">
      <item>DOLAR d.o.o. za trgovinu i usluge, Virovitica, OIB 89936099281 zastupanog po punomoćniku Marija Hanzić</item>
    </derivirana_varijabla>
  </DomainObject.Predmet.ProtuStrankaListFormatedOIB>
  <DomainObject.Predmet.ProtuStrankaListFormatedWithAdress>
    <izvorni_sadrzaj>
      <item>DOLAR d.o.o. za trgovinu i usluge, Virovitica, Trg dr. Franje Tuđmana 1, 33000 Virovitica zastupanog po punomoćniku Marija Hanzić</item>
    </izvorni_sadrzaj>
    <derivirana_varijabla naziv="DomainObject.Predmet.ProtuStrankaListFormatedWithAdress_1">
      <item>DOLAR d.o.o. za trgovinu i usluge, Virovitica, Trg dr. Franje Tuđmana 1, 33000 Virovitica zastupanog po punomoćniku Marija Hanzić</item>
    </derivirana_varijabla>
  </DomainObject.Predmet.ProtuStrankaListFormatedWithAdress>
  <DomainObject.Predmet.ProtuStrankaListFormatedWithAdressOIB>
    <izvorni_sadrzaj>
      <item>DOLAR d.o.o. za trgovinu i usluge, Virovitica, OIB 89936099281, Trg dr. Franje Tuđmana 1, 33000 Virovitica zastupanog po punomoćniku Marija Hanzić</item>
    </izvorni_sadrzaj>
    <derivirana_varijabla naziv="DomainObject.Predmet.ProtuStrankaListFormatedWithAdressOIB_1">
      <item>DOLAR d.o.o. za trgovinu i usluge, Virovitica, OIB 89936099281, Trg dr. Franje Tuđmana 1, 33000 Virovitica zastupanog po punomoćniku Marija Hanzić</item>
    </derivirana_varijabla>
  </DomainObject.Predmet.ProtuStrankaListFormatedWithAdressOIB>
  <DomainObject.Predmet.ProtuStrankaListNazivFormated>
    <izvorni_sadrzaj>
      <item>DOLAR d.o.o. za trgovinu i usluge, Virovitica</item>
    </izvorni_sadrzaj>
    <derivirana_varijabla naziv="DomainObject.Predmet.ProtuStrankaListNazivFormated_1">
      <item>DOLAR d.o.o. za trgovinu i usluge, Virovitica</item>
    </derivirana_varijabla>
  </DomainObject.Predmet.ProtuStrankaListNazivFormated>
  <DomainObject.Predmet.ProtuStrankaListNazivFormatedOIB>
    <izvorni_sadrzaj>
      <item>DOLAR d.o.o. za trgovinu i usluge, Virovitica, OIB 89936099281</item>
    </izvorni_sadrzaj>
    <derivirana_varijabla naziv="DomainObject.Predmet.ProtuStrankaListNazivFormatedOIB_1">
      <item>DOLAR d.o.o. za trgovinu i usluge, Virovitica, OIB 89936099281</item>
    </derivirana_varijabla>
  </DomainObject.Predmet.ProtuStrankaListNazivFormatedOIB>
  <DomainObject.Predmet.OstaliListFormated>
    <izvorni_sadrzaj>
      <item>Marija Hanzić punomoćnik sudionika u postupku DOLAR d.o.o. za trgovinu i usluge, Virovitica</item>
    </izvorni_sadrzaj>
    <derivirana_varijabla naziv="DomainObject.Predmet.OstaliListFormated_1">
      <item>Marija Hanzić punomoćnik sudionika u postupku DOLAR d.o.o. za trgovinu i usluge, Virovitica</item>
    </derivirana_varijabla>
  </DomainObject.Predmet.OstaliListFormated>
  <DomainObject.Predmet.OstaliListFormatedOIB>
    <izvorni_sadrzaj>
      <item>Marija Hanzić, OIB 15846230339 punomoćnik sudionika u postupku DOLAR d.o.o. za trgovinu i usluge, Virovitica</item>
    </izvorni_sadrzaj>
    <derivirana_varijabla naziv="DomainObject.Predmet.OstaliListFormatedOIB_1">
      <item>Marija Hanzić, OIB 15846230339 punomoćnik sudionika u postupku DOLAR d.o.o. za trgovinu i usluge, Virovitica</item>
    </derivirana_varijabla>
  </DomainObject.Predmet.OstaliListFormatedOIB>
  <DomainObject.Predmet.OstaliListFormatedWithAdress>
    <izvorni_sadrzaj>
      <item>Marija Hanzić, Stjepana Radića 11, 33000 Korija punomoćnik sudionika u postupku DOLAR d.o.o. za trgovinu i usluge, Virovitica</item>
    </izvorni_sadrzaj>
    <derivirana_varijabla naziv="DomainObject.Predmet.OstaliListFormatedWithAdress_1">
      <item>Marija Hanzić, Stjepana Radića 11, 33000 Korija punomoćnik sudionika u postupku DOLAR d.o.o. za trgovinu i usluge, Virovitica</item>
    </derivirana_varijabla>
  </DomainObject.Predmet.OstaliListFormatedWithAdress>
  <DomainObject.Predmet.OstaliListFormatedWithAdressOIB>
    <izvorni_sadrzaj>
      <item>Marija Hanzić, OIB 15846230339, Stjepana Radića 11, 33000 Korija punomoćnik sudionika u postupku DOLAR d.o.o. za trgovinu i usluge, Virovitica</item>
    </izvorni_sadrzaj>
    <derivirana_varijabla naziv="DomainObject.Predmet.OstaliListFormatedWithAdressOIB_1">
      <item>Marija Hanzić, OIB 15846230339, Stjepana Radića 11, 33000 Korija punomoćnik sudionika u postupku DOLAR d.o.o. za trgovinu i usluge, Virovitica</item>
    </derivirana_varijabla>
  </DomainObject.Predmet.OstaliListFormatedWithAdressOIB>
  <DomainObject.Predmet.OstaliListNazivFormated>
    <izvorni_sadrzaj>
      <item>Marija Hanzić</item>
    </izvorni_sadrzaj>
    <derivirana_varijabla naziv="DomainObject.Predmet.OstaliListNazivFormated_1">
      <item>Marija Hanzić</item>
    </derivirana_varijabla>
  </DomainObject.Predmet.OstaliListNazivFormated>
  <DomainObject.Predmet.OstaliListNazivFormatedOIB>
    <izvorni_sadrzaj>
      <item>Marija Hanzić, OIB 15846230339</item>
    </izvorni_sadrzaj>
    <derivirana_varijabla naziv="DomainObject.Predmet.OstaliListNazivFormatedOIB_1">
      <item>Marija Hanzić, OIB 15846230339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DOLAR d.o.o. za trgovinu i usluge, Virovitica</izvorni_sadrzaj>
    <derivirana_varijabla naziv="DomainObject.Predmet.ProtustrankaIDrugi_1">DOLAR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DOLAR d.o.o. za trgovinu i usluge, Virovitica, OIB 89936099281, Trg dr. Franje Tuđmana 1, 33000 Virovitica</izvorni_sadrzaj>
    <derivirana_varijabla naziv="DomainObject.Predmet.ProtustrankaIDrugiAdressOIB_1">DOLAR d.o.o. za trgovinu i usluge, Virovitica, OIB 89936099281, Trg dr. Franje Tuđmana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DOLAR d.o.o. za trgovinu i usluge, Virovitica</item>
      <item>Marija Hanzić</item>
    </izvorni_sadrzaj>
    <derivirana_varijabla naziv="DomainObject.Predmet.SudioniciListNaziv_1">
      <item>FINA, RC ZAGREB, Podružnica Bjelovar</item>
      <item>DOLAR d.o.o. za trgovinu i usluge, Virovitica</item>
      <item>Marija Hanzić</item>
    </derivirana_varijabla>
  </DomainObject.Predmet.SudioniciListNaziv>
  <DomainObject.Predmet.SudioniciListAdressOIB>
    <izvorni_sadrzaj>
      <item>FINA, RC ZAGREB, Podružnica Bjelovar, OIB 85821130368, F. Supila 4,43000 Bjelovar</item>
      <item>DOLAR d.o.o. za trgovinu i usluge, Virovitica, OIB 89936099281, Trg dr. Franje Tuđmana 1,33000 Virovitica</item>
      <item>Marija Hanzić, OIB 15846230339, Stjepana Radića 11,33000 Korija</item>
    </izvorni_sadrzaj>
    <derivirana_varijabla naziv="DomainObject.Predmet.SudioniciListAdressOIB_1">
      <item>FINA, RC ZAGREB, Podružnica Bjelovar, OIB 85821130368, F. Supila 4,43000 Bjelovar</item>
      <item>DOLAR d.o.o. za trgovinu i usluge, Virovitica, OIB 89936099281, Trg dr. Franje Tuđmana 1,33000 Virovitica</item>
      <item>Marija Hanzić, OIB 15846230339, Stjepana Radića 11,33000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89936099281</item>
      <item>, OIB 15846230339</item>
    </izvorni_sadrzaj>
    <derivirana_varijabla naziv="DomainObject.Predmet.SudioniciListNazivOIB_1">
      <item>, OIB 85821130368</item>
      <item>, OIB 89936099281</item>
      <item>, OIB 15846230339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8E74B-4564-4DC3-94C7-CD07BA174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717</properties:Words>
  <properties:Characters>3818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2016-03-03T09:55:00Z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2016-03-03T10:02:00Z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