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fbe2" w14:paraId="ca9fbe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predlagatelja-dužnika </w:t>
      </w:r>
      <w:r w:rsidR="00EF04AA" w:rsidRPr="00BA0147">
        <w:rPr>
          <w:rFonts w:cs="Times New Roman"/>
        </w:rPr>
        <w:t>za otvaranje stečajnog postupka nad dužnikom</w:t>
      </w:r>
      <w:r w:rsidR="00EF04AA">
        <w:rPr>
          <w:rFonts w:cs="Times New Roman"/>
        </w:rPr>
        <w:t xml:space="preserve"> </w:t>
      </w:r>
      <w:r w:rsidR="00E55E9F">
        <w:rPr>
          <w:rFonts w:cs="Times New Roman"/>
        </w:rPr>
        <w:t>ALUFERIT d.o.o., Kloštar Podravski, Industrijska zona istok, K. Tomislava bb, OIB: 58031309790, 25.</w:t>
      </w:r>
      <w:r w:rsidR="00EF04AA">
        <w:rPr>
          <w:rFonts w:cs="Times New Roman"/>
        </w:rPr>
        <w:t xml:space="preserve"> siječnja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E55E9F">
        <w:rPr>
          <w:rFonts w:cs="Times New Roman"/>
        </w:rPr>
        <w:t xml:space="preserve"> ALUFERIT d.o.o., Kloštar Podravski, Industrijska zona istok, K. Tomislava bb, OIB: 58031309790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</w:t>
      </w:r>
      <w:r w:rsidR="00E55E9F">
        <w:t>ivom na poslovni broj spisa St-926</w:t>
      </w:r>
      <w:r>
        <w:t>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55E9F">
        <w:rPr>
          <w:rFonts w:cs="Times New Roman"/>
        </w:rPr>
        <w:t>25</w:t>
      </w:r>
      <w:r w:rsidR="00EF04AA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E55E9F" w:rsidR="00E55E9F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E55E9F" w:rsidRPr="006F44C4">
        <w:t>SUDAC</w:t>
      </w:r>
    </w:p>
    <w:p w:rsidRDefault="00E55E9F" w:rsidP="00E55E9F" w:rsidR="00E55E9F" w:rsidRPr="006F44C4">
      <w:pPr>
        <w:ind w:firstLine="708" w:left="5664"/>
        <w:jc w:val="both"/>
      </w:pPr>
    </w:p>
    <w:p w:rsidRDefault="00E55E9F" w:rsidP="00E55E9F" w:rsidR="00E55E9F" w:rsidRPr="006F44C4">
      <w:pPr>
        <w:ind w:firstLine="708" w:left="4956"/>
        <w:jc w:val="both"/>
      </w:pPr>
      <w:r w:rsidRPr="006F44C4">
        <w:t>Ksenija Flack-Makitan, v.r.</w:t>
      </w:r>
    </w:p>
    <w:p w:rsidRDefault="00E55E9F" w:rsidP="00E55E9F" w:rsidR="00E55E9F" w:rsidRPr="006F44C4">
      <w:pPr>
        <w:ind w:firstLine="708" w:left="4956"/>
        <w:jc w:val="both"/>
      </w:pPr>
    </w:p>
    <w:p w:rsidRDefault="00E55E9F" w:rsidP="00E55E9F" w:rsidR="00E55E9F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E55E9F" w:rsidR="00C42207">
      <w:pPr>
        <w:jc w:val="both"/>
      </w:pPr>
    </w:p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A51" w:rsidP="00BA0147" w:rsidR="00613A51">
      <w:r>
        <w:separator/>
      </w:r>
    </w:p>
  </w:endnote>
  <w:endnote w:id="0" w:type="continuationSeparator">
    <w:p w:rsidRDefault="00613A51" w:rsidP="00BA0147" w:rsidR="00613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A51" w:rsidP="00BA0147" w:rsidR="00613A51">
      <w:r>
        <w:separator/>
      </w:r>
    </w:p>
  </w:footnote>
  <w:footnote w:id="0" w:type="continuationSeparator">
    <w:p w:rsidRDefault="00613A51" w:rsidP="00BA0147" w:rsidR="00613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5FC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E55E9F">
      <w:t>926/15-5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55E9F">
      <w:t>926/15-5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A51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E5FC4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5E9F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E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E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društvo s ograničenom odgovornošću za proizvodnju, trgovinu i usluge</izvorni_sadrzaj>
    <derivirana_varijabla naziv="DomainObject.Predmet.ProtustrankaFormated_1">  ALUFERIT društvo s ograničenom odgovornošću za proizvodnju, trgovinu i usluge</derivirana_varijabla>
  </DomainObject.Predmet.ProtustrankaFormated>
  <DomainObject.Predmet.ProtustrankaFormatedOIB>
    <izvorni_sadrzaj>  ALUFERIT društvo s ograničenom odgovornošću za proizvodnju, trgovinu i usluge, OIB 58031309790</izvorni_sadrzaj>
    <derivirana_varijabla naziv="DomainObject.Predmet.ProtustrankaFormatedOIB_1">  ALUFERIT društvo s ograničenom odgovornošću za proizvodnju, trgovinu i usluge, OIB 58031309790</derivirana_varijabla>
  </DomainObject.Predmet.ProtustrankaFormatedOIB>
  <DomainObject.Predmet.ProtustrankaFormatedWithAdress>
    <izvorni_sadrzaj> ALUFERIT društvo s ograničenom odgovornošću za proizvodnju, trgovinu i usluge, Industrijska zona istok, K. Tomislava/bb, 48350 Kloštar Podravski</izvorni_sadrzaj>
    <derivirana_varijabla naziv="DomainObject.Predmet.ProtustrankaFormatedWithAdress_1"> ALUFERIT društvo s ograničenom odgovornošću za proizvodnju, trgovinu i usluge, Industrijska zona istok, K. Tomislava/bb, 48350 Kloštar Podravski</derivirana_varijabla>
  </DomainObject.Predmet.ProtustrankaFormatedWithAdress>
  <DomainObject.Predmet.ProtustrankaFormatedWithAdressOIB>
    <izvorni_sadrzaj> ALUFERIT društvo s ograničenom odgovornošću za proizvodnju, trgovinu i usluge, OIB 58031309790, Industrijska zona istok, K. Tomislava/bb, 48350 Kloštar Podravski</izvorni_sadrzaj>
    <derivirana_varijabla naziv="DomainObject.Predmet.ProtustrankaFormatedWithAdressOIB_1"> ALUFERIT društvo s ograničenom odgovornošću za proizvodnju, trgovinu i usluge, OIB 58031309790, Industrijska zona istok, K. Tomislava/bb, 48350 Kloštar Podravski</derivirana_varijabla>
  </DomainObject.Predmet.ProtustrankaFormatedWithAdressOIB>
  <DomainObject.Predmet.ProtustrankaWithAdress>
    <izvorni_sadrzaj>ALUFERIT društvo s ograničenom odgovornošću za proizvodnju, trgovinu i usluge Industrijska zona istok, K. Tomislava/bb, 48350 Kloštar Podravski</izvorni_sadrzaj>
    <derivirana_varijabla naziv="DomainObject.Predmet.ProtustrankaWithAdress_1">ALUFERIT društvo s ograničenom odgovornošću za proizvodnju, trgovinu i usluge Industrijska zona istok, K. Tomislava/bb, 48350 Kloštar Podravski</derivirana_varijabla>
  </DomainObject.Predmet.ProtustrankaWithAdress>
  <DomainObject.Predmet.ProtustrankaWithAdressOIB>
    <izvorni_sadrzaj>ALUFERIT društvo s ograničenom odgovornošću za proizvodnju, trgovinu i usluge, OIB 58031309790, Industrijska zona istok, K. Tomislava/bb, 48350 Kloštar Podravski</izvorni_sadrzaj>
    <derivirana_varijabla naziv="DomainObject.Predmet.ProtustrankaWithAdressOIB_1">ALUFERIT društvo s ograničenom odgovornošću za proizvodnju, trgovinu i usluge, OIB 58031309790, Industrijska zona istok, K. Tomislava/bb, 48350 Kloštar Podravski</derivirana_varijabla>
  </DomainObject.Predmet.ProtustrankaWithAdressOIB>
  <DomainObject.Predmet.ProtustrankaNazivFormated>
    <izvorni_sadrzaj>ALUFERIT društvo s ograničenom odgovornošću za proizvodnju, trgovinu i usluge</izvorni_sadrzaj>
    <derivirana_varijabla naziv="DomainObject.Predmet.ProtustrankaNazivFormated_1">ALUFERIT društvo s ograničenom odgovornošću za proizvodnju, trgovinu i usluge</derivirana_varijabla>
  </DomainObject.Predmet.ProtustrankaNazivFormated>
  <DomainObject.Predmet.ProtustrankaNazivFormatedOIB>
    <izvorni_sadrzaj>ALUFERIT društvo s ograničenom odgovornošću za proizvodnju, trgovinu i usluge, OIB 58031309790</izvorni_sadrzaj>
    <derivirana_varijabla naziv="DomainObject.Predmet.ProtustrankaNazivFormatedOIB_1">ALUFERIT društvo s ograničenom odgovornošću za proizvodnju, trgovinu i usluge, OIB 58031309790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ALUFERIT društvo s ograničenom odgovornošću za proizvodnju, trgovinu i usluge</item>
    </izvorni_sadrzaj>
    <derivirana_varijabla naziv="DomainObject.Predmet.ProtuStrankaListFormated_1">
      <item>ALUFERIT društvo s ograničenom odgovornošću za proizvodnju, trgovinu i usluge</item>
    </derivirana_varijabla>
  </DomainObject.Predmet.ProtuStrankaListFormated>
  <DomainObject.Predmet.ProtuStrankaListFormatedOIB>
    <izvorni_sadrzaj>
      <item>ALUFERIT društvo s ograničenom odgovornošću za proizvodnju, trgovinu i usluge, OIB 58031309790</item>
    </izvorni_sadrzaj>
    <derivirana_varijabla naziv="DomainObject.Predmet.ProtuStrankaListFormatedOIB_1">
      <item>ALUFERIT društvo s ograničenom odgovornošću za proizvodnju, trgovinu i usluge, OIB 58031309790</item>
    </derivirana_varijabla>
  </DomainObject.Predmet.ProtuStrankaListFormatedOIB>
  <DomainObject.Predmet.ProtuStrankaListFormatedWithAdress>
    <izvorni_sadrzaj>
      <item>ALUFERIT društvo s ograničenom odgovornošću za proizvodnju, trgovinu i usluge, Industrijska zona istok, K. Tomislava/bb, 48350 Kloštar Podravski</item>
    </izvorni_sadrzaj>
    <derivirana_varijabla naziv="DomainObject.Predmet.ProtuStrankaListFormatedWithAdress_1">
      <item>ALUFERIT društvo s ograničenom odgovornošću za proizvodnju, trgovinu i usluge, Industrijska zona istok, K. Tomislava/bb, 48350 Kloštar Podravski</item>
    </derivirana_varijabla>
  </DomainObject.Predmet.ProtuStrankaListFormatedWithAdress>
  <DomainObject.Predmet.ProtuStrankaListFormatedWithAdressOIB>
    <izvorni_sadrzaj>
      <item>ALUFERIT društvo s ograničenom odgovornošću za proizvodnju, trgovinu i usluge, OIB 58031309790, Industrijska zona istok, K. Tomislava/bb, 48350 Kloštar Podravski</item>
    </izvorni_sadrzaj>
    <derivirana_varijabla naziv="DomainObject.Predmet.ProtuStrankaListFormatedWithAdressOIB_1">
      <item>ALUFERIT društvo s ograničenom odgovornošću za proizvodnju, trgovinu i usluge, OIB 58031309790, Industrijska zona istok, K. Tomislava/bb, 48350 Kloštar Podravski</item>
    </derivirana_varijabla>
  </DomainObject.Predmet.ProtuStrankaListFormatedWithAdressOIB>
  <DomainObject.Predmet.ProtuStrankaListNazivFormated>
    <izvorni_sadrzaj>
      <item>ALUFERIT društvo s ograničenom odgovornošću za proizvodnju, trgovinu i usluge</item>
    </izvorni_sadrzaj>
    <derivirana_varijabla naziv="DomainObject.Predmet.ProtuStrankaListNazivFormated_1">
      <item>ALUFERIT društvo s ograničenom odgovornošću za proizvodnju, trgovinu i usluge</item>
    </derivirana_varijabla>
  </DomainObject.Predmet.ProtuStrankaListNazivFormated>
  <DomainObject.Predmet.ProtuStrankaListNazivFormatedOIB>
    <izvorni_sadrzaj>
      <item>ALUFERIT društvo s ograničenom odgovornošću za proizvodnju, trgovinu i usluge, OIB 58031309790</item>
    </izvorni_sadrzaj>
    <derivirana_varijabla naziv="DomainObject.Predmet.ProtuStrankaListNazivFormatedOIB_1">
      <item>ALUFERIT društvo s ograničenom odgovornošću za proizvodnju, trgovinu i usluge, OIB 58031309790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ALUFERIT društvo s ograničenom odgovornošću za proizvodnju, trgovinu i usluge</izvorni_sadrzaj>
    <derivirana_varijabla naziv="DomainObject.Predmet.ProtustrankaIDrugi_1">ALUFERIT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ALUFERIT društvo s ograničenom odgovornošću za proizvodnju, trgovinu i usluge, OIB 58031309790, Industrijska zona istok, K. Tomislava/bb, 48350 Kloštar Podravski</izvorni_sadrzaj>
    <derivirana_varijabla naziv="DomainObject.Predmet.ProtustrankaIDrugiAdressOIB_1">ALUFERIT društvo s ograničenom odgovornošću za proizvodnju, trgovinu i usluge, OIB 58031309790, Industrijska zona istok, K. Tomislava/bb,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ALUFERIT društvo s ograničenom odgovornošću za proizvodnju, trgovinu i usluge</item>
      <item>Sudski registar</item>
    </izvorni_sadrzaj>
    <derivirana_varijabla naziv="DomainObject.Predmet.SudioniciListNaziv_1">
      <item>Financijska agencija</item>
      <item>ALUFERIT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ALUFERIT društvo s ograničenom odgovornošću za proizvodnju, trgovinu i usluge, OIB 58031309790, Industrijska zona istok, K. Tomislava/bb,48350 Kloštar Podravski</item>
      <item>Sudski registar</item>
    </izvorni_sadrzaj>
    <derivirana_varijabla naziv="DomainObject.Predmet.SudioniciListAdressOIB_1">
      <item>Financijska agencija, OIB 85821130368, Ulica grada Vukovara 70,10000 Zagreb</item>
      <item>ALUFERIT društvo s ograničenom odgovornošću za proizvodnju, trgovinu i usluge, OIB 58031309790, Industrijska zona istok, K. Tomislava/bb,48350 Kloštar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58031309790</item>
      <item>, OIB null</item>
    </izvorni_sadrzaj>
    <derivirana_varijabla naziv="DomainObject.Predmet.SudioniciListNazivOIB_1">
      <item>, OIB 85821130368</item>
      <item>, OIB 58031309790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FE637-BDE9-43B5-80C9-83A32C168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1563</properties:Characters>
  <properties:Lines>61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2016-01-22T13:46:00Z</cp:lastPrinted>
  <dcterms:modified xmlns:xsi="http://www.w3.org/2001/XMLSchema-instance" xsi:type="dcterms:W3CDTF">2016-01-25T06:59:00Z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