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3204" w14:paraId="3dc3204" w:rsidRDefault="003912A9" w:rsidP="003912A9" w:rsidR="003912A9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3912A9" w:rsidP="003912A9" w:rsidR="003912A9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3912A9" w:rsidP="003912A9" w:rsidR="003912A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3912A9" w:rsidP="003912A9" w:rsidR="003912A9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3912A9" w:rsidP="003912A9" w:rsidR="003912A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3912A9" w:rsidP="003912A9" w:rsidR="003912A9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3912A9" w:rsidP="003912A9" w:rsidR="003912A9" w:rsidRPr="004020D1">
      <w:pPr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6951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3912A9" w:rsidP="003912A9" w:rsidR="003912A9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3912A9" w:rsidP="003912A9" w:rsidR="003912A9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3912A9" w:rsidP="003912A9" w:rsidR="003912A9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MAXI TRAVEL j.d.o.o., OIB 05926934272, MBS 080990421, iz </w:t>
      </w:r>
      <w:proofErr w:type="spellStart"/>
      <w:r>
        <w:rPr>
          <w:rFonts w:cs="Times New Roman" w:eastAsia="Times New Roman"/>
          <w:szCs w:val="24"/>
          <w:lang w:eastAsia="hr-HR"/>
        </w:rPr>
        <w:t>Gajeca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Zagreb), </w:t>
      </w:r>
      <w:proofErr w:type="spellStart"/>
      <w:r>
        <w:rPr>
          <w:rFonts w:cs="Times New Roman" w:eastAsia="Times New Roman"/>
          <w:szCs w:val="24"/>
          <w:lang w:eastAsia="hr-HR"/>
        </w:rPr>
        <w:t>Soblinečka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 B.</w:t>
      </w:r>
    </w:p>
    <w:p w:rsidRDefault="003912A9" w:rsidP="003912A9" w:rsidR="003912A9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58.505,72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3912A9" w:rsidP="003912A9" w:rsidR="003912A9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3912A9" w:rsidP="003912A9" w:rsidR="003912A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912A9" w:rsidP="003912A9" w:rsidR="003912A9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912A9" w:rsidP="003912A9" w:rsidR="003912A9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3912A9" w:rsidP="003912A9" w:rsidR="003912A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3912A9" w:rsidP="003912A9" w:rsidR="003912A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3912A9" w:rsidP="003912A9" w:rsidR="003912A9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3912A9" w:rsidP="003912A9" w:rsidR="003912A9" w:rsidRPr="004020D1">
      <w:pPr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3912A9" w:rsidP="003912A9" w:rsidR="003912A9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3912A9" w:rsidP="003912A9" w:rsidR="003912A9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3912A9" w:rsidP="003912A9" w:rsidR="003912A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3912A9" w:rsidP="003912A9" w:rsidR="003912A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3912A9" w:rsidR="0066515A" w:rsidRPr="003912A9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66515A" w:rsidRPr="003912A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6F2" w:rsidR="00000000">
      <w:r>
        <w:separator/>
      </w:r>
    </w:p>
  </w:endnote>
  <w:endnote w:id="0" w:type="continuationSeparator">
    <w:p w:rsidRDefault="007046F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6F2" w:rsidR="00000000">
      <w:r>
        <w:separator/>
      </w:r>
    </w:p>
  </w:footnote>
  <w:footnote w:id="0" w:type="continuationSeparator">
    <w:p w:rsidRDefault="007046F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2A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6F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2A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F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2A9"/>
    <w:rsid w:val="003912A9"/>
    <w:rsid w:val="0066515A"/>
    <w:rsid w:val="0070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1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91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912A9"/>
  </w:style>
  <w:style w:styleId="Brojstranice" w:type="character">
    <w:name w:val="page number"/>
    <w:basedOn w:val="Zadanifontodlomka"/>
    <w:rsid w:val="003912A9"/>
  </w:style>
  <w:style w:styleId="Tekstbalonia" w:type="paragraph">
    <w:name w:val="Balloon Text"/>
    <w:basedOn w:val="Normal"/>
    <w:link w:val="TekstbaloniaChar"/>
    <w:uiPriority w:val="99"/>
    <w:semiHidden/>
    <w:unhideWhenUsed/>
    <w:rsid w:val="00391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1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6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6F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6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6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1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91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912A9"/>
  </w:style>
  <w:style w:styleId="Brojstranice" w:type="character">
    <w:name w:val="page number"/>
    <w:basedOn w:val="Zadanifontodlomka"/>
    <w:rsid w:val="003912A9"/>
  </w:style>
  <w:style w:styleId="Tekstbalonia" w:type="paragraph">
    <w:name w:val="Balloon Text"/>
    <w:basedOn w:val="Normal"/>
    <w:link w:val="TekstbaloniaChar"/>
    <w:uiPriority w:val="99"/>
    <w:semiHidden/>
    <w:unhideWhenUsed/>
    <w:rsid w:val="00391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1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6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6F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6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6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St-6951/2016</izvorni_sadrzaj>
    <derivirana_varijabla naziv="DomainObject.Predmet.OznakaBroj_1">St-6951/2016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 TRAVEL j.d.o.o.</izvorni_sadrzaj>
    <derivirana_varijabla naziv="DomainObject.Predmet.ProtustrankaFormated_1">  MAXI TRAVEL j.d.o.o.</derivirana_varijabla>
  </DomainObject.Predmet.ProtustrankaFormated>
  <DomainObject.Predmet.ProtustrankaFormatedOIB>
    <izvorni_sadrzaj>  MAXI TRAVEL j.d.o.o., OIB 05926934272</izvorni_sadrzaj>
    <derivirana_varijabla naziv="DomainObject.Predmet.ProtustrankaFormatedOIB_1">  MAXI TRAVEL j.d.o.o., OIB 05926934272</derivirana_varijabla>
  </DomainObject.Predmet.ProtustrankaFormatedOIB>
  <DomainObject.Predmet.ProtustrankaFormatedWithAdress>
    <izvorni_sadrzaj> MAXI TRAVEL j.d.o.o., Soblinečka 5 B, 10362 Gajec</izvorni_sadrzaj>
    <derivirana_varijabla naziv="DomainObject.Predmet.ProtustrankaFormatedWithAdress_1"> MAXI TRAVEL j.d.o.o., Soblinečka 5 B, 10362 Gajec</derivirana_varijabla>
  </DomainObject.Predmet.ProtustrankaFormatedWithAdress>
  <DomainObject.Predmet.ProtustrankaFormatedWithAdressOIB>
    <izvorni_sadrzaj> MAXI TRAVEL j.d.o.o., OIB 05926934272, Soblinečka 5 B, 10362 Gajec</izvorni_sadrzaj>
    <derivirana_varijabla naziv="DomainObject.Predmet.ProtustrankaFormatedWithAdressOIB_1"> MAXI TRAVEL j.d.o.o., OIB 05926934272, Soblinečka 5 B, 10362 Gajec</derivirana_varijabla>
  </DomainObject.Predmet.ProtustrankaFormatedWithAdressOIB>
  <DomainObject.Predmet.ProtustrankaWithAdress>
    <izvorni_sadrzaj>MAXI TRAVEL j.d.o.o. Soblinečka 5 B, 10362 Gajec</izvorni_sadrzaj>
    <derivirana_varijabla naziv="DomainObject.Predmet.ProtustrankaWithAdress_1">MAXI TRAVEL j.d.o.o. Soblinečka 5 B, 10362 Gajec</derivirana_varijabla>
  </DomainObject.Predmet.ProtustrankaWithAdress>
  <DomainObject.Predmet.ProtustrankaWithAdressOIB>
    <izvorni_sadrzaj>MAXI TRAVEL j.d.o.o., OIB 05926934272, Soblinečka 5 B, 10362 Gajec</izvorni_sadrzaj>
    <derivirana_varijabla naziv="DomainObject.Predmet.ProtustrankaWithAdressOIB_1">MAXI TRAVEL j.d.o.o., OIB 05926934272, Soblinečka 5 B, 10362 Gajec</derivirana_varijabla>
  </DomainObject.Predmet.ProtustrankaWithAdressOIB>
  <DomainObject.Predmet.ProtustrankaNazivFormated>
    <izvorni_sadrzaj>MAXI TRAVEL j.d.o.o.</izvorni_sadrzaj>
    <derivirana_varijabla naziv="DomainObject.Predmet.ProtustrankaNazivFormated_1">MAXI TRAVEL j.d.o.o.</derivirana_varijabla>
  </DomainObject.Predmet.ProtustrankaNazivFormated>
  <DomainObject.Predmet.ProtustrankaNazivFormatedOIB>
    <izvorni_sadrzaj>MAXI TRAVEL j.d.o.o., OIB 05926934272</izvorni_sadrzaj>
    <derivirana_varijabla naziv="DomainObject.Predmet.ProtustrankaNazivFormatedOIB_1">MAXI TRAVEL j.d.o.o., OIB 05926934272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TRAVEL j.d.o.o.</item>
    </izvorni_sadrzaj>
    <derivirana_varijabla naziv="DomainObject.Predmet.ProtuStrankaListFormated_1">
      <item>MAXI TRAVEL j.d.o.o.</item>
    </derivirana_varijabla>
  </DomainObject.Predmet.ProtuStrankaListFormated>
  <DomainObject.Predmet.ProtuStrankaListFormatedOIB>
    <izvorni_sadrzaj>
      <item>MAXI TRAVEL j.d.o.o., OIB 05926934272</item>
    </izvorni_sadrzaj>
    <derivirana_varijabla naziv="DomainObject.Predmet.ProtuStrankaListFormatedOIB_1">
      <item>MAXI TRAVEL j.d.o.o., OIB 05926934272</item>
    </derivirana_varijabla>
  </DomainObject.Predmet.ProtuStrankaListFormatedOIB>
  <DomainObject.Predmet.ProtuStrankaListFormatedWithAdress>
    <izvorni_sadrzaj>
      <item>MAXI TRAVEL j.d.o.o., Soblinečka 5 B, 10362 Gajec</item>
    </izvorni_sadrzaj>
    <derivirana_varijabla naziv="DomainObject.Predmet.ProtuStrankaListFormatedWithAdress_1">
      <item>MAXI TRAVEL j.d.o.o., Soblinečka 5 B, 10362 Gajec</item>
    </derivirana_varijabla>
  </DomainObject.Predmet.ProtuStrankaListFormatedWithAdress>
  <DomainObject.Predmet.ProtuStrankaListFormatedWithAdressOIB>
    <izvorni_sadrzaj>
      <item>MAXI TRAVEL j.d.o.o., OIB 05926934272, Soblinečka 5 B, 10362 Gajec</item>
    </izvorni_sadrzaj>
    <derivirana_varijabla naziv="DomainObject.Predmet.ProtuStrankaListFormatedWithAdressOIB_1">
      <item>MAXI TRAVEL j.d.o.o., OIB 05926934272, Soblinečka 5 B, 10362 Gajec</item>
    </derivirana_varijabla>
  </DomainObject.Predmet.ProtuStrankaListFormatedWithAdressOIB>
  <DomainObject.Predmet.ProtuStrankaListNazivFormated>
    <izvorni_sadrzaj>
      <item>MAXI TRAVEL j.d.o.o.</item>
    </izvorni_sadrzaj>
    <derivirana_varijabla naziv="DomainObject.Predmet.ProtuStrankaListNazivFormated_1">
      <item>MAXI TRAVEL j.d.o.o.</item>
    </derivirana_varijabla>
  </DomainObject.Predmet.ProtuStrankaListNazivFormated>
  <DomainObject.Predmet.ProtuStrankaListNazivFormatedOIB>
    <izvorni_sadrzaj>
      <item>MAXI TRAVEL j.d.o.o., OIB 05926934272</item>
    </izvorni_sadrzaj>
    <derivirana_varijabla naziv="DomainObject.Predmet.ProtuStrankaListNazivFormatedOIB_1">
      <item>MAXI TRAVEL j.d.o.o., OIB 05926934272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TRAVEL j.d.o.o.</izvorni_sadrzaj>
    <derivirana_varijabla naziv="DomainObject.Predmet.ProtustrankaIDrugi_1">MAXI TRAVEL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 TRAVEL j.d.o.o., OIB 05926934272, Soblinečka 5 B, 10362 Gajec</izvorni_sadrzaj>
    <derivirana_varijabla naziv="DomainObject.Predmet.ProtustrankaIDrugiAdressOIB_1">MAXI TRAVEL j.d.o.o., OIB 05926934272, Soblinečka 5 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 TRAVEL j.d.o.o.</item>
    </izvorni_sadrzaj>
    <derivirana_varijabla naziv="DomainObject.Predmet.SudioniciListNaziv_1">
      <item>FINA Regionalni centar Zagreb</item>
      <item>MAXI TRAVEL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MAXI TRAVEL j.d.o.o., OIB 05926934272, Soblinečka 5 B,10362 Gajec</item>
    </izvorni_sadrzaj>
    <derivirana_varijabla naziv="DomainObject.Predmet.SudioniciListAdressOIB_1">
      <item>FINA Regionalni centar Zagreb, OIB 85821130368, Trg svibanjskih žrtava 1995. 1,10000 Zagreb</item>
      <item>MAXI TRAVEL j.d.o.o., OIB 05926934272, Soblinečka 5 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05926934272</item>
    </izvorni_sadrzaj>
    <derivirana_varijabla naziv="DomainObject.Predmet.SudioniciListNazivOIB_1">
      <item>, OIB 85821130368</item>
      <item>, OIB 05926934272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1333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2017-03-21T08:34:00Z</dcterms:created>
  <dc:creator>Nikolina Mikulić</dc:creator>
  <cp:lastModifiedBy>Nikolina Mikulić</cp:lastModifiedBy>
  <dcterms:modified xmlns:xsi="http://www.w3.org/2001/XMLSchema-instance" xsi:type="dcterms:W3CDTF">2017-03-21T08:38:00Z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