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0f82" w14:paraId="8a80f82" w:rsidRDefault="002130F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30F6" w:rsidP="002130F6" w:rsidR="002130F6" w:rsidRPr="002130F6">
      <w:pPr>
        <w:spacing w:after="0"/>
        <w:rPr>
          <w:rFonts w:cs="Times New Roman" w:eastAsia="Times New Roman"/>
          <w:b/>
          <w:lang w:eastAsia="hr-HR"/>
        </w:rPr>
      </w:pPr>
      <w:r w:rsidRPr="002130F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130F6">
        <w:rPr>
          <w:rFonts w:cs="Times New Roman" w:eastAsia="Times New Roman"/>
          <w:b/>
          <w:lang w:eastAsia="hr-HR"/>
        </w:rPr>
        <w:t>Broj: 14. St-848/2015.</w:t>
      </w:r>
    </w:p>
    <w:p w:rsidRDefault="002130F6" w:rsidP="002130F6" w:rsidR="002130F6" w:rsidRPr="002130F6">
      <w:pPr>
        <w:spacing w:after="0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130F6" w:rsidP="002130F6" w:rsidR="002130F6" w:rsidRPr="002130F6">
      <w:pPr>
        <w:spacing w:after="0"/>
        <w:rPr>
          <w:rFonts w:cs="Times New Roman" w:eastAsia="Times New Roman"/>
          <w:b/>
          <w:lang w:eastAsia="hr-HR"/>
        </w:rPr>
      </w:pPr>
      <w:r w:rsidRPr="002130F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130F6">
        <w:rPr>
          <w:rFonts w:cs="Times New Roman" w:eastAsia="Times New Roman"/>
          <w:b/>
          <w:lang w:eastAsia="hr-HR"/>
        </w:rPr>
        <w:t>Sukoišanska</w:t>
      </w:r>
      <w:proofErr w:type="spellEnd"/>
      <w:r w:rsidRPr="002130F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30F6" w:rsidP="002130F6" w:rsidR="002130F6" w:rsidRPr="002130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130F6">
        <w:rPr>
          <w:rFonts w:cs="Times New Roman" w:eastAsia="Times New Roman"/>
          <w:b/>
          <w:lang w:eastAsia="hr-HR"/>
        </w:rPr>
        <w:t>O G L A S</w:t>
      </w: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lang w:eastAsia="hr-HR" w:val="en-US"/>
        </w:rPr>
        <w:tab/>
      </w:r>
      <w:proofErr w:type="spellStart"/>
      <w:r w:rsidRPr="002130F6">
        <w:rPr>
          <w:rFonts w:cs="Times New Roman" w:eastAsia="Times New Roman"/>
          <w:lang w:eastAsia="hr-HR" w:val="en-US"/>
        </w:rPr>
        <w:t>Trgovački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sud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130F6">
        <w:rPr>
          <w:rFonts w:cs="Times New Roman" w:eastAsia="Times New Roman"/>
          <w:lang w:eastAsia="hr-HR" w:val="en-US"/>
        </w:rPr>
        <w:t>Splitu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130F6">
        <w:rPr>
          <w:rFonts w:cs="Times New Roman" w:eastAsia="Times New Roman"/>
          <w:lang w:eastAsia="hr-HR" w:val="en-US"/>
        </w:rPr>
        <w:t>po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sudcu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Jozi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Ćaleta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130F6">
        <w:rPr>
          <w:rFonts w:cs="Times New Roman" w:eastAsia="Times New Roman"/>
          <w:lang w:eastAsia="hr-HR" w:val="en-US"/>
        </w:rPr>
        <w:t>skraćenome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stečajnom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30F6">
        <w:rPr>
          <w:rFonts w:cs="Times New Roman" w:eastAsia="Times New Roman"/>
          <w:lang w:eastAsia="hr-HR" w:val="en-US"/>
        </w:rPr>
        <w:t>postupku</w:t>
      </w:r>
      <w:proofErr w:type="spellEnd"/>
      <w:r w:rsidRPr="002130F6">
        <w:rPr>
          <w:rFonts w:cs="Times New Roman" w:eastAsia="Times New Roman"/>
          <w:lang w:eastAsia="hr-HR" w:val="en-US"/>
        </w:rPr>
        <w:t xml:space="preserve"> </w:t>
      </w:r>
      <w:r w:rsidRPr="002130F6">
        <w:rPr>
          <w:rFonts w:cs="Times New Roman" w:eastAsia="Times New Roman"/>
          <w:lang w:eastAsia="hr-HR"/>
        </w:rPr>
        <w:t xml:space="preserve">nad stečajnim Dužnikom: A &amp; P CORPORATION, d.o.o., za elektroinstalacije, graditeljstvo, trgovinu, ugostiteljstvo i prijevoz, Omiš, Vukovarska </w:t>
      </w:r>
      <w:proofErr w:type="gramStart"/>
      <w:r w:rsidRPr="002130F6">
        <w:rPr>
          <w:rFonts w:cs="Times New Roman" w:eastAsia="Times New Roman"/>
          <w:lang w:eastAsia="hr-HR"/>
        </w:rPr>
        <w:t>2b.,</w:t>
      </w:r>
      <w:proofErr w:type="gramEnd"/>
      <w:r w:rsidRPr="002130F6">
        <w:rPr>
          <w:rFonts w:cs="Times New Roman" w:eastAsia="Times New Roman"/>
          <w:lang w:eastAsia="hr-HR"/>
        </w:rPr>
        <w:t xml:space="preserve"> OIB: 39699777691., MBS: 060071886., a</w:t>
      </w:r>
      <w:r w:rsidRPr="002130F6">
        <w:rPr>
          <w:rFonts w:cs="Times New Roman" w:eastAsia="Times New Roman"/>
          <w:lang w:eastAsia="hr-HR" w:val="en-US"/>
        </w:rPr>
        <w:t xml:space="preserve"> </w:t>
      </w:r>
      <w:r w:rsidRPr="002130F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130F6">
        <w:rPr>
          <w:rFonts w:cs="Times New Roman" w:eastAsia="Times New Roman"/>
          <w:lang w:eastAsia="hr-HR" w:val="en-US"/>
        </w:rPr>
        <w:t xml:space="preserve"> </w:t>
      </w:r>
      <w:r w:rsidRPr="002130F6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30F6" w:rsidP="002130F6" w:rsidR="002130F6" w:rsidRPr="002130F6">
      <w:pPr>
        <w:spacing w:after="0"/>
        <w:jc w:val="center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lang w:eastAsia="hr-HR"/>
        </w:rPr>
        <w:t>o g l a s</w:t>
      </w:r>
    </w:p>
    <w:p w:rsidRDefault="002130F6" w:rsidP="002130F6" w:rsidR="002130F6" w:rsidRPr="002130F6">
      <w:pPr>
        <w:spacing w:after="0"/>
        <w:jc w:val="both"/>
        <w:rPr>
          <w:rFonts w:cs="Times New Roman" w:eastAsia="Calibri"/>
        </w:rPr>
      </w:pPr>
    </w:p>
    <w:p w:rsidRDefault="002130F6" w:rsidP="002130F6" w:rsidR="002130F6" w:rsidRPr="002130F6">
      <w:pPr>
        <w:spacing w:after="0"/>
        <w:ind w:firstLine="708"/>
        <w:jc w:val="both"/>
        <w:rPr>
          <w:rFonts w:cs="Times New Roman" w:eastAsia="Calibri"/>
        </w:rPr>
      </w:pPr>
      <w:r w:rsidRPr="002130F6">
        <w:rPr>
          <w:rFonts w:cs="Times New Roman" w:eastAsia="Calibri"/>
          <w:b/>
        </w:rPr>
        <w:t>1)</w:t>
      </w:r>
      <w:r w:rsidRPr="002130F6">
        <w:rPr>
          <w:rFonts w:cs="Times New Roman" w:eastAsia="Calibri"/>
        </w:rPr>
        <w:t xml:space="preserve">  Dužnik:</w:t>
      </w:r>
      <w:r w:rsidRPr="002130F6">
        <w:rPr>
          <w:rFonts w:cs="Times New Roman" w:eastAsia="Calibri" w:hAnsi="Calibri" w:ascii="Calibri"/>
          <w:sz w:val="22"/>
          <w:szCs w:val="22"/>
        </w:rPr>
        <w:t xml:space="preserve"> </w:t>
      </w:r>
      <w:r w:rsidRPr="002130F6">
        <w:rPr>
          <w:rFonts w:cs="Times New Roman" w:eastAsia="Calibri"/>
        </w:rPr>
        <w:t>A &amp; P CORPORATION, d.o.o., za elektroinstalacije, graditeljstvo, trgovinu, ugostiteljstvo i prijevoz, Omiš, Vukovarska 2b., OIB: 39699777691., MBS: 060071886</w:t>
      </w:r>
      <w:r w:rsidRPr="002130F6">
        <w:rPr>
          <w:rFonts w:cs="Times New Roman" w:eastAsia="Calibri" w:hAnsi="Calibri" w:ascii="Calibri"/>
          <w:sz w:val="22"/>
          <w:szCs w:val="22"/>
        </w:rPr>
        <w:t>., n</w:t>
      </w:r>
      <w:r w:rsidRPr="002130F6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2459. dana u ukupnom iznosu od: 914.516,62 kune a u koji iznos je uračunata kamata i naknada FINA-e za provedbu ovrhe na novčanim sredstvima.  </w:t>
      </w:r>
    </w:p>
    <w:p w:rsidRDefault="002130F6" w:rsidP="002130F6" w:rsidR="002130F6" w:rsidRPr="002130F6">
      <w:pPr>
        <w:spacing w:after="0"/>
        <w:ind w:firstLine="708"/>
        <w:jc w:val="both"/>
        <w:rPr>
          <w:rFonts w:cs="Times New Roman" w:eastAsia="Calibri"/>
        </w:rPr>
      </w:pPr>
      <w:r w:rsidRPr="002130F6">
        <w:rPr>
          <w:rFonts w:cs="Times New Roman" w:eastAsia="Calibri"/>
          <w:b/>
        </w:rPr>
        <w:t>2)</w:t>
      </w:r>
      <w:r w:rsidRPr="002130F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130F6" w:rsidP="002130F6" w:rsidR="002130F6" w:rsidRPr="002130F6">
      <w:pPr>
        <w:spacing w:after="0"/>
        <w:ind w:firstLine="708"/>
        <w:jc w:val="both"/>
        <w:rPr>
          <w:rFonts w:cs="Times New Roman" w:eastAsia="Calibri"/>
        </w:rPr>
      </w:pPr>
      <w:r w:rsidRPr="002130F6">
        <w:rPr>
          <w:rFonts w:cs="Times New Roman" w:eastAsia="Calibri"/>
          <w:b/>
        </w:rPr>
        <w:t>3)</w:t>
      </w:r>
      <w:r w:rsidRPr="002130F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130F6" w:rsidP="002130F6" w:rsidR="002130F6" w:rsidRPr="002130F6">
      <w:pPr>
        <w:spacing w:after="0"/>
        <w:ind w:firstLine="708"/>
        <w:jc w:val="both"/>
        <w:rPr>
          <w:rFonts w:cs="Times New Roman" w:eastAsia="Calibri"/>
        </w:rPr>
      </w:pPr>
      <w:r w:rsidRPr="002130F6">
        <w:rPr>
          <w:rFonts w:cs="Times New Roman" w:eastAsia="Calibri"/>
          <w:b/>
        </w:rPr>
        <w:t>4)</w:t>
      </w:r>
      <w:r w:rsidRPr="002130F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130F6" w:rsidP="002130F6" w:rsidR="002130F6" w:rsidRPr="002130F6">
      <w:pPr>
        <w:spacing w:after="0"/>
        <w:ind w:firstLine="708"/>
        <w:jc w:val="both"/>
        <w:rPr>
          <w:rFonts w:cs="Times New Roman" w:eastAsia="Calibri"/>
        </w:rPr>
      </w:pPr>
      <w:r w:rsidRPr="002130F6">
        <w:rPr>
          <w:rFonts w:cs="Times New Roman" w:eastAsia="Calibri"/>
          <w:b/>
        </w:rPr>
        <w:t>5)</w:t>
      </w:r>
      <w:r w:rsidRPr="002130F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130F6" w:rsidP="002130F6" w:rsidR="002130F6" w:rsidRPr="002130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30F6" w:rsidP="002130F6" w:rsidR="002130F6" w:rsidRPr="002130F6">
      <w:pPr>
        <w:spacing w:after="0"/>
        <w:jc w:val="center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lang w:eastAsia="hr-HR"/>
        </w:rPr>
        <w:t>(Oglas broj: 14. St-848/2015., od 28. prosinca 2015. godine.).</w:t>
      </w: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lang w:eastAsia="hr-HR"/>
        </w:rPr>
        <w:t xml:space="preserve">DNA:  </w:t>
      </w:r>
      <w:r w:rsidRPr="002130F6">
        <w:rPr>
          <w:rFonts w:cs="Times New Roman" w:eastAsia="Times New Roman"/>
          <w:b/>
          <w:lang w:eastAsia="hr-HR"/>
        </w:rPr>
        <w:t>1)</w:t>
      </w:r>
      <w:r w:rsidRPr="002130F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130F6" w:rsidP="002130F6" w:rsidR="002130F6" w:rsidRPr="002130F6">
      <w:pPr>
        <w:spacing w:after="0"/>
        <w:jc w:val="both"/>
        <w:rPr>
          <w:rFonts w:cs="Times New Roman" w:eastAsia="Times New Roman"/>
          <w:lang w:eastAsia="hr-HR"/>
        </w:rPr>
      </w:pPr>
      <w:r w:rsidRPr="002130F6">
        <w:rPr>
          <w:rFonts w:cs="Times New Roman" w:eastAsia="Times New Roman"/>
          <w:lang w:eastAsia="hr-HR"/>
        </w:rPr>
        <w:t xml:space="preserve">            </w:t>
      </w:r>
      <w:r w:rsidRPr="002130F6">
        <w:rPr>
          <w:rFonts w:cs="Times New Roman" w:eastAsia="Times New Roman"/>
          <w:b/>
          <w:lang w:eastAsia="hr-HR"/>
        </w:rPr>
        <w:t>2)</w:t>
      </w:r>
      <w:r w:rsidRPr="002130F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130F6" w:rsidP="002130F6" w:rsidR="00DA0242">
      <w:pPr>
        <w:spacing w:after="0"/>
        <w:jc w:val="both"/>
      </w:pPr>
      <w:r w:rsidRPr="002130F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0F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0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St-848/2015-3</izvorni_sadrzaj>
    <derivirana_varijabla naziv="DomainObject.Oznaka_1">St-848/2015-3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P CORPORATION, društvo s ograničenom odgovornošću za elektroinstalacije, graditeljstvo, trgovinu, ugostiteljstvo i prije</izvorni_sadrzaj>
    <derivirana_varijabla naziv="DomainObject.Predmet.ProtustrankaFormated_1">  A &amp; P CORPORATION, društvo s ograničenom odgovornošću za elektroinstalacije, graditeljstvo, trgovinu, ugostiteljstvo i prije</derivirana_varijabla>
  </DomainObject.Predmet.ProtustrankaFormated>
  <DomainObject.Predmet.ProtustrankaFormatedOIB>
    <izvorni_sadrzaj>  A &amp; P CORPORATION, društvo s ograničenom odgovornošću za elektroinstalacije, graditeljstvo, trgovinu, ugostiteljstvo i prije, OIB 39699777691</izvorni_sadrzaj>
    <derivirana_varijabla naziv="DomainObject.Predmet.ProtustrankaFormatedOIB_1">  A &amp; P CORPORATION, društvo s ograničenom odgovornošću za elektroinstalacije, graditeljstvo, trgovinu, ugostiteljstvo i prije, OIB 39699777691</derivirana_varijabla>
  </DomainObject.Predmet.ProtustrankaFormatedOIB>
  <DomainObject.Predmet.ProtustrankaFormatedWithAdress>
    <izvorni_sadrzaj> A &amp; P CORPORATION, društvo s ograničenom odgovornošću za elektroinstalacije, graditeljstvo, trgovinu, ugostiteljstvo i prije, Vukovarska 2b, 21310 Omiš</izvorni_sadrzaj>
    <derivirana_varijabla naziv="DomainObject.Predmet.ProtustrankaFormatedWithAdress_1"> A &amp; P CORPORATION, društvo s ograničenom odgovornošću za elektroinstalacije, graditeljstvo, trgovinu, ugostiteljstvo i prije, Vukovarska 2b, 21310 Omiš</derivirana_varijabla>
  </DomainObject.Predmet.ProtustrankaFormatedWithAdress>
  <DomainObject.Predmet.ProtustrankaFormatedWithAdressOIB>
    <izvorni_sadrzaj> A &amp; P CORPORATION, društvo s ograničenom odgovornošću za elektroinstalacije, graditeljstvo, trgovinu, ugostiteljstvo i prije, OIB 39699777691, Vukovarska 2b, 21310 Omiš</izvorni_sadrzaj>
    <derivirana_varijabla naziv="DomainObject.Predmet.ProtustrankaFormatedWithAdressOIB_1"> A &amp; P CORPORATION, društvo s ograničenom odgovornošću za elektroinstalacije, graditeljstvo, trgovinu, ugostiteljstvo i prije, OIB 39699777691, Vukovarska 2b, 21310 Omiš</derivirana_varijabla>
  </DomainObject.Predmet.ProtustrankaFormatedWithAdressOIB>
  <DomainObject.Predmet.ProtustrankaWithAdress>
    <izvorni_sadrzaj>A &amp; P CORPORATION, društvo s ograničenom odgovornošću za elektroinstalacije, graditeljstvo, trgovinu, ugostiteljstvo i prije Vukovarska 2b, 21310 Omiš</izvorni_sadrzaj>
    <derivirana_varijabla naziv="DomainObject.Predmet.ProtustrankaWithAdress_1">A &amp; P CORPORATION, društvo s ograničenom odgovornošću za elektroinstalacije, graditeljstvo, trgovinu, ugostiteljstvo i prije Vukovarska 2b, 21310 Omiš</derivirana_varijabla>
  </DomainObject.Predmet.ProtustrankaWithAdress>
  <DomainObject.Predmet.ProtustrankaWithAdressOIB>
    <izvorni_sadrzaj>A &amp; P CORPORATION, društvo s ograničenom odgovornošću za elektroinstalacije, graditeljstvo, trgovinu, ugostiteljstvo i prije, OIB 39699777691, Vukovarska 2b, 21310 Omiš</izvorni_sadrzaj>
    <derivirana_varijabla naziv="DomainObject.Predmet.ProtustrankaWithAdressOIB_1">A &amp; P CORPORATION, društvo s ograničenom odgovornošću za elektroinstalacije, graditeljstvo, trgovinu, ugostiteljstvo i prije, OIB 39699777691, Vukovarska 2b, 21310 Omiš</derivirana_varijabla>
  </DomainObject.Predmet.ProtustrankaWithAdressOIB>
  <DomainObject.Predmet.ProtustrankaNazivFormated>
    <izvorni_sadrzaj>A &amp; P CORPORATION, društvo s ograničenom odgovornošću za elektroinstalacije, graditeljstvo, trgovinu, ugostiteljstvo i prije</izvorni_sadrzaj>
    <derivirana_varijabla naziv="DomainObject.Predmet.ProtustrankaNazivFormated_1">A &amp; P CORPORATION, društvo s ograničenom odgovornošću za elektroinstalacije, graditeljstvo, trgovinu, ugostiteljstvo i prije</derivirana_varijabla>
  </DomainObject.Predmet.ProtustrankaNazivFormated>
  <DomainObject.Predmet.ProtustrankaNazivFormatedOIB>
    <izvorni_sadrzaj>A &amp; P CORPORATION, društvo s ograničenom odgovornošću za elektroinstalacije, graditeljstvo, trgovinu, ugostiteljstvo i prije, OIB 39699777691</izvorni_sadrzaj>
    <derivirana_varijabla naziv="DomainObject.Predmet.ProtustrankaNazivFormatedOIB_1">A &amp; P CORPORATION, društvo s ograničenom odgovornošću za elektroinstalacije, graditeljstvo, trgovinu, ugostiteljstvo i prije, OIB 39699777691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&amp; P CORPORATION, društvo s ograničenom odgovornošću za elektroinstalacije, graditeljstvo, trgovinu, ugostiteljstvo i prije</item>
    </izvorni_sadrzaj>
    <derivirana_varijabla naziv="DomainObject.Predmet.ProtuStrankaListFormated_1">
      <item>A &amp; P CORPORATION, društvo s ograničenom odgovornošću za elektroinstalacije, graditeljstvo, trgovinu, ugostiteljstvo i prije</item>
    </derivirana_varijabla>
  </DomainObject.Predmet.ProtuStrankaListFormated>
  <DomainObject.Predmet.ProtuStrankaListFormatedOIB>
    <izvorni_sadrzaj>
      <item>A &amp; P CORPORATION, društvo s ograničenom odgovornošću za elektroinstalacije, graditeljstvo, trgovinu, ugostiteljstvo i prije, OIB 39699777691</item>
    </izvorni_sadrzaj>
    <derivirana_varijabla naziv="DomainObject.Predmet.ProtuStrankaListFormatedOIB_1">
      <item>A &amp; P CORPORATION, društvo s ograničenom odgovornošću za elektroinstalacije, graditeljstvo, trgovinu, ugostiteljstvo i prije, OIB 39699777691</item>
    </derivirana_varijabla>
  </DomainObject.Predmet.ProtuStrankaListFormatedOIB>
  <DomainObject.Predmet.ProtuStrankaListFormatedWithAdress>
    <izvorni_sadrzaj>
      <item>A &amp; P CORPORATION, društvo s ograničenom odgovornošću za elektroinstalacije, graditeljstvo, trgovinu, ugostiteljstvo i prije, Vukovarska 2b, 21310 Omiš</item>
    </izvorni_sadrzaj>
    <derivirana_varijabla naziv="DomainObject.Predmet.ProtuStrankaListFormatedWithAdress_1">
      <item>A &amp; P CORPORATION, društvo s ograničenom odgovornošću za elektroinstalacije, graditeljstvo, trgovinu, ugostiteljstvo i prije, Vukovarska 2b, 21310 Omiš</item>
    </derivirana_varijabla>
  </DomainObject.Predmet.ProtuStrankaListFormatedWithAdress>
  <DomainObject.Predmet.ProtuStrankaListFormatedWithAdressOIB>
    <izvorni_sadrzaj>
      <item>A &amp; P CORPORATION, društvo s ograničenom odgovornošću za elektroinstalacije, graditeljstvo, trgovinu, ugostiteljstvo i prije, OIB 39699777691, Vukovarska 2b, 21310 Omiš</item>
    </izvorni_sadrzaj>
    <derivirana_varijabla naziv="DomainObject.Predmet.ProtuStrankaListFormatedWithAdressOIB_1">
      <item>A &amp; P CORPORATION, društvo s ograničenom odgovornošću za elektroinstalacije, graditeljstvo, trgovinu, ugostiteljstvo i prije, OIB 39699777691, Vukovarska 2b, 21310 Omiš</item>
    </derivirana_varijabla>
  </DomainObject.Predmet.ProtuStrankaListFormatedWithAdressOIB>
  <DomainObject.Predmet.ProtuStrankaListNazivFormated>
    <izvorni_sadrzaj>
      <item>A &amp; P CORPORATION, društvo s ograničenom odgovornošću za elektroinstalacije, graditeljstvo, trgovinu, ugostiteljstvo i prije</item>
    </izvorni_sadrzaj>
    <derivirana_varijabla naziv="DomainObject.Predmet.ProtuStrankaListNazivFormated_1">
      <item>A &amp; P CORPORATION, društvo s ograničenom odgovornošću za elektroinstalacije, graditeljstvo, trgovinu, ugostiteljstvo i prije</item>
    </derivirana_varijabla>
  </DomainObject.Predmet.ProtuStrankaListNazivFormated>
  <DomainObject.Predmet.ProtuStrankaListNazivFormatedOIB>
    <izvorni_sadrzaj>
      <item>A &amp; P CORPORATION, društvo s ograničenom odgovornošću za elektroinstalacije, graditeljstvo, trgovinu, ugostiteljstvo i prije, OIB 39699777691</item>
    </izvorni_sadrzaj>
    <derivirana_varijabla naziv="DomainObject.Predmet.ProtuStrankaListNazivFormatedOIB_1">
      <item>A &amp; P CORPORATION, društvo s ograničenom odgovornošću za elektroinstalacije, graditeljstvo, trgovinu, ugostiteljstvo i prije, OIB 39699777691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St-848/2015-3</izvorni_sadrzaj>
    <derivirana_varijabla naziv="DomainObject.PoslovniBrojDokumenta_1">St-848/2015-3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&amp; P CORPORATION, društvo s ograničenom odgovornošću za elektroinstalacije, graditeljstvo, trgovinu, ugostiteljstvo i prije</izvorni_sadrzaj>
    <derivirana_varijabla naziv="DomainObject.Predmet.ProtustrankaIDrugi_1">A &amp; P CORPORATION, društvo s ograničenom odgovornošću za elektroinstalacije, graditeljstvo, trgovinu, ugostiteljstvo i prije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&amp; P CORPORATION, društvo s ograničenom odgovornošću za elektroinstalacije, graditeljstvo, trgovinu, ugostiteljstvo i prije, OIB 39699777691, Vukovarska 2b, 21310 Omiš</izvorni_sadrzaj>
    <derivirana_varijabla naziv="DomainObject.Predmet.ProtustrankaIDrugiAdressOIB_1">A &amp; P CORPORATION, društvo s ograničenom odgovornošću za elektroinstalacije, graditeljstvo, trgovinu, ugostiteljstvo i prije, OIB 39699777691, Vukovarska 2b,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P CORPORATION, društvo s ograničenom odgovornošću za elektroinstalacije, graditeljstvo, trgovinu, ugostiteljstvo i prije</item>
      <item>FINANCIJSKA AGENCIJA, RC SPLIT</item>
    </izvorni_sadrzaj>
    <derivirana_varijabla naziv="DomainObject.Predmet.SudioniciListNaziv_1">
      <item>A &amp; P CORPORATION, društvo s ograničenom odgovornošću za elektroinstalacije, graditeljstvo, trgovinu, ugostiteljstvo i prije</item>
      <item>FINANCIJSKA AGENCIJA, RC SPLIT</item>
    </derivirana_varijabla>
  </DomainObject.Predmet.SudioniciListNaziv>
  <DomainObject.Predmet.SudioniciListAdressOIB>
    <izvorni_sadrzaj>
      <item>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izvorni_sadrzaj>
    <derivirana_varijabla naziv="DomainObject.Predmet.SudioniciListAdressOIB_1">
      <item>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BD75F-2538-413C-8DD9-AE8C7047D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2319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