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e8c28" w14:paraId="38e8c28" w:rsidRDefault="00677508" w:rsidP="00677508" w:rsidR="00677508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677508" w:rsidP="00677508" w:rsidR="00677508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677508" w:rsidP="00677508" w:rsidR="00677508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677508" w:rsidP="00677508" w:rsidR="00677508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677508" w:rsidP="00677508" w:rsidR="00677508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St-4285/2015</w:t>
      </w:r>
    </w:p>
    <w:p w:rsidRDefault="00677508" w:rsidP="00677508" w:rsidR="00677508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677508" w:rsidP="00677508" w:rsidR="00677508">
      <w:pPr>
        <w:jc w:val="center"/>
        <w:rPr>
          <w:rFonts w:hAnsi="Times New Roman" w:ascii="Times New Roman"/>
          <w:szCs w:val="24"/>
          <w:lang w:val="hr-HR"/>
        </w:rPr>
      </w:pPr>
    </w:p>
    <w:p w:rsidRDefault="00677508" w:rsidP="00677508" w:rsidR="0067750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677508" w:rsidP="00677508" w:rsidR="0067750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77508" w:rsidP="00677508" w:rsidR="0067750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677508" w:rsidP="00677508" w:rsidR="0067750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77508" w:rsidP="00677508" w:rsidR="0067750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 xml:space="preserve">MONTMONTAŽA-BRODOGRADNJA </w:t>
      </w:r>
      <w:proofErr w:type="spellStart"/>
      <w:r>
        <w:rPr>
          <w:rFonts w:hAnsi="Times New Roman" w:ascii="Times New Roman"/>
          <w:szCs w:val="24"/>
        </w:rPr>
        <w:t>d.o.o</w:t>
      </w:r>
      <w:proofErr w:type="spellEnd"/>
      <w:r>
        <w:rPr>
          <w:rFonts w:hAnsi="Times New Roman" w:ascii="Times New Roman"/>
          <w:szCs w:val="24"/>
        </w:rPr>
        <w:t xml:space="preserve">., OIB: 56616559958, Zagreb, </w:t>
      </w:r>
      <w:proofErr w:type="spellStart"/>
      <w:r>
        <w:rPr>
          <w:rFonts w:hAnsi="Times New Roman" w:ascii="Times New Roman"/>
          <w:szCs w:val="24"/>
        </w:rPr>
        <w:t>Rakitnica</w:t>
      </w:r>
      <w:proofErr w:type="spellEnd"/>
      <w:r>
        <w:rPr>
          <w:rFonts w:hAnsi="Times New Roman" w:ascii="Times New Roman"/>
          <w:szCs w:val="24"/>
        </w:rPr>
        <w:t xml:space="preserve"> 2, </w:t>
      </w:r>
      <w:proofErr w:type="gramStart"/>
      <w:r w:rsidRPr="001F7DF5">
        <w:rPr>
          <w:rFonts w:hAnsi="Times New Roman" w:ascii="Times New Roman"/>
          <w:szCs w:val="24"/>
          <w:lang w:val="hr-HR"/>
        </w:rPr>
        <w:t>dana</w:t>
      </w:r>
      <w:proofErr w:type="gramEnd"/>
      <w:r>
        <w:rPr>
          <w:rFonts w:hAnsi="Times New Roman" w:ascii="Times New Roman"/>
          <w:szCs w:val="24"/>
          <w:lang w:val="hr-HR"/>
        </w:rPr>
        <w:t xml:space="preserve"> 04.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677508" w:rsidP="00677508" w:rsidR="00677508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677508" w:rsidP="00677508" w:rsidR="0067750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677508" w:rsidP="00677508" w:rsidR="0067750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77508" w:rsidP="00677508" w:rsidR="00677508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A337A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MONTMONTAŽA-BRODOGRADNJA d.o.o., OIB: 56616559958, Zagreb, </w:t>
      </w:r>
      <w:proofErr w:type="spellStart"/>
      <w:r>
        <w:rPr>
          <w:rFonts w:hAnsi="Times New Roman" w:ascii="Times New Roman"/>
          <w:szCs w:val="24"/>
        </w:rPr>
        <w:t>Rakitnica</w:t>
      </w:r>
      <w:proofErr w:type="spellEnd"/>
      <w:r>
        <w:rPr>
          <w:rFonts w:hAnsi="Times New Roman" w:ascii="Times New Roman"/>
          <w:szCs w:val="24"/>
        </w:rPr>
        <w:t xml:space="preserve"> 2.</w:t>
      </w:r>
    </w:p>
    <w:p w:rsidRDefault="00677508" w:rsidP="00677508" w:rsidR="0067750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77508" w:rsidP="00677508" w:rsidR="00677508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04. travnja 2016. godine u 13 sati i 50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677508" w:rsidP="00677508" w:rsidR="00677508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77508" w:rsidP="00677508" w:rsidR="00677508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Dušanka Ivančević, OIB: 59003296761, iz Zagreba, B. </w:t>
      </w:r>
      <w:proofErr w:type="spellStart"/>
      <w:r>
        <w:rPr>
          <w:rFonts w:hAnsi="Times New Roman" w:ascii="Times New Roman"/>
          <w:szCs w:val="24"/>
        </w:rPr>
        <w:t>Bernardija</w:t>
      </w:r>
      <w:proofErr w:type="spellEnd"/>
      <w:r>
        <w:rPr>
          <w:rFonts w:hAnsi="Times New Roman" w:ascii="Times New Roman"/>
          <w:szCs w:val="24"/>
        </w:rPr>
        <w:t xml:space="preserve"> 1.</w:t>
      </w:r>
    </w:p>
    <w:p w:rsidRDefault="00677508" w:rsidP="00677508" w:rsidR="00677508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77508" w:rsidP="00677508" w:rsidR="00677508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MONTMONTAŽA-BRODOGRADNJA d.o.o., OIB: 56616559958, Zagreb, </w:t>
      </w:r>
      <w:proofErr w:type="spellStart"/>
      <w:r>
        <w:rPr>
          <w:rFonts w:hAnsi="Times New Roman" w:ascii="Times New Roman"/>
          <w:szCs w:val="24"/>
        </w:rPr>
        <w:t>Rakitnica</w:t>
      </w:r>
      <w:proofErr w:type="spellEnd"/>
      <w:r>
        <w:rPr>
          <w:rFonts w:hAnsi="Times New Roman" w:ascii="Times New Roman"/>
          <w:szCs w:val="24"/>
        </w:rPr>
        <w:t xml:space="preserve"> 2.</w:t>
      </w:r>
    </w:p>
    <w:p w:rsidRDefault="00677508" w:rsidP="00677508" w:rsidR="0067750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77508" w:rsidP="00677508" w:rsidR="00677508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677508" w:rsidP="00677508" w:rsidR="00677508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677508" w:rsidP="00677508" w:rsidR="00677508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677508" w:rsidP="00677508" w:rsidR="00677508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677508" w:rsidP="00677508" w:rsidR="00677508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677508" w:rsidP="00677508" w:rsidR="00677508">
      <w:pPr>
        <w:jc w:val="both"/>
        <w:rPr>
          <w:rFonts w:hAnsi="Times New Roman" w:ascii="Times New Roman"/>
          <w:lang w:val="hr-HR"/>
        </w:rPr>
      </w:pPr>
    </w:p>
    <w:p w:rsidRDefault="00677508" w:rsidP="00677508" w:rsidR="00677508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08. siječnja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677508" w:rsidP="00677508" w:rsidR="00677508">
      <w:pPr>
        <w:jc w:val="both"/>
        <w:rPr>
          <w:rFonts w:hAnsi="Times New Roman" w:ascii="Times New Roman"/>
        </w:rPr>
      </w:pPr>
    </w:p>
    <w:p w:rsidRDefault="00677508" w:rsidP="00677508" w:rsidR="00677508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677508" w:rsidP="00677508" w:rsidR="0067750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77508" w:rsidP="00677508" w:rsidR="00677508">
      <w:pPr>
        <w:jc w:val="both"/>
        <w:rPr>
          <w:rFonts w:hAnsi="Times New Roman" w:ascii="Times New Roman"/>
          <w:lang w:val="hr-HR"/>
        </w:rPr>
      </w:pPr>
    </w:p>
    <w:p w:rsidRDefault="00677508" w:rsidP="00677508" w:rsidR="00677508">
      <w:pPr>
        <w:jc w:val="both"/>
        <w:rPr>
          <w:rFonts w:hAnsi="Times New Roman" w:ascii="Times New Roman"/>
          <w:lang w:val="hr-HR"/>
        </w:rPr>
      </w:pPr>
    </w:p>
    <w:p w:rsidRDefault="00677508" w:rsidP="00677508" w:rsidR="00677508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04. travnja 2016. godine</w:t>
      </w:r>
    </w:p>
    <w:p w:rsidRDefault="00677508" w:rsidP="00677508" w:rsidR="00677508">
      <w:pPr>
        <w:jc w:val="center"/>
        <w:rPr>
          <w:rFonts w:hAnsi="Times New Roman" w:ascii="Times New Roman"/>
          <w:lang w:val="hr-HR"/>
        </w:rPr>
      </w:pPr>
    </w:p>
    <w:p w:rsidRDefault="00677508" w:rsidP="00677508" w:rsidR="00677508">
      <w:pPr>
        <w:jc w:val="center"/>
        <w:rPr>
          <w:rFonts w:hAnsi="Times New Roman" w:ascii="Times New Roman"/>
          <w:lang w:val="hr-HR"/>
        </w:rPr>
      </w:pPr>
    </w:p>
    <w:p w:rsidRDefault="00677508" w:rsidP="00677508" w:rsidR="0067750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77508" w:rsidP="00677508" w:rsidR="0067750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677508" w:rsidP="00677508" w:rsidR="0067750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77508" w:rsidP="00677508" w:rsidR="00677508">
      <w:pPr>
        <w:jc w:val="both"/>
        <w:rPr>
          <w:rFonts w:hAnsi="Times New Roman" w:ascii="Times New Roman"/>
          <w:szCs w:val="24"/>
          <w:lang w:val="hr-HR"/>
        </w:rPr>
      </w:pPr>
    </w:p>
    <w:p w:rsidRDefault="00677508" w:rsidP="00677508" w:rsidR="0067750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677508" w:rsidP="00677508" w:rsidR="00677508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677508" w:rsidP="00677508" w:rsidR="0067750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77508" w:rsidP="00677508" w:rsidR="00677508">
      <w:pPr>
        <w:jc w:val="both"/>
        <w:rPr>
          <w:rFonts w:hAnsi="Times New Roman" w:ascii="Times New Roman"/>
        </w:rPr>
      </w:pPr>
    </w:p>
    <w:p w:rsidRDefault="00677508" w:rsidP="00677508" w:rsidR="00677508">
      <w:pPr>
        <w:jc w:val="both"/>
        <w:rPr>
          <w:rFonts w:hAnsi="Times New Roman" w:ascii="Times New Roman"/>
        </w:rPr>
      </w:pPr>
    </w:p>
    <w:p w:rsidRDefault="00677508" w:rsidP="00677508" w:rsidR="00677508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77508" w:rsidP="00677508" w:rsidR="0067750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677508" w:rsidP="00677508" w:rsidR="0067750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677508" w:rsidP="00677508" w:rsidR="0067750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677508" w:rsidP="00677508" w:rsidR="0067750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677508" w:rsidP="00677508" w:rsidR="0067750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677508" w:rsidP="00677508" w:rsidR="0067750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677508" w:rsidP="00677508" w:rsidR="0067750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677508" w:rsidP="00677508" w:rsidR="00677508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677508" w:rsidP="00677508" w:rsidR="0067750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677508" w:rsidP="00677508" w:rsidR="0067750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677508" w:rsidP="00677508" w:rsidR="00677508" w:rsidRPr="00D44D4F">
      <w:pPr>
        <w:jc w:val="center"/>
        <w:rPr>
          <w:sz w:val="32"/>
          <w:u w:val="single"/>
          <w:lang w:val="hr-HR"/>
        </w:rPr>
      </w:pPr>
    </w:p>
    <w:p w:rsidRDefault="00677508" w:rsidP="00677508" w:rsidR="00677508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1577" w:rsidR="00000000">
      <w:r>
        <w:separator/>
      </w:r>
    </w:p>
  </w:endnote>
  <w:endnote w:id="0" w:type="continuationSeparator">
    <w:p w:rsidRDefault="00E11577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1577" w:rsidR="00000000">
      <w:r>
        <w:separator/>
      </w:r>
    </w:p>
  </w:footnote>
  <w:footnote w:id="0" w:type="continuationSeparator">
    <w:p w:rsidRDefault="00E11577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677508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St-4285/2015</w:t>
        </w:r>
      </w:p>
    </w:sdtContent>
  </w:sdt>
  <w:p w:rsidRDefault="00677508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7508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11577" w:rsidP="00840E3D" w:rsidR="00840E3D">
    <w:pPr>
      <w:pStyle w:val="Zaglavlje"/>
      <w:rPr>
        <w:lang w:val="hr-HR"/>
      </w:rPr>
    </w:pPr>
  </w:p>
  <w:p w:rsidRDefault="00677508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677508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7897"/>
    <w:rsid w:val="00135025"/>
    <w:rsid w:val="00181F4E"/>
    <w:rsid w:val="00527897"/>
    <w:rsid w:val="00677508"/>
    <w:rsid w:val="00C95241"/>
    <w:rsid w:val="00E11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508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775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7508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67750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75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508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115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5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5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5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5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508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775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7508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67750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75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508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115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5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5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5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5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4285</izvorni_sadrzaj>
    <derivirana_varijabla naziv="DomainObject.Predmet.Broj_1">4285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St-4285/2015</izvorni_sadrzaj>
    <derivirana_varijabla naziv="DomainObject.Predmet.OznakaBroj_1">St-4285/2015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MONTMONTAŽA-BRODOGRADNJA d.o.o. zastupanog po punomoćniku Slavko Marunica</izvorni_sadrzaj>
    <derivirana_varijabla naziv="DomainObject.Predmet.ProtustrankaFormated_1">  MONTMONTAŽA-BRODOGRADNJA d.o.o. zastupanog po punomoćniku Slavko Marunica</derivirana_varijabla>
  </DomainObject.Predmet.ProtustrankaFormated>
  <DomainObject.Predmet.ProtustrankaFormatedOIB>
    <izvorni_sadrzaj>  MONTMONTAŽA-BRODOGRADNJA d.o.o., OIB 56616559958 zastupanog po punomoćniku Slavko Marunica</izvorni_sadrzaj>
    <derivirana_varijabla naziv="DomainObject.Predmet.ProtustrankaFormatedOIB_1">  MONTMONTAŽA-BRODOGRADNJA d.o.o., OIB 56616559958 zastupanog po punomoćniku Slavko Marunica</derivirana_varijabla>
  </DomainObject.Predmet.ProtustrankaFormatedOIB>
  <DomainObject.Predmet.ProtustrankaFormatedWithAdress>
    <izvorni_sadrzaj> MONTMONTAŽA-BRODOGRADNJA d.o.o., Rakitnica 2, 10000 Zagreb zastupanog po punomoćniku Slavko Marunica</izvorni_sadrzaj>
    <derivirana_varijabla naziv="DomainObject.Predmet.ProtustrankaFormatedWithAdress_1"> MONTMONTAŽA-BRODOGRADNJA d.o.o., Rakitnica 2, 10000 Zagreb zastupanog po punomoćniku Slavko Marunica</derivirana_varijabla>
  </DomainObject.Predmet.ProtustrankaFormatedWithAdress>
  <DomainObject.Predmet.ProtustrankaFormatedWithAdressOIB>
    <izvorni_sadrzaj> MONTMONTAŽA-BRODOGRADNJA d.o.o., OIB 56616559958, Rakitnica 2, 10000 Zagreb zastupanog po punomoćniku Slavko Marunica</izvorni_sadrzaj>
    <derivirana_varijabla naziv="DomainObject.Predmet.ProtustrankaFormatedWithAdressOIB_1"> MONTMONTAŽA-BRODOGRADNJA d.o.o., OIB 56616559958, Rakitnica 2, 10000 Zagreb zastupanog po punomoćniku Slavko Marunica</derivirana_varijabla>
  </DomainObject.Predmet.ProtustrankaFormatedWithAdressOIB>
  <DomainObject.Predmet.ProtustrankaWithAdress>
    <izvorni_sadrzaj>MONTMONTAŽA-BRODOGRADNJA d.o.o. Rakitnica 2, 10000 Zagreb</izvorni_sadrzaj>
    <derivirana_varijabla naziv="DomainObject.Predmet.ProtustrankaWithAdress_1">MONTMONTAŽA-BRODOGRADNJA d.o.o. Rakitnica 2, 10000 Zagreb</derivirana_varijabla>
  </DomainObject.Predmet.ProtustrankaWithAdress>
  <DomainObject.Predmet.ProtustrankaWithAdressOIB>
    <izvorni_sadrzaj>MONTMONTAŽA-BRODOGRADNJA d.o.o., OIB 56616559958, Rakitnica 2, 10000 Zagreb</izvorni_sadrzaj>
    <derivirana_varijabla naziv="DomainObject.Predmet.ProtustrankaWithAdressOIB_1">MONTMONTAŽA-BRODOGRADNJA d.o.o., OIB 56616559958, Rakitnica 2, 10000 Zagreb</derivirana_varijabla>
  </DomainObject.Predmet.ProtustrankaWithAdressOIB>
  <DomainObject.Predmet.ProtustrankaNazivFormated>
    <izvorni_sadrzaj>MONTMONTAŽA-BRODOGRADNJA d.o.o.</izvorni_sadrzaj>
    <derivirana_varijabla naziv="DomainObject.Predmet.ProtustrankaNazivFormated_1">MONTMONTAŽA-BRODOGRADNJA d.o.o.</derivirana_varijabla>
  </DomainObject.Predmet.ProtustrankaNazivFormated>
  <DomainObject.Predmet.ProtustrankaNazivFormatedOIB>
    <izvorni_sadrzaj>MONTMONTAŽA-BRODOGRADNJA d.o.o., OIB 56616559958</izvorni_sadrzaj>
    <derivirana_varijabla naziv="DomainObject.Predmet.ProtustrankaNazivFormatedOIB_1">MONTMONTAŽA-BRODOGRADNJA d.o.o., OIB 56616559958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MONTMONTAŽA-BRODOGRADNJA d.o.o. zastupanog po punomoćniku Slavko Marunica</item>
    </izvorni_sadrzaj>
    <derivirana_varijabla naziv="DomainObject.Predmet.ProtuStrankaListFormated_1">
      <item>MONTMONTAŽA-BRODOGRADNJA d.o.o. zastupanog po punomoćniku Slavko Marunica</item>
    </derivirana_varijabla>
  </DomainObject.Predmet.ProtuStrankaListFormated>
  <DomainObject.Predmet.ProtuStrankaListFormatedOIB>
    <izvorni_sadrzaj>
      <item>MONTMONTAŽA-BRODOGRADNJA d.o.o., OIB 56616559958 zastupanog po punomoćniku Slavko Marunica</item>
    </izvorni_sadrzaj>
    <derivirana_varijabla naziv="DomainObject.Predmet.ProtuStrankaListFormatedOIB_1">
      <item>MONTMONTAŽA-BRODOGRADNJA d.o.o., OIB 56616559958 zastupanog po punomoćniku Slavko Marunica</item>
    </derivirana_varijabla>
  </DomainObject.Predmet.ProtuStrankaListFormatedOIB>
  <DomainObject.Predmet.ProtuStrankaListFormatedWithAdress>
    <izvorni_sadrzaj>
      <item>MONTMONTAŽA-BRODOGRADNJA d.o.o., Rakitnica 2, 10000 Zagreb zastupanog po punomoćniku Slavko Marunica</item>
    </izvorni_sadrzaj>
    <derivirana_varijabla naziv="DomainObject.Predmet.ProtuStrankaListFormatedWithAdress_1">
      <item>MONTMONTAŽA-BRODOGRADNJA d.o.o., Rakitnica 2, 10000 Zagreb zastupanog po punomoćniku Slavko Marunica</item>
    </derivirana_varijabla>
  </DomainObject.Predmet.ProtuStrankaListFormatedWithAdress>
  <DomainObject.Predmet.ProtuStrankaListFormatedWithAdressOIB>
    <izvorni_sadrzaj>
      <item>MONTMONTAŽA-BRODOGRADNJA d.o.o., OIB 56616559958, Rakitnica 2, 10000 Zagreb zastupanog po punomoćniku Slavko Marunica</item>
    </izvorni_sadrzaj>
    <derivirana_varijabla naziv="DomainObject.Predmet.ProtuStrankaListFormatedWithAdressOIB_1">
      <item>MONTMONTAŽA-BRODOGRADNJA d.o.o., OIB 56616559958, Rakitnica 2, 10000 Zagreb zastupanog po punomoćniku Slavko Marunica</item>
    </derivirana_varijabla>
  </DomainObject.Predmet.ProtuStrankaListFormatedWithAdressOIB>
  <DomainObject.Predmet.ProtuStrankaListNazivFormated>
    <izvorni_sadrzaj>
      <item>MONTMONTAŽA-BRODOGRADNJA d.o.o.</item>
    </izvorni_sadrzaj>
    <derivirana_varijabla naziv="DomainObject.Predmet.ProtuStrankaListNazivFormated_1">
      <item>MONTMONTAŽA-BRODOGRADNJA d.o.o.</item>
    </derivirana_varijabla>
  </DomainObject.Predmet.ProtuStrankaListNazivFormated>
  <DomainObject.Predmet.ProtuStrankaListNazivFormatedOIB>
    <izvorni_sadrzaj>
      <item>MONTMONTAŽA-BRODOGRADNJA d.o.o., OIB 56616559958</item>
    </izvorni_sadrzaj>
    <derivirana_varijabla naziv="DomainObject.Predmet.ProtuStrankaListNazivFormatedOIB_1">
      <item>MONTMONTAŽA-BRODOGRADNJA d.o.o., OIB 56616559958</item>
    </derivirana_varijabla>
  </DomainObject.Predmet.ProtuStrankaListNazivFormatedOIB>
  <DomainObject.Predmet.OstaliListFormated>
    <izvorni_sadrzaj>
      <item>Slavko Marunica punomoćnik sudionika u postupku MONTMONTAŽA-BRODOGRADNJA d.o.o.</item>
    </izvorni_sadrzaj>
    <derivirana_varijabla naziv="DomainObject.Predmet.OstaliListFormated_1">
      <item>Slavko Marunica punomoćnik sudionika u postupku MONTMONTAŽA-BRODOGRADNJA d.o.o.</item>
    </derivirana_varijabla>
  </DomainObject.Predmet.OstaliListFormated>
  <DomainObject.Predmet.OstaliListFormatedOIB>
    <izvorni_sadrzaj>
      <item>Slavko Marunica, OIB 31683822159 punomoćnik sudionika u postupku MONTMONTAŽA-BRODOGRADNJA d.o.o.</item>
    </izvorni_sadrzaj>
    <derivirana_varijabla naziv="DomainObject.Predmet.OstaliListFormatedOIB_1">
      <item>Slavko Marunica, OIB 31683822159 punomoćnik sudionika u postupku MONTMONTAŽA-BRODOGRADNJA d.o.o.</item>
    </derivirana_varijabla>
  </DomainObject.Predmet.OstaliListFormatedOIB>
  <DomainObject.Predmet.OstaliListFormatedWithAdress>
    <izvorni_sadrzaj>
      <item>Slavko Marunica, Getaldićeva 12, 21000 Split punomoćnik sudionika u postupku MONTMONTAŽA-BRODOGRADNJA d.o.o.</item>
    </izvorni_sadrzaj>
    <derivirana_varijabla naziv="DomainObject.Predmet.OstaliListFormatedWithAdress_1">
      <item>Slavko Marunica, Getaldićeva 12, 21000 Split punomoćnik sudionika u postupku MONTMONTAŽA-BRODOGRADNJA d.o.o.</item>
    </derivirana_varijabla>
  </DomainObject.Predmet.OstaliListFormatedWithAdress>
  <DomainObject.Predmet.OstaliListFormatedWithAdressOIB>
    <izvorni_sadrzaj>
      <item>Slavko Marunica, OIB 31683822159, Getaldićeva 12, 21000 Split punomoćnik sudionika u postupku MONTMONTAŽA-BRODOGRADNJA d.o.o.</item>
    </izvorni_sadrzaj>
    <derivirana_varijabla naziv="DomainObject.Predmet.OstaliListFormatedWithAdressOIB_1">
      <item>Slavko Marunica, OIB 31683822159, Getaldićeva 12, 21000 Split punomoćnik sudionika u postupku MONTMONTAŽA-BRODOGRADNJA d.o.o.</item>
    </derivirana_varijabla>
  </DomainObject.Predmet.OstaliListFormatedWithAdressOIB>
  <DomainObject.Predmet.OstaliListNazivFormated>
    <izvorni_sadrzaj>
      <item>Slavko Marunica</item>
    </izvorni_sadrzaj>
    <derivirana_varijabla naziv="DomainObject.Predmet.OstaliListNazivFormated_1">
      <item>Slavko Marunica</item>
    </derivirana_varijabla>
  </DomainObject.Predmet.OstaliListNazivFormated>
  <DomainObject.Predmet.OstaliListNazivFormatedOIB>
    <izvorni_sadrzaj>
      <item>Slavko Marunica, OIB 31683822159</item>
    </izvorni_sadrzaj>
    <derivirana_varijabla naziv="DomainObject.Predmet.OstaliListNazivFormatedOIB_1">
      <item>Slavko Marunica, OIB 31683822159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MONTMONTAŽA-BRODOGRADNJA d.o.o.</izvorni_sadrzaj>
    <derivirana_varijabla naziv="DomainObject.Predmet.ProtustrankaIDrugi_1">MONTMONTAŽA-BRODOGRADNJA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MONTMONTAŽA-BRODOGRADNJA d.o.o., OIB 56616559958, Rakitnica 2, 10000 Zagreb</izvorni_sadrzaj>
    <derivirana_varijabla naziv="DomainObject.Predmet.ProtustrankaIDrugiAdressOIB_1">MONTMONTAŽA-BRODOGRADNJA d.o.o., OIB 56616559958, Rakitnica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MONTMONTAŽA-BRODOGRADNJA d.o.o.</item>
      <item>Slavko Marunica</item>
    </izvorni_sadrzaj>
    <derivirana_varijabla naziv="DomainObject.Predmet.SudioniciListNaziv_1">
      <item>FINA Regionalni centar Zagreb</item>
      <item>MONTMONTAŽA-BRODOGRADNJA d.o.o.</item>
      <item>Slavko Marunica</item>
    </derivirana_varijabla>
  </DomainObject.Predmet.SudioniciListNaziv>
  <DomainObject.Predmet.SudioniciListAdressOIB>
    <izvorni_sadrzaj>
      <item>FINA Regionalni centar Zagreb, OIB 85821130368, Trg svibanjskih žrtava 1995. 1,10000 Zagreb</item>
      <item>MONTMONTAŽA-BRODOGRADNJA d.o.o., OIB 56616559958, Rakitnica 2,10000 Zagreb</item>
      <item>Slavko Marunica, OIB 31683822159, Getaldićeva 12,21000 Split</item>
    </izvorni_sadrzaj>
    <derivirana_varijabla naziv="DomainObject.Predmet.SudioniciListAdressOIB_1">
      <item>FINA Regionalni centar Zagreb, OIB 85821130368, Trg svibanjskih žrtava 1995. 1,10000 Zagreb</item>
      <item>MONTMONTAŽA-BRODOGRADNJA d.o.o., OIB 56616559958, Rakitnica 2,10000 Zagreb</item>
      <item>Slavko Marunica, OIB 31683822159, Getaldićeva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56616559958</item>
      <item>, OIB 31683822159</item>
    </izvorni_sadrzaj>
    <derivirana_varijabla naziv="DomainObject.Predmet.SudioniciListNazivOIB_1">
      <item>, OIB 85821130368</item>
      <item>, OIB 56616559958</item>
      <item>, OIB 31683822159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2054</properties:Characters>
  <properties:Lines>77</properties:Lines>
  <properties:Paragraphs>30</properties:Paragraphs>
  <properties:TotalTime>0</properties:TotalTime>
  <properties:ScaleCrop>false</properties:ScaleCrop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2016-04-04T11:42:00Z</dcterms:created>
  <dc:creator>Marija Lukić</dc:creator>
  <dc:description/>
  <cp:keywords/>
  <cp:lastModifiedBy>Marija Lukić</cp:lastModifiedBy>
  <dcterms:modified xmlns:xsi="http://www.w3.org/2001/XMLSchema-instance" xsi:type="dcterms:W3CDTF">2016-04-04T11:43:00Z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