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07610" w:rsidRPr="00C61EDF">
        <w:trPr>
          <w:trHeight w:val="2231"/>
        </w:trPr>
        <w:tc>
          <w:tcPr>
            <w:tcW w:type="dxa" w:w="3369"/>
            <w:vAlign w:val="center"/>
          </w:tcPr>
          <w:p w:rsidRDefault="00307610" w:rsidP="00A66C00" w:rsidR="0030761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07610" w:rsidP="00A66C00" w:rsidR="00307610" w:rsidRPr="00F24FD8">
            <w:pPr>
              <w:spacing w:before="100"/>
            </w:pPr>
            <w:r w:rsidRPr="00F24FD8">
              <w:t>REPUBLIKA HRVATSKA</w:t>
            </w:r>
          </w:p>
          <w:p w:rsidRDefault="00307610" w:rsidP="00A66C00" w:rsidR="00307610" w:rsidRPr="00F24FD8">
            <w:r w:rsidRPr="00F24FD8">
              <w:t>TRGOVAČKI SUD U SPLITU</w:t>
            </w:r>
          </w:p>
          <w:p w:rsidRDefault="00307610" w:rsidP="00DA5B9D" w:rsidR="0030761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07610" w:rsidP="00DA5B9D" w:rsidR="00307610">
            <w:pPr>
              <w:jc w:val="both"/>
            </w:pPr>
          </w:p>
          <w:p w:rsidRDefault="00307610" w:rsidP="00DA5B9D" w:rsidR="00307610">
            <w:pPr>
              <w:jc w:val="both"/>
            </w:pPr>
          </w:p>
          <w:p w:rsidRDefault="00307610" w:rsidP="00DA5B9D" w:rsidR="00307610">
            <w:pPr>
              <w:jc w:val="both"/>
            </w:pPr>
          </w:p>
          <w:p w:rsidRDefault="00307610" w:rsidP="00DA5B9D" w:rsidR="00307610">
            <w:pPr>
              <w:jc w:val="right"/>
            </w:pPr>
          </w:p>
          <w:p w:rsidRDefault="00307610" w:rsidP="00DA5B9D" w:rsidR="00307610">
            <w:pPr>
              <w:jc w:val="right"/>
            </w:pPr>
          </w:p>
          <w:p w:rsidRDefault="00307610" w:rsidP="00DA5B9D" w:rsidR="00307610">
            <w:pPr>
              <w:jc w:val="right"/>
              <w:rPr>
                <w:noProof/>
              </w:rPr>
            </w:pPr>
          </w:p>
          <w:p w:rsidRDefault="00307610" w:rsidP="00DA5B9D" w:rsidR="00307610">
            <w:pPr>
              <w:jc w:val="right"/>
              <w:rPr>
                <w:noProof/>
              </w:rPr>
            </w:pPr>
          </w:p>
          <w:p w:rsidRDefault="00307610" w:rsidP="00307610" w:rsidR="0030761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1854/2015-11</w:t>
            </w:r>
          </w:p>
        </w:tc>
      </w:tr>
    </w:tbl>
    <w:p w14:textId="1ccb950" w14:paraId="1ccb950" w:rsidRDefault="00EB78C8" w:rsidP="00EB78C8" w:rsidR="00EB78C8" w:rsidRPr="00E95649">
      <w:pPr>
        <w15:collapsed w:val="false"/>
        <w:rPr>
          <w:lang w:val="hr-HR"/>
        </w:rPr>
      </w:pP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307610" w:rsidRPr="00307610">
        <w:rPr>
          <w:lang w:val="hr-HR"/>
        </w:rPr>
        <w:t>TERRA FLORIS d.o.o., OIB: 04588612091, Arbanija, Cesta domovinske zahvalnosti 65</w:t>
      </w:r>
      <w:r w:rsidR="005A4641" w:rsidRPr="00E95649">
        <w:rPr>
          <w:lang w:val="hr-HR"/>
        </w:rPr>
        <w:t xml:space="preserve">, </w:t>
      </w:r>
      <w:r w:rsidR="00307610">
        <w:rPr>
          <w:lang w:val="hr-HR"/>
        </w:rPr>
        <w:t>29. siječnja 2019.</w:t>
      </w:r>
      <w:r w:rsidR="002102BE" w:rsidRPr="00E95649">
        <w:rPr>
          <w:lang w:val="hr-HR"/>
        </w:rPr>
        <w:t xml:space="preserve">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07610" w:rsidRPr="00307610">
        <w:rPr>
          <w:lang w:val="hr-HR"/>
        </w:rPr>
        <w:t>TERRA FLORIS d.o.o., OIB: 04588612091, Arbanija, Cesta domovinske zahvalnosti 65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307610">
        <w:rPr>
          <w:lang w:val="hr-HR"/>
        </w:rPr>
        <w:t>4. studenog 2015.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307610" w:rsidRPr="00307610">
        <w:rPr>
          <w:lang w:val="hr-HR"/>
        </w:rPr>
        <w:t>TERRA FLORIS d.o.o., OIB: 04588612091, Arbanija, Cesta domovinske zahvalnosti 65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</w:t>
      </w:r>
      <w:r w:rsidR="00D32D76" w:rsidRPr="00D32D76">
        <w:t xml:space="preserve"> </w:t>
      </w:r>
      <w:r w:rsidR="00D32D76" w:rsidRPr="00D32D76">
        <w:rPr>
          <w:lang w:val="hr-HR"/>
        </w:rPr>
        <w:t>Tt-17/</w:t>
      </w:r>
      <w:r w:rsidR="00307610">
        <w:rPr>
          <w:lang w:val="hr-HR"/>
        </w:rPr>
        <w:t>2311</w:t>
      </w:r>
      <w:r w:rsidR="00D32D76" w:rsidRPr="00D32D76">
        <w:rPr>
          <w:lang w:val="hr-HR"/>
        </w:rPr>
        <w:t xml:space="preserve">-1 </w:t>
      </w:r>
      <w:r w:rsidR="000B19B4">
        <w:rPr>
          <w:lang w:val="hr-HR"/>
        </w:rPr>
        <w:t xml:space="preserve">od </w:t>
      </w:r>
      <w:r w:rsidR="00307610">
        <w:rPr>
          <w:lang w:val="hr-HR"/>
        </w:rPr>
        <w:t>6</w:t>
      </w:r>
      <w:r w:rsidR="00D32D76">
        <w:rPr>
          <w:lang w:val="hr-HR"/>
        </w:rPr>
        <w:t>. travnja</w:t>
      </w:r>
      <w:r w:rsidR="00A34B2A">
        <w:rPr>
          <w:lang w:val="hr-HR"/>
        </w:rPr>
        <w:t xml:space="preserve"> 201</w:t>
      </w:r>
      <w:r w:rsidR="00D32D76">
        <w:rPr>
          <w:lang w:val="hr-HR"/>
        </w:rPr>
        <w:t>7</w:t>
      </w:r>
      <w:r w:rsidRPr="00683A29">
        <w:rPr>
          <w:lang w:val="hr-HR"/>
        </w:rPr>
        <w:t>.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307610">
        <w:rPr>
          <w:lang w:val="hr-HR"/>
        </w:rPr>
        <w:t xml:space="preserve"> 29. siječnja 2019.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307610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307610" w:rsidP="0094096C" w:rsidR="00C73C4F">
      <w:pPr>
        <w:ind w:left="6372"/>
        <w:jc w:val="center"/>
      </w:pPr>
      <w:r w:rsidRPr="00E95649">
        <w:rPr>
          <w:lang w:val="hr-HR"/>
        </w:rPr>
        <w:t>Ana Golub Gruić</w:t>
      </w:r>
      <w:r w:rsidR="00C73C4F">
        <w:t>, v.r.</w:t>
      </w:r>
    </w:p>
    <w:p w:rsidRDefault="00C73C4F" w:rsidP="008832A6" w:rsidR="00C73C4F">
      <w:pPr>
        <w:jc w:val="right"/>
      </w:pPr>
      <w:r>
        <w:t>za točnost otpravka – ovlašteni službenik</w:t>
      </w:r>
    </w:p>
    <w:p w:rsidRDefault="00C73C4F" w:rsidP="008832A6" w:rsidR="00C73C4F">
      <w:pPr>
        <w:ind w:firstLine="708" w:left="4956"/>
        <w:jc w:val="center"/>
      </w:pPr>
      <w:r>
        <w:t>Ana Bosančić</w:t>
      </w:r>
    </w:p>
    <w:p w:rsidRDefault="00382327" w:rsidP="00E47FD1" w:rsidR="00382327" w:rsidRPr="00E95649">
      <w:pPr>
        <w:ind w:left="6372"/>
        <w:jc w:val="center"/>
        <w:rPr>
          <w:lang w:val="hr-HR"/>
        </w:rPr>
      </w:pP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307610" w:rsidP="006535DC" w:rsidR="006535DC" w:rsidRPr="006535DC">
      <w:pPr>
        <w:jc w:val="both"/>
        <w:rPr>
          <w:lang w:val="hr-HR"/>
        </w:rPr>
      </w:pPr>
      <w:r>
        <w:rPr>
          <w:lang w:val="hr-HR"/>
        </w:rPr>
        <w:t>Uputa</w:t>
      </w:r>
      <w:r w:rsidRPr="00DA2761">
        <w:rPr>
          <w:lang w:val="hr-HR"/>
        </w:rPr>
        <w:t xml:space="preserve"> o pravnom lijeku</w:t>
      </w:r>
      <w:r w:rsidR="00DA2761" w:rsidRPr="00DA2761">
        <w:rPr>
          <w:lang w:val="hr-HR"/>
        </w:rPr>
        <w:t>:</w:t>
      </w:r>
      <w:r>
        <w:rPr>
          <w:lang w:val="hr-HR"/>
        </w:rPr>
        <w:t xml:space="preserve"> </w:t>
      </w:r>
      <w:r w:rsidR="006535DC"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sectPr w:rsidSect="005544CE" w:rsidR="00DA2761" w:rsidRPr="00E9564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73C4F" w:rsidRPr="00C73C4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307610">
      <w:t xml:space="preserve">Poslovni broj: </w:t>
    </w:r>
    <w:r w:rsidR="00E14AE2">
      <w:t>1</w:t>
    </w:r>
    <w:r w:rsidR="00EF64B4">
      <w:t>1</w:t>
    </w:r>
    <w:r w:rsidR="00E14AE2">
      <w:t>.St-</w:t>
    </w:r>
    <w:r w:rsidR="00AE7070">
      <w:t>1</w:t>
    </w:r>
    <w:r w:rsidR="00D32D76">
      <w:t>825</w:t>
    </w:r>
    <w:r w:rsidR="006535DC">
      <w:t>/</w:t>
    </w:r>
    <w:r>
      <w:t>201</w:t>
    </w:r>
    <w:r w:rsidR="00E14AE2">
      <w:t>5</w:t>
    </w:r>
    <w:r w:rsidR="00307610">
      <w:t>-11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19B4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07610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6E742C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60367"/>
    <w:rsid w:val="00A83CF1"/>
    <w:rsid w:val="00A97762"/>
    <w:rsid w:val="00AA1815"/>
    <w:rsid w:val="00AC4892"/>
    <w:rsid w:val="00AD6276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73C4F"/>
    <w:rsid w:val="00CB152F"/>
    <w:rsid w:val="00CC1B3F"/>
    <w:rsid w:val="00CC44D1"/>
    <w:rsid w:val="00CE1BBC"/>
    <w:rsid w:val="00D230DD"/>
    <w:rsid w:val="00D32D76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307610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307610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St-1854/2015</izvorni_sadrzaj>
    <derivirana_varijabla naziv="DomainObject.Predmet.OznakaBroj_1">St-1854/2015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FLORIS društvo s ograničenom odgovornošću za trgovinu i uzgoj bilja</izvorni_sadrzaj>
    <derivirana_varijabla naziv="DomainObject.Predmet.ProtustrankaFormated_1">  TERRA FLORIS društvo s ograničenom odgovornošću za trgovinu i uzgoj bilja</derivirana_varijabla>
  </DomainObject.Predmet.ProtustrankaFormated>
  <DomainObject.Predmet.ProtustrankaFormatedOIB>
    <izvorni_sadrzaj>  TERRA FLORIS društvo s ograničenom odgovornošću za trgovinu i uzgoj bilja, OIB 04588612091</izvorni_sadrzaj>
    <derivirana_varijabla naziv="DomainObject.Predmet.ProtustrankaFormatedOIB_1">  TERRA FLORIS društvo s ograničenom odgovornošću za trgovinu i uzgoj bilja, OIB 04588612091</derivirana_varijabla>
  </DomainObject.Predmet.ProtustrankaFormatedOIB>
  <DomainObject.Predmet.ProtustrankaFormatedWithAdress>
    <izvorni_sadrzaj> TERRA FLORIS društvo s ograničenom odgovornošću za trgovinu i uzgoj bilja, Cesta domovinske zahvalnosti 65, 21220 Arbanija</izvorni_sadrzaj>
    <derivirana_varijabla naziv="DomainObject.Predmet.ProtustrankaFormatedWithAdress_1"> TERRA FLORIS društvo s ograničenom odgovornošću za trgovinu i uzgoj bilja, Cesta domovinske zahvalnosti 65, 21220 Arbanija</derivirana_varijabla>
  </DomainObject.Predmet.ProtustrankaFormatedWithAdress>
  <DomainObject.Predmet.ProtustrankaFormatedWithAdressOIB>
    <izvorni_sadrzaj> TERRA FLORIS društvo s ograničenom odgovornošću za trgovinu i uzgoj bilja, OIB 04588612091, Cesta domovinske zahvalnosti 65, 21220 Arbanija</izvorni_sadrzaj>
    <derivirana_varijabla naziv="DomainObject.Predmet.ProtustrankaFormatedWithAdressOIB_1"> TERRA FLORIS društvo s ograničenom odgovornošću za trgovinu i uzgoj bilja, OIB 04588612091, Cesta domovinske zahvalnosti 65, 21220 Arbanija</derivirana_varijabla>
  </DomainObject.Predmet.ProtustrankaFormatedWithAdressOIB>
  <DomainObject.Predmet.ProtustrankaWithAdress>
    <izvorni_sadrzaj>TERRA FLORIS društvo s ograničenom odgovornošću za trgovinu i uzgoj bilja Cesta domovinske zahvalnosti 65, 21220 Arbanija</izvorni_sadrzaj>
    <derivirana_varijabla naziv="DomainObject.Predmet.ProtustrankaWithAdress_1">TERRA FLORIS društvo s ograničenom odgovornošću za trgovinu i uzgoj bilja Cesta domovinske zahvalnosti 65, 21220 Arbanija</derivirana_varijabla>
  </DomainObject.Predmet.ProtustrankaWithAdress>
  <DomainObject.Predmet.ProtustrankaWithAdressOIB>
    <izvorni_sadrzaj>TERRA FLORIS društvo s ograničenom odgovornošću za trgovinu i uzgoj bilja, OIB 04588612091, Cesta domovinske zahvalnosti 65, 21220 Arbanija</izvorni_sadrzaj>
    <derivirana_varijabla naziv="DomainObject.Predmet.ProtustrankaWithAdressOIB_1">TERRA FLORIS društvo s ograničenom odgovornošću za trgovinu i uzgoj bilja, OIB 04588612091, Cesta domovinske zahvalnosti 65, 21220 Arbanija</derivirana_varijabla>
  </DomainObject.Predmet.ProtustrankaWithAdressOIB>
  <DomainObject.Predmet.ProtustrankaNazivFormated>
    <izvorni_sadrzaj>TERRA FLORIS društvo s ograničenom odgovornošću za trgovinu i uzgoj bilja</izvorni_sadrzaj>
    <derivirana_varijabla naziv="DomainObject.Predmet.ProtustrankaNazivFormated_1">TERRA FLORIS društvo s ograničenom odgovornošću za trgovinu i uzgoj bilja</derivirana_varijabla>
  </DomainObject.Predmet.ProtustrankaNazivFormated>
  <DomainObject.Predmet.ProtustrankaNazivFormatedOIB>
    <izvorni_sadrzaj>TERRA FLORIS društvo s ograničenom odgovornošću za trgovinu i uzgoj bilja, OIB 04588612091</izvorni_sadrzaj>
    <derivirana_varijabla naziv="DomainObject.Predmet.ProtustrankaNazivFormatedOIB_1">TERRA FLORIS društvo s ograničenom odgovornošću za trgovinu i uzgoj bilja, OIB 04588612091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5597.39</izvorni_sadrzaj>
    <derivirana_varijabla naziv="DomainObject.Predmet.TrenutnaVrijednost_1">5597.39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 FLORIS društvo s ograničenom odgovornošću za trgovinu i uzgoj bilja</item>
    </izvorni_sadrzaj>
    <derivirana_varijabla naziv="DomainObject.Predmet.ProtuStrankaListFormated_1">
      <item>TERRA FLORIS društvo s ograničenom odgovornošću za trgovinu i uzgoj bilja</item>
    </derivirana_varijabla>
  </DomainObject.Predmet.ProtuStrankaListFormated>
  <DomainObject.Predmet.ProtuStrankaListFormatedOIB>
    <izvorni_sadrzaj>
      <item>TERRA FLORIS društvo s ograničenom odgovornošću za trgovinu i uzgoj bilja, OIB 04588612091</item>
    </izvorni_sadrzaj>
    <derivirana_varijabla naziv="DomainObject.Predmet.ProtuStrankaListFormatedOIB_1">
      <item>TERRA FLORIS društvo s ograničenom odgovornošću za trgovinu i uzgoj bilja, OIB 04588612091</item>
    </derivirana_varijabla>
  </DomainObject.Predmet.ProtuStrankaListFormatedOIB>
  <DomainObject.Predmet.ProtuStrankaListFormatedWithAdress>
    <izvorni_sadrzaj>
      <item>TERRA FLORIS društvo s ograničenom odgovornošću za trgovinu i uzgoj bilja, Cesta domovinske zahvalnosti 65, 21220 Arbanija</item>
    </izvorni_sadrzaj>
    <derivirana_varijabla naziv="DomainObject.Predmet.ProtuStrankaListFormatedWithAdress_1">
      <item>TERRA FLORIS društvo s ograničenom odgovornošću za trgovinu i uzgoj bilja, Cesta domovinske zahvalnosti 65, 21220 Arbanija</item>
    </derivirana_varijabla>
  </DomainObject.Predmet.ProtuStrankaListFormatedWithAdress>
  <DomainObject.Predmet.ProtuStrankaListFormatedWithAdressOIB>
    <izvorni_sadrzaj>
      <item>TERRA FLORIS društvo s ograničenom odgovornošću za trgovinu i uzgoj bilja, OIB 04588612091, Cesta domovinske zahvalnosti 65, 21220 Arbanija</item>
    </izvorni_sadrzaj>
    <derivirana_varijabla naziv="DomainObject.Predmet.ProtuStrankaListFormatedWithAdressOIB_1">
      <item>TERRA FLORIS društvo s ograničenom odgovornošću za trgovinu i uzgoj bilja, OIB 04588612091, Cesta domovinske zahvalnosti 65, 21220 Arbanija</item>
    </derivirana_varijabla>
  </DomainObject.Predmet.ProtuStrankaListFormatedWithAdressOIB>
  <DomainObject.Predmet.ProtuStrankaListNazivFormated>
    <izvorni_sadrzaj>
      <item>TERRA FLORIS društvo s ograničenom odgovornošću za trgovinu i uzgoj bilja</item>
    </izvorni_sadrzaj>
    <derivirana_varijabla naziv="DomainObject.Predmet.ProtuStrankaListNazivFormated_1">
      <item>TERRA FLORIS društvo s ograničenom odgovornošću za trgovinu i uzgoj bilja</item>
    </derivirana_varijabla>
  </DomainObject.Predmet.ProtuStrankaListNazivFormated>
  <DomainObject.Predmet.ProtuStrankaListNazivFormatedOIB>
    <izvorni_sadrzaj>
      <item>TERRA FLORIS društvo s ograničenom odgovornošću za trgovinu i uzgoj bilja, OIB 04588612091</item>
    </izvorni_sadrzaj>
    <derivirana_varijabla naziv="DomainObject.Predmet.ProtuStrankaListNazivFormatedOIB_1">
      <item>TERRA FLORIS društvo s ograničenom odgovornošću za trgovinu i uzgoj bilja, OIB 04588612091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 FLORIS društvo s ograničenom odgovornošću za trgovinu i uzgoj bilja</izvorni_sadrzaj>
    <derivirana_varijabla naziv="DomainObject.Predmet.ProtustrankaIDrugi_1">TERRA FLORIS društvo s ograničenom odgovornošću za trgovinu i uzgoj bilja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TERRA FLORIS društvo s ograničenom odgovornošću za trgovinu i uzgoj bilja, OIB 04588612091, Cesta domovinske zahvalnosti 65, 21220 Arbanija</izvorni_sadrzaj>
    <derivirana_varijabla naziv="DomainObject.Predmet.ProtustrankaIDrugiAdressOIB_1">TERRA FLORIS društvo s ograničenom odgovornošću za trgovinu i uzgoj bilja, OIB 04588612091, Cesta domovinske zahvalnosti 65,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TERRA FLORIS društvo s ograničenom odgovornošću za trgovinu i uzgoj bilja</item>
    </izvorni_sadrzaj>
    <derivirana_varijabla naziv="DomainObject.Predmet.SudioniciListNaziv_1">
      <item>FINANCIJSKA AGENCIJA, RC SPLIT</item>
      <item>TERRA FLORIS društvo s ograničenom odgovornošću za trgovinu i uzgoj bilja</item>
    </derivirana_varijabla>
  </DomainObject.Predmet.SudioniciListNaziv>
  <DomainObject.Predmet.SudioniciListAdressOIB>
    <izvorni_sadrzaj>
      <item>FINANCIJSKA AGENCIJA, RC SPLIT, OIB 85821130368, Mažuranićevo šetalište 24 b,21000 Split</item>
      <item>TERRA FLORIS društvo s ograničenom odgovornošću za trgovinu i uzgoj bilja, OIB 04588612091, Cesta domovinske zahvalnosti 65,21220 Arbanija</item>
    </izvorni_sadrzaj>
    <derivirana_varijabla naziv="DomainObject.Predmet.SudioniciListAdressOIB_1">
      <item>FINANCIJSKA AGENCIJA, RC SPLIT, OIB 85821130368, Mažuranićevo šetalište 24 b,21000 Split</item>
      <item>TERRA FLORIS društvo s ograničenom odgovornošću za trgovinu i uzgoj bilja, OIB 04588612091, Cesta domovinske zahvalnosti 65,21220 Arbanija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04588612091</item>
    </izvorni_sadrzaj>
    <derivirana_varijabla naziv="DomainObject.Predmet.SudioniciListNazivOIB_1">
      <item>, OIB 85821130368</item>
      <item>, OIB 04588612091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36092-EC2D-4CAE-8EF5-16CEF92B8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2239</properties:Characters>
  <properties:Lines>62</properties:Lines>
  <properties:Paragraphs>23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2019-01-29T13:26:00Z</cp:lastPrinted>
  <dcterms:modified xmlns:xsi="http://www.w3.org/2001/XMLSchema-instance" xsi:type="dcterms:W3CDTF">2019-01-29T13:26:00Z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(St-1854-2015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