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108a6" w14:paraId="c4108a6" w:rsidRDefault="007F7204" w:rsidP="00F24C15" w:rsidR="00F24C15" w:rsidRPr="00212847">
      <w:pPr>
        <w15:collapsed w:val="false"/>
        <w:rPr>
          <w:noProof/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t xml:space="preserve"> </w:t>
      </w:r>
      <w:r w:rsidR="00F24C15" w:rsidRPr="00212847">
        <w:rPr>
          <w:noProof/>
          <w:sz w:val="24"/>
          <w:szCs w:val="24"/>
        </w:rPr>
        <w:t>REPUBLIKA HRVATSKA</w:t>
      </w:r>
    </w:p>
    <w:p w:rsidRDefault="00F24C15" w:rsidP="00F24C15" w:rsidR="00F24C15" w:rsidRPr="00212847">
      <w:pPr>
        <w:rPr>
          <w:noProof/>
          <w:sz w:val="24"/>
          <w:szCs w:val="24"/>
        </w:rPr>
      </w:pPr>
      <w:r w:rsidRPr="00212847">
        <w:rPr>
          <w:noProof/>
          <w:sz w:val="24"/>
          <w:szCs w:val="24"/>
        </w:rPr>
        <w:t xml:space="preserve">  Trgovački sud u Zagrebu</w:t>
      </w:r>
    </w:p>
    <w:p w:rsidRDefault="00F24C15" w:rsidP="008521C8" w:rsidR="00B633AD" w:rsidRPr="00465D35">
      <w:pPr>
        <w:rPr>
          <w:b/>
          <w:sz w:val="24"/>
          <w:szCs w:val="24"/>
        </w:rPr>
      </w:pPr>
      <w:r w:rsidRPr="00212847">
        <w:rPr>
          <w:noProof/>
          <w:sz w:val="24"/>
          <w:szCs w:val="24"/>
        </w:rPr>
        <w:t xml:space="preserve">    Zagreb, Amruševa 2/II                                                                            </w:t>
      </w:r>
    </w:p>
    <w:p w:rsidRDefault="00C773CF" w:rsidP="00C773CF" w:rsidR="00C773CF" w:rsidRPr="00C716BA">
      <w:pPr>
        <w:jc w:val="right"/>
        <w:rPr>
          <w:sz w:val="24"/>
          <w:szCs w:val="24"/>
        </w:rPr>
      </w:pPr>
      <w:r w:rsidRPr="00C716BA">
        <w:rPr>
          <w:sz w:val="24"/>
          <w:szCs w:val="24"/>
        </w:rPr>
        <w:t xml:space="preserve">      </w:t>
      </w:r>
    </w:p>
    <w:p w:rsidRDefault="00C773CF" w:rsidP="00C773CF" w:rsidR="00C773CF" w:rsidRPr="00C716BA">
      <w:pPr>
        <w:rPr>
          <w:b/>
          <w:sz w:val="24"/>
          <w:szCs w:val="24"/>
        </w:rPr>
      </w:pP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  <w:t xml:space="preserve">               </w:t>
      </w:r>
    </w:p>
    <w:p w:rsidRDefault="00C773CF" w:rsidP="00C773CF" w:rsidR="00C773CF" w:rsidRPr="00905C89">
      <w:pPr>
        <w:ind w:left="2880"/>
        <w:rPr>
          <w:sz w:val="24"/>
        </w:rPr>
      </w:pPr>
      <w:r w:rsidRPr="00905C89">
        <w:rPr>
          <w:sz w:val="24"/>
        </w:rPr>
        <w:t xml:space="preserve">R E P U B L I K A  H R V A T S K A </w:t>
      </w:r>
    </w:p>
    <w:p w:rsidRDefault="00C773CF" w:rsidP="00C773CF" w:rsidR="00C773CF" w:rsidRPr="00905C89">
      <w:pPr>
        <w:ind w:left="2880"/>
        <w:rPr>
          <w:sz w:val="24"/>
        </w:rPr>
      </w:pPr>
      <w:r w:rsidRPr="00905C89">
        <w:rPr>
          <w:sz w:val="24"/>
        </w:rPr>
        <w:t xml:space="preserve">                 R J E Š E NJ E</w:t>
      </w:r>
    </w:p>
    <w:p w:rsidRDefault="00C773CF" w:rsidP="00C773CF" w:rsidR="00C773CF">
      <w:pPr>
        <w:jc w:val="center"/>
        <w:rPr>
          <w:b/>
          <w:sz w:val="24"/>
        </w:rPr>
      </w:pPr>
    </w:p>
    <w:p w:rsidRDefault="00C773CF" w:rsidP="00C773CF" w:rsidR="00C773CF" w:rsidRPr="00AD2F45">
      <w:pPr>
        <w:ind w:firstLine="708"/>
        <w:jc w:val="both"/>
        <w:rPr>
          <w:sz w:val="24"/>
          <w:szCs w:val="24"/>
        </w:rPr>
      </w:pPr>
      <w:r w:rsidRPr="00B65898">
        <w:rPr>
          <w:sz w:val="24"/>
        </w:rPr>
        <w:t>TRGOVAČKI SU</w:t>
      </w:r>
      <w:r w:rsidRPr="00C716BA">
        <w:rPr>
          <w:sz w:val="24"/>
          <w:szCs w:val="24"/>
        </w:rPr>
        <w:t>D U ZAGREBU,</w:t>
      </w:r>
      <w:r w:rsidRPr="00AD2F45">
        <w:rPr>
          <w:sz w:val="24"/>
          <w:szCs w:val="24"/>
        </w:rPr>
        <w:t xml:space="preserve"> po sucu tog suda Anti Galiću, kao sucu pojedincu, u predstečajnom postupku nad dužnikom </w:t>
      </w:r>
      <w:bookmarkStart w:name="_Hlk497406217" w:id="1"/>
      <w:r w:rsidRPr="00CE17E4">
        <w:rPr>
          <w:sz w:val="24"/>
          <w:szCs w:val="24"/>
        </w:rPr>
        <w:t>PET-PROM d.o.o.</w:t>
      </w:r>
      <w:r w:rsidRPr="003262DE">
        <w:rPr>
          <w:sz w:val="24"/>
          <w:szCs w:val="24"/>
        </w:rPr>
        <w:t xml:space="preserve">, Zagreb, </w:t>
      </w:r>
      <w:r w:rsidRPr="00CE17E4">
        <w:rPr>
          <w:sz w:val="24"/>
          <w:szCs w:val="24"/>
        </w:rPr>
        <w:t xml:space="preserve">Vrtni put 5 </w:t>
      </w:r>
      <w:r w:rsidRPr="003262DE">
        <w:rPr>
          <w:sz w:val="24"/>
          <w:szCs w:val="24"/>
        </w:rPr>
        <w:t xml:space="preserve">(OIB </w:t>
      </w:r>
      <w:r w:rsidRPr="00CE17E4">
        <w:rPr>
          <w:sz w:val="24"/>
          <w:szCs w:val="24"/>
        </w:rPr>
        <w:t>67247311476</w:t>
      </w:r>
      <w:r w:rsidRPr="003262DE">
        <w:rPr>
          <w:sz w:val="24"/>
          <w:szCs w:val="24"/>
        </w:rPr>
        <w:t>)</w:t>
      </w:r>
      <w:bookmarkEnd w:id="1"/>
      <w:r w:rsidRPr="00AD2F45">
        <w:rPr>
          <w:sz w:val="24"/>
          <w:szCs w:val="24"/>
        </w:rPr>
        <w:t>,</w:t>
      </w:r>
      <w:r w:rsidRPr="00C773CF">
        <w:rPr>
          <w:sz w:val="24"/>
          <w:szCs w:val="24"/>
        </w:rPr>
        <w:t xml:space="preserve"> </w:t>
      </w:r>
      <w:r w:rsidRPr="00747FC8">
        <w:rPr>
          <w:sz w:val="24"/>
          <w:szCs w:val="24"/>
        </w:rPr>
        <w:t xml:space="preserve">), </w:t>
      </w:r>
      <w:r w:rsidRPr="00C716BA">
        <w:rPr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 w:rsidRPr="004266DC">
        <w:rPr>
          <w:sz w:val="24"/>
          <w:szCs w:val="24"/>
        </w:rPr>
        <w:t>emeljem članka</w:t>
      </w:r>
      <w:r>
        <w:rPr>
          <w:sz w:val="24"/>
          <w:szCs w:val="24"/>
        </w:rPr>
        <w:t xml:space="preserve"> </w:t>
      </w:r>
      <w:r w:rsidRPr="004266DC">
        <w:rPr>
          <w:sz w:val="24"/>
          <w:szCs w:val="24"/>
        </w:rPr>
        <w:t>57. Stečajnog zakona</w:t>
      </w:r>
      <w:r>
        <w:rPr>
          <w:sz w:val="24"/>
          <w:szCs w:val="24"/>
        </w:rPr>
        <w:t xml:space="preserve"> (N.N.br. 71/15 i 104/17) </w:t>
      </w:r>
      <w:r w:rsidRPr="004266DC">
        <w:rPr>
          <w:sz w:val="24"/>
          <w:szCs w:val="24"/>
        </w:rPr>
        <w:t>sud je sastavio, te javno objavljuje</w:t>
      </w:r>
      <w:r w:rsidRPr="00AD2F45">
        <w:rPr>
          <w:sz w:val="24"/>
          <w:szCs w:val="24"/>
        </w:rPr>
        <w:t xml:space="preserve"> </w:t>
      </w:r>
    </w:p>
    <w:p w:rsidRDefault="004266DC" w:rsidR="004266DC">
      <w:pPr>
        <w:widowControl/>
        <w:jc w:val="center"/>
        <w:rPr>
          <w:b/>
          <w:sz w:val="24"/>
          <w:szCs w:val="24"/>
        </w:rPr>
      </w:pPr>
    </w:p>
    <w:p w:rsidRDefault="004266DC" w:rsidR="004266DC">
      <w:pPr>
        <w:widowControl/>
        <w:jc w:val="center"/>
        <w:rPr>
          <w:b/>
          <w:sz w:val="24"/>
          <w:szCs w:val="24"/>
        </w:rPr>
      </w:pPr>
    </w:p>
    <w:p w:rsidRDefault="004266DC" w:rsidR="00D768D7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POPIS VJEROVNIKA I PRAVA GLASA </w:t>
      </w:r>
    </w:p>
    <w:p w:rsidRDefault="00D768D7" w:rsidR="00D768D7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KOJA VJEROVNICIMA PRIPADAJU</w:t>
      </w:r>
    </w:p>
    <w:p w:rsidRDefault="009014BD" w:rsidP="009014BD" w:rsidR="009014BD" w:rsidRPr="003262DE">
      <w:pPr>
        <w:jc w:val="both"/>
        <w:rPr>
          <w:b/>
          <w:sz w:val="24"/>
          <w:szCs w:val="24"/>
        </w:rPr>
      </w:pPr>
    </w:p>
    <w:tbl>
      <w:tblPr>
        <w:tblW w:type="pct" w:w="5701"/>
        <w:tblLook w:val="04A0" w:noVBand="1" w:noHBand="0" w:lastColumn="0" w:firstColumn="1" w:lastRow="0" w:firstRow="1"/>
      </w:tblPr>
      <w:tblGrid>
        <w:gridCol w:w="655"/>
        <w:gridCol w:w="3011"/>
        <w:gridCol w:w="1577"/>
        <w:gridCol w:w="3215"/>
        <w:gridCol w:w="1640"/>
      </w:tblGrid>
      <w:tr w:rsidTr="00EF2926" w:rsidR="009014BD" w:rsidRPr="00C620EB">
        <w:trPr>
          <w:trHeight w:val="1380"/>
        </w:trPr>
        <w:tc>
          <w:tcPr>
            <w:tcW w:type="pct" w:w="324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Rbr.</w:t>
            </w:r>
          </w:p>
        </w:tc>
        <w:tc>
          <w:tcPr>
            <w:tcW w:type="pct" w:w="1491"/>
            <w:tcBorders>
              <w:top w:space="0" w:sz="8" w:color="auto" w:val="single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Naziv vjerovnika</w:t>
            </w:r>
          </w:p>
        </w:tc>
        <w:tc>
          <w:tcPr>
            <w:tcW w:type="pct" w:w="781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OIB</w:t>
            </w:r>
          </w:p>
        </w:tc>
        <w:tc>
          <w:tcPr>
            <w:tcW w:type="pct" w:w="1592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Sjedište / adresa</w:t>
            </w:r>
          </w:p>
        </w:tc>
        <w:tc>
          <w:tcPr>
            <w:tcW w:type="pct" w:w="81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IZNOS TRAŽBINE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type="pct" w:w="149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A.C.KOTROMANOVIĆ d.o.o.</w:t>
            </w:r>
          </w:p>
        </w:tc>
        <w:tc>
          <w:tcPr>
            <w:tcW w:type="pct" w:w="7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82564933243</w:t>
            </w:r>
          </w:p>
        </w:tc>
        <w:tc>
          <w:tcPr>
            <w:tcW w:type="pct" w:w="15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Industrijska zona jug 5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31000 OSIJEK</w:t>
            </w:r>
          </w:p>
        </w:tc>
        <w:tc>
          <w:tcPr>
            <w:tcW w:type="pct" w:w="81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11.047,11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A.T. RUŠENJE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25304381929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Glavna ulica 30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10360 SESVETE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8.625,00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ABAKUS VJEŠTAČENJA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29594838593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ULICA NIKOLE TESLE 16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28.062,50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ABSOLUTE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97586475497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Storžička 21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3.180,00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ACI d.d.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17195049659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M.Tita 151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51410 OPATIJA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4.336,67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ACO GRAĐEVINSKI ELEMENTI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25074288719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Radnička cesta 177,Zagreb,10000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410.308,51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ADDIKO BANK </w:t>
            </w:r>
            <w:r>
              <w:rPr>
                <w:color w:val="000000"/>
                <w:sz w:val="24"/>
                <w:szCs w:val="24"/>
              </w:rPr>
              <w:t>d.d.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14036333877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SLAVONSKA AVENIJA 6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814.070,09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AEDIFICIUM j.d.o.o., Dugo Selo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28801824588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Cvetkovićeva 6,Jalševec Nartski,10370 DUGO SELO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43.255,50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AGRIA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76958388708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SV. L.B. MANDIĆA 215,Karanac,31000 OSIJEK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71.892,41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AGROKOR TRGOVINA D.D.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40715974731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Trg Dražena Petrovića 3,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7.852,93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AKMADŽIĆ MARINA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18518985367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Bana josipa Jelačiča 39a, 21400 Supetar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1.899,75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AKMADŽIĆ ZDENKA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21989901919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BANA J.JELAČIĆA 39A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21400 SUPETAR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36.428,74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AKORN DISTRIBUTION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47334251464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Vrtni put 5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273.823,86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ALD Automotive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45116797997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BETINSKA 1,VELIKO POLJE,10010 ZAGREB SLOBOŠTINA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0,00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ALFA-MONT OBRT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84785689572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PRUDNIČKA CESTA 16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10291 PRIGORJE BRDOVEČKO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20.000,00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ALING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67349852816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Folnegovićeva 6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5.251,25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ALLIANZ Zagreb d.d.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23759810849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HEINZELOVA 70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13.677,13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ALTERRA GRUPA 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33688144353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KUSTOŠIJANSKA ULICA 1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80.346,22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ALU VITRUM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14325775019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BREZOVEC ZELINSKI 5b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10382 DONJA ZELINA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192.306,46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AMPLUS PICTUS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14138952609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JANKOMIR 25F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10090 ZAGREB-SUSEDGRAD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41.250,25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AQUA NAVIS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58411618728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MARDEGANIJEVA 30,PULA,52100 PULA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1.500,00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ARDOR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45824021536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AV.DUBROVNIK 15/1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10020 ZAGREB-NOVI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9.152,27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ARFA Services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34030497273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VRTNI PUT 5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0,00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ARIJA NOVA d.o.o., Zadar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83573049849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Put Biliga 2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23000 ZADAR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21.370,92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ARNEG S.p.A.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Via Venezia 58,, 35010 Campo San Martino (PD),ITALY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55.755,60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ASSA  ABLOY CROATIA d.o.o., Bjelovar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13933798090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Pakračka ulica 6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43000 BJELOVAR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1.232,00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AUDAX d.o.o., Dugopolje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57716585491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BANA JELAČIĆA 25 B,DUGOPOLJE,21204 DUGOPOLJE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25.066,65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AUTO GRIFON d.o.o.,Zagreb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36117467723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Koledovčina 8,Zagreb,10000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19.708,54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AUTO KLUB "SIGET",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30716520726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SIGET 17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10020 ZAGREB-NOVI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52.110,47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AUTO LIM-LAK, vl. Vlado Štefanac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48226428116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MOSTANJE 35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47000 KARLOVAC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7.635,79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AUTO PARTNER D.O.O., KOPRIVNICA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88168233460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Obrtnička 5, KOPRIVNICA,48000 KOPRIVNICA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4.861,26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AUTO SERVIS P.M.O. </w:t>
            </w:r>
            <w:r w:rsidRPr="00C620EB">
              <w:rPr>
                <w:color w:val="000000"/>
                <w:sz w:val="24"/>
                <w:szCs w:val="24"/>
              </w:rPr>
              <w:lastRenderedPageBreak/>
              <w:t>LOVRIĆ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lastRenderedPageBreak/>
              <w:t>43539611332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Matije Vlačića 79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 xml:space="preserve">23000 </w:t>
            </w:r>
            <w:r w:rsidRPr="00C620EB">
              <w:rPr>
                <w:color w:val="000000"/>
                <w:sz w:val="24"/>
                <w:szCs w:val="24"/>
              </w:rPr>
              <w:lastRenderedPageBreak/>
              <w:t>ZADAR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lastRenderedPageBreak/>
              <w:t xml:space="preserve">12.485,00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AUTOFLOTA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96788157124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Savska Opatovina 42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10090 ZAGREB-SUSEDGRAD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2.711,25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AUTOGLASS SERVIS vl. Krunoslav Grivić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82301125166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Lipanjska 11a,Stari grad,21460 STARI GRAD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1.756,25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 M D d.o.o. kao upravitelj Stambene zgrade Jakova Gotovca 25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79273112873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Dobrodolska 13, Sesvete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958,26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BAKANT d.o.o., Stobreć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57926997437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SLANICE 17,ŠINE-STOBREĆ,21000 SPLIT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36.420,53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BALAKOVIĆ d.o.o., Osijek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25886151381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Medulinska 20,Osijek,31000 OSIJEK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5.150,74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BANJ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88986316674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GRAĐANSKA C. 48,ZAGREB,10000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1.535,16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BART ELEKTRONIKA d.o.o., Sisak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44760951367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DR. ANTE STARČEVIĆA 16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44000 SISAK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26.505,24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BAUSTOFF+METALL HRVATSKA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02041255260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Gospodarska 9,Gornji Stupnik,10250 LUČKO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119.815,92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BB SERVIS RIJEKA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68782038736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Bračka 7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51000 RIJEKA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1.400,00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BEL-TEL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98292179663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Biljska cesta 37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31000 OSIJEK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18.154,13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BERLINERLuft.Tehnika d.o.o.-veza Š-1500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40830860625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Gornjostupnička 126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10255 GORNJI STUPNIK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9.178,41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BID KONTROLA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76516591598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Avenija Većeslava Holjevca 40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63.955,99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BIHOR d.o.o., Kunovec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25448831286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Botinovec 483II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48311 KUNOVEC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98.466,31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BILKO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18553299112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Ul.grada Vukovara 246,Zagreb,10000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24.453,75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BKS Bank d.d.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61436608168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Mljekarski trg 3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51000 RIJEKA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130.938,36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BMK INFORMATIKA j.d.o.o.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81747263316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Matije Gupca 5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10434 STRMEC SAMOBORSKI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25.000,00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BM-KLIVENT vlo.Boris Makar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56473980105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ILICA 325,ZAGREB,10090 ZAGREB-SUSEDGRAD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1.500,00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BONUS SERVIS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54101863494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IVANA ŠIBLA 15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6.050,00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BORNA MONT j.d.o.o.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06082290015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Stara cesta 16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10297 JAKOVLJE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46.742,70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BOROVAC d.o.o., Metković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90132265617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Splitska bb,Metković,20350 METKOVIĆ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17.610,54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BRAMINI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61883395124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Gundulićeva 3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 xml:space="preserve">10000 </w:t>
            </w:r>
            <w:r w:rsidRPr="00C620EB">
              <w:rPr>
                <w:color w:val="000000"/>
                <w:sz w:val="24"/>
                <w:szCs w:val="24"/>
              </w:rPr>
              <w:lastRenderedPageBreak/>
              <w:t>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lastRenderedPageBreak/>
              <w:t xml:space="preserve">5.820,00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lastRenderedPageBreak/>
              <w:t>55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BRAVARIJA GRACIJANO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48621469250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ŠIŠANSKA CESTA 14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52100 PULA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8.437,24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BRAVARIJA GRUBIŠIĆ, vl.Dubravka Grubišić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73115172933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Bogoslava Šuleka 19 a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35000 SLAVONSKI BROD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22.861,94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BS MECH d.o.o.(ZIG-ZAG)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58246803389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DUBRAVA 180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10040 ZAGREB-DUBRAVA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3.052,72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C Automobil Import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55279328758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Bani 75,Buzin,10010 ZAGREB SLOBOŠTINA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16.122,80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CENTAR SUHE GRADNJE j.d.o.o.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08836098303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IVANE LANG 16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10360 SESVETE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3.077,11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61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CENTAR ZA VOZILA HRVATSKE d.d.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73294314024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ILICA 15,ZAGREB,10000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27.819,70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62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CETRA srl, Italy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Via Gilberto Pontecorvo 2/a,, 40051 Altedo (BO),ITALY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62.661,84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63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CMC EKOCON d.o.o., Buzet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21688419865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Sveti Ivan 3/2,Buzet,52420 BUZET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1.205,73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64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CONDITOR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76374675207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PUT PLOKITA 51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21000 SPLIT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19.000,00</w:t>
            </w:r>
            <w:r w:rsidRPr="00C620EB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CONTAINEX-HANDELSGELLSCHAFT m.b.H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Strasse 14,, ..,AUSTRIJA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3.072,77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66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CORONA PROMET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34557796275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Ulica grada Wirgesa 4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10430 SAMOBOR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66.922,52</w:t>
            </w:r>
            <w:r w:rsidRPr="00C620EB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CRAZY HEART j.d.o.o., vl. Josip Radoš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13497513400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Kroz Smrdečac 33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21000 SPLIT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3.000,38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68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CROM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17145318195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OBRTNIČKA 2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13.618,17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69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ČAROBNI TIM d.o.o., Osijek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17346302043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Princa Eugena Savojskog 49,Osijek,31000 OSIJEK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3.950,00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D PROJEKT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72443908267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Kroz Smrdečac 27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21000 SPLIT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10.000,00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D.D. FRIGO GRUPA d.o.o., Višnjevac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35066825133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Petra Svačića 17 c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31220 VIŠNJEVAC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3.796,34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DALMACIJA KLIMA d.o.o., Split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42661437820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WASHINGTONOVA 5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21000 SPLIT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3.699,81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DANFOSS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10993670080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Damira Gavrana Tomljenovića 11,CENTAR BUNDEK,10000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29.691,98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DE RIGO REFRIGERATION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GORJUPOVA ULICA 13,, .,SLOVENIJA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24.741,12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DEROSSI METALI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90670754845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VINEŽ 338/A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52220 LABIN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4.025,00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DIJAMANT-REZ d.o.o., Sesvetski Kraljevec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63932855896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SELSKA ULICA 67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10360 SESVETE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124.323,14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lastRenderedPageBreak/>
              <w:t>77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DIMNJAK OSIJEK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93385987809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BILJSKA CESTA 66,OSIJEK,31000 OSIJEK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4.735,73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DM-COMMERC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46725741756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V.Klaića 6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35000 SLAVONSKI BROD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1.350,00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DMK SERVISI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99277549338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BILJSKA CESTA 66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31000 OSIJEK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2.048,00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DOMO-TRANS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39572964090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Osječka ulica 5/b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21000 SPLIT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4.000,00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DOMOULAGANJA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28535038033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ĆIRA CARIĆA 3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20000 DUBROVNIK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27.032,00 </w:t>
            </w:r>
          </w:p>
        </w:tc>
      </w:tr>
      <w:tr w:rsidTr="00EF2926" w:rsidR="009014BD" w:rsidRPr="00C620EB">
        <w:trPr>
          <w:trHeight w:val="94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DQS ZAGREB društvo s ograničenom odgovornošću za potvrđivanje sukladnosti poslovnih sustava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66002266393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Avenija Većeslava Holjevca 23, 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25.322,26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DRIM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96004393355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Kralja Petra Svačića 9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31511 BELJEVINA ĐURĐENOVAC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1.270,33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DUO STEP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17569225279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JUROVO 10,ŽAKANJE,47276 ŽAKANJE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11.312,49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DURAFLEX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77230090958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Ježdovečka 22 d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10250 LUČKO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23.692,38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DVAKOM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86637426089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Banjavčićeva 22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13.792,07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ECCO ING d.o.o., Hotel Vestibul Palace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28671967175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Iza Vestibula 4a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21000 SPLIT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2.246,00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E-KOLEKTOR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50538578553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SLAVONSKA  AVENIJA 58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21.488,23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EL BAKOTA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22856786599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BANA JOSIPA JELAČIĆA 30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22000 ŠIBENIK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7.193,43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ELEKTRA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53086210999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RUDARSKA 9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52220 LABIN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2.246,40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ELEKTRO CENTAR PETEK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17491977848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ETANSKA CESTA 8,IVANIĆ GRAD,10310 IVANIĆ GRAD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7.663,58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ELEKTRO KATANUŠIĆ vl.Zoran Katanušić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58807941535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Blajburška 65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21260 IMOTSKI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13.995,00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ELEKTRO OBRT DADO vl.Alenka Uranić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48596388031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S.S.Kranjčevića 3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47000 KARLOVAC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1.486,50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ELEKTRO SERVIS - VUJEVIĆ, Knin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22348411397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TVRTKOVA 1,KNIN,23400 KNIN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1.901,27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ELEKTROKOVINA d.o.o., Hrvatski Leskovac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31397555146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STARA CESTA 32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10251 HRVATSKI LESKOVAC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75.367,61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lastRenderedPageBreak/>
              <w:t>97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ELEKTROMEHANIKA PODREKA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60813696263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Brajde 18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52465 TAR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1.771,38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ELEKTROMETAL d.d., BJELOVAR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45669853088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FERDE RUSANA 21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43000 BJELOVAR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86.103,95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ELEKTROSERVIS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33129193032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Bana Jelačića 166,Vinkovci,32100 VINKOVCI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26.817,92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101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ELEKTRO-TEAM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26176974494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RIJEČKA 16/A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20000 DUBROVNIK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34.479,14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102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EL-GRI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72662515745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Grada Mainza 6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7.950,00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103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ELI INŽENJERING d.o.o., Cavtat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75699600129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S.S.Kranjčevića 58,Cavtat,20210 CAVTAT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1.670,78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104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ELITE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PIAZZA DEGLI AFFARI 6,, IT-20123 MILANO,ITALY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75.577,87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105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ELIWELL&amp;CONTROLLI SRL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VIA DEL INDUSTRIA 15,, 32010 PIEVE D ALPAGO (BL),ITALY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1.037,91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106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ELLABO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48062605125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KAMENARKA 24, ZAGREB,10010 ZAGREB SLOBOŠTINA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2.533,87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107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ELTERM d.o.o., Komin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62485662067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Radoišće 3,Komin,10383 KOMIN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25.331,12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108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ELTERM vl. Vjekoslav Markovčić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24218169213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Naselje A.Hebranga 5D/II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35000 SLAVONSKI BROD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12.536,25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109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EMPOR, HLADILNI SISTEMI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Leskoškova 9 a,, 1000 Ljubljana,SLOVENIJA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52.490,92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ENERGO-TEHNA d.o.o., Sv.Nedjelja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86792286330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OBRTNIČKA 5,SVETA NEDELJA,10431 SVETA NEDELJA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25.615,79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112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EPTA INTERNATIONAL Kft., Hungary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Terez krt. 46,, 1066 Budapest,MAĐARSKA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3.275.225,00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113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ERSTE CARD CLUB </w:t>
            </w:r>
            <w:r>
              <w:rPr>
                <w:color w:val="000000"/>
                <w:sz w:val="24"/>
                <w:szCs w:val="24"/>
              </w:rPr>
              <w:t>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85941596441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ULICA FRANA FOLNEGOVIĆA 6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15.909,43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114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ERSTE FACTORING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10194059689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Ivana Lučića 2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39.811.288,94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EURO OMEGA GRADNJA društvo s ograničenom odgovornošću za usluge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96996085055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Oriovačka 17,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0,00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EUROHERC OSIGURANJE d.d.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22694857747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ULICA GRADA VUKOVARA 282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0,00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EUROKLIMA d.o.o., </w:t>
            </w:r>
            <w:r w:rsidRPr="00C620EB">
              <w:rPr>
                <w:color w:val="000000"/>
                <w:sz w:val="24"/>
                <w:szCs w:val="24"/>
              </w:rPr>
              <w:lastRenderedPageBreak/>
              <w:t>Goričan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lastRenderedPageBreak/>
              <w:t>91538513762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Zrinskih 2 a,GORIČAN,40324 </w:t>
            </w:r>
            <w:r w:rsidRPr="00C620EB">
              <w:rPr>
                <w:color w:val="000000"/>
                <w:sz w:val="24"/>
                <w:szCs w:val="24"/>
              </w:rPr>
              <w:lastRenderedPageBreak/>
              <w:t>GORIČAN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lastRenderedPageBreak/>
              <w:t xml:space="preserve">265.984,76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lastRenderedPageBreak/>
              <w:t>119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EUROLUX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Litostrojska cesta 44 a,, 1000 Ljubljana,SLOVENIJA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368.015,29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EUROMONT INTRO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46289034988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Kanalski put 20,Zagreb,10000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46.441,34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EURO-REZ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22928352798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Bjelovarska 94,Lukarišće,10370 DUGO SELO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4.758,19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EUROSTAKLO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82755591935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Bana Jelačića bb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31421 SATNICA ĐAKOVAČKA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12.125,48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EUROVENT SISTEMI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79824224893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Zinke Kunc 4,ZAGREB,10000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66.895,04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EXPLORIA d.o.o., Metković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73944066268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Ante Starčevića 9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20350 METKOVIĆ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224.145,42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EXTERIM d.o.o., Osijek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79596529276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HRVATSKE REPUBLIKE 19D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31000 OSIJEK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2.286,35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126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FARBO INTERIJERI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92990510016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Trg hrvatskih Pavlina 13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11.493,55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127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FELLER d.o.o., Ivanić grad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95917276599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Stjepana Gregorka 5,Ivanić Grad,10310 IVANIĆ GRAD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213.569,06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128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FERRUM FAGO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77885800253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BEDEMA LJUBAVI 54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10360 SESVETE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10.635,00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129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FINAL d.o.o., Osijek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05173943972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PODGORAČKA 17,OSIJEK,31000 OSIJEK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5.802,43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130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FINANCIJSKA AGENCIJA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85821130368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Ulica Grada Vukovara 70,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961,08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131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FITTICH CH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35790026325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Ilica 143/I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13.513,94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132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FIVE TRADING AG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CHAMERSTRASSE 79,, 6303 ZUG,ŠVICARSKA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952.199,80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133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FM FRIGOTEHNIK vl.Željko Matić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22438977793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PETRA KREŠIMIRA IV 17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21218 SEGET DONJI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2.745,20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134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FOMA s.p.a., Italia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Via Caselle 10,, Bedizzole,ITALY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42.036,23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135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FOND ZA ZAŠTITU OKOLIŠA I ENERGETSKU UČINKOVITOST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85828625994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Radnička cesta 80,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484,57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137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FRANKSTAHL ZAGREB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74438812930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CEBINI 43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10010 ZAGREB SLOBOŠTINA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64.084,64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138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FRIGO 2000 S.R.L.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VIALE FULVIO TESTI 125,, ..,REPUBLIKA HRVATSKA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20.253,96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139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FRIGO DM vl.Josip Korić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72523313729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TRAVIČIĆI 3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51414 IČIĆI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27.192,63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lastRenderedPageBreak/>
              <w:t>140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FRIGO PLUS d.o.o., Sesvete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29619031071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Ljudevita Posavskog 8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10360 SESVETE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26.727,21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141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FRIGO-KOR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31190261041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MAJSTORSKA 11,ZAGREB,10000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25.353,49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142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FRIGO-PENĐAK j.d.o.o., vl. Mario Penđak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56712869294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Dulepska 37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10340 VRBOVEC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40.687,50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143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FRIŠČIĆ SERVIS j.d.o.o., Ivanec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91311178247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Rudolfa Rajtera 133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42240 IVANEC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7.841,24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144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FRITZ ELEKTRONIKA vl.Franko Bestulić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90128607311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Brnobići 96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52464 KAŠTELIR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1.200,00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145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GALLETTI S.p.A.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VIA L. ROMAGNOLI 12/A,, 40010 BENTIVOGLIO , BOLOGNA,ITALY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10.024,91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GE Hungary Kft.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Vaci ut. 77,, 1044 Budapest,MAĐARSKA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1.173.336,94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GEBRUDER WEISS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05216322294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JANKOMIR 25,ZAGREB,10000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15.072,75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149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GENERALI OSIGURANJE D.D.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10840749604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ULICA GRADA VUKOVARA 284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15.411,17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GENERALIĆ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01298136282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JOKE KNEŽEVIĆA 1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21310 OMIŠ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120.459,78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151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GIP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39224329809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V. RAVNICE 2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53.435,56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152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GORAN i ZORAN d.o.o., Solin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45716968513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Petra Krešimira IV 73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21210 SOLIN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1.875,00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154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GRABAR D.O.O., VARAŽDIN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64278190908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ZAGREBAČKA 306,VARAŽDIN,42000 VARAŽDIN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6.932,00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155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GRAD NOVI VINODOLSKI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40046437733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TRG VINODOLSKOG ZAKONA 1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51250 NOVI VINODOLSKI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15.308,48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156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GRAD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61817894937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Trg Stjepana Radića 1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205.414,81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157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GRADBENA IN MONTAŽNA DELA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Ob Težki vodi 44 a,, 8000 Novo Mesto,SLOVENIJA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64.785,36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159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GRADSKA PLINARA KRAPINA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25884640941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FRANA GALOVIĆA 7B/II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49000 KRAPINA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128.799,58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160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GRADSKA PLINARA Zagreb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20985255037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RADNIČKA CESTA 1,ZAGREB,10000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10.446,12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161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GRADSKA PLINARA ZAGREB-OPSKRBA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74364571096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RADNIČKA CESTA 1,ZAGREB,10000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3.255,57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lastRenderedPageBreak/>
              <w:t>162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GRAĐEVINSKI OBRT DOMUS, vl.Andrej Krijan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86237993803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V.Klaića 15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35000 SLAVONSKI BROD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18.261,41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163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GRAFIKA GRAFOPRINT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57236264858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PODREBER 3A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10437 BESTOVJE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4.675,00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164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GRAMONT DRENOVA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92608541689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SLAVKA KOVAČIĆA 3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10361 SESVETSKI KRALJEVEC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0,00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165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GRANDIS d.o.o.,Velika Gorica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41396589417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Juraja Habdelića 17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10410 VELIKA GORICA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6.611,21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166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GRUBEŠA Consultum  j.d.o.o., Sv.I.Zelina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17016303979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Vatrogasna 2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10380 SVETI IVAN ZELINA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1.518,99 </w:t>
            </w:r>
          </w:p>
        </w:tc>
      </w:tr>
      <w:tr w:rsidTr="00EF2926" w:rsidR="009014BD" w:rsidRPr="00C620EB">
        <w:trPr>
          <w:trHeight w:val="189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167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GS1 CROATIA - HRVATSKO UDRUŽENJE ZA AUTOMATSKU IDENTIFIKACIJU, ELEKTRONIČKU RAZMJENU PODATAKA I UPRAVLJANJE POSLOVNIM  PROCESIMA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03365973101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Tuškanac 14,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999,40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168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GUBERAC SERVIS uslužni obrt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32570298020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VRTNA 92,BRIJEŠĆE,31000 OSIJEK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54.063,25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169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GUŠTIN d.o.o., Ozalj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15549655602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VRŠKOVAC 16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47280 OZALJ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5.077,72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170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H&amp;B INSTALACIJE POŽEGA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82888691356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HRVATSKIH BRANITELJA 73,POŽEGA,34000 POŽEGA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8.650,00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171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HAURDIĆ TAPETARIJA vl. Jasmin Haurdić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96988818617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A.ŠTAMPARA 49, lavonski Brod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13.125,00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172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HELP TRADE - DUBROVNIK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31971630496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STJEPANA CVIJIĆA 14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20000 DUBROVNIK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7.538,50</w:t>
            </w:r>
            <w:r w:rsidRPr="00C620EB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Tr="00EF2926" w:rsidR="009014BD" w:rsidRPr="00C620EB">
        <w:trPr>
          <w:trHeight w:val="94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173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HEP - OPSKRBA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63073332379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ULICA GRADA VUKOVARA 37,ZGAREB,10020 ZAGREB-NOVI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7.855,41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174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HEP ELEKTRA d.o.o.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43965974818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GUNDULIĆEVA 32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123,80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175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HEP-Operator distribucijskog sustava d.o.o. za distribuciju i opskrbu električne energije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46830600751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Ulica Grada Vukovara 37,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4.529,19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176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HERMI d.o.o., Sv.Ivan Zelina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43729691578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Obrež Zelinski 51,Sv.Ivan Zelina,10380 SVETI IVAN ZELINA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3.408,25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177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HIDROCOM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70713219811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A.Mihanovića bb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 xml:space="preserve">33405 </w:t>
            </w:r>
            <w:r w:rsidRPr="00C620EB">
              <w:rPr>
                <w:color w:val="000000"/>
                <w:sz w:val="24"/>
                <w:szCs w:val="24"/>
              </w:rPr>
              <w:lastRenderedPageBreak/>
              <w:t>PITOMAČA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lastRenderedPageBreak/>
              <w:t xml:space="preserve">28.379,44 </w:t>
            </w:r>
          </w:p>
        </w:tc>
      </w:tr>
      <w:tr w:rsidTr="00EF2926" w:rsidR="009014BD" w:rsidRPr="00C620EB">
        <w:trPr>
          <w:trHeight w:val="94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lastRenderedPageBreak/>
              <w:t>178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HL Distribution Center Europe sp.z.o.o.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AL.JANA NOWAKA-JEZIORANSKIEGO 1,, 44-164 KLESZEZOW, POLJSKA,POLJSKA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2.471,55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179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HOK OSIGURANJE d.d.,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00432869176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Capraška 6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762.056,69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180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HOKKAIDO 1000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60227027406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ZAVRTNICA 17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6.784,00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181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HOTEL OSIJEK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58839546584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Šamačka 4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31000 OSIJEK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3.560,00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182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HP - Hrvatska pošta d.d.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87311810356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Jurišićeva 13,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3.233,33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184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HRVATSKA RADIOTELEVIZIJA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68419124305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Prisavlje 3,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13.216,40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185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HRVATSKA STRUČNA UDRUGA ZA PLIN,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07359925707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ŠUBIĆEVA 29,ZAGREB,10000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1.375,00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186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HRVATSKE VODE, pravna osoba za upravljanje vodama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28921383001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Ulica Grada Vukovara 220,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45.081,37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187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HRVATSKI TELEKOM d.d.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81793146560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Roberta Frangeša Mihanovića 9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2.084,92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188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HRVATSKI ZAVOD ZA ZAPOŠLJAVANJE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91547293790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Kopernikova 10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10010 ZAGREB SLOBOŠTINA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0,00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189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HYGIA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20362328606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Kopernikova 10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10010 ZAGREB SLOBOŠTINA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4.093,75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190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I.F. INTERFRIGO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Liminjanska 96,, 6320 Portorož,SLOVENIJA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270.888,20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191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i4next leasing Croatia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05273526923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Metalčeva 5/VII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0,00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192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IDE KLIMA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38588522971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VITOMIRA ŠIROLE PAJE 16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51000 RIJEKA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52.454,22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193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IDEALAN STIL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16883820557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Marinci 1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52420 BUZET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49.387,04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194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IDM-GRADNJA d.o.o., Našice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80649357684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V.Nazora 39,Našice,34500 NAŠICE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7.176,71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195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IMC INŽENJERING-SERVIS I MONTAŽA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71785710948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Rubeši 6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51215 KASTAV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15.370,00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196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IMP CRPKE-ZAGREB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32695935393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JOSIPA SEISSELA 24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44.868,75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197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IMP TERMOTEHNIKA REGULACIJA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77802735473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Sajmišna cesta 6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121.821,18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198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INA INDUSTRIJA NAFTE d.d.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27759560625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AVENIJA VEĆESLAVA HOLJEVCA 10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10020 ZAGREB-NOVI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114.420,61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INCOLD S.p.A.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VIALE A. GRANDI 7,  </w:t>
            </w:r>
            <w:r w:rsidRPr="00C620EB">
              <w:rPr>
                <w:color w:val="000000"/>
                <w:sz w:val="24"/>
                <w:szCs w:val="24"/>
              </w:rPr>
              <w:t>ITALY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200.639,31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201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ING ATEST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21777333810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Hrvatske mornarice 1A,Split,21000 SPLIT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18.168,75 </w:t>
            </w:r>
          </w:p>
        </w:tc>
      </w:tr>
      <w:tr w:rsidTr="00EF2926" w:rsidR="009014BD" w:rsidRPr="00C620EB">
        <w:trPr>
          <w:trHeight w:val="94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202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INSPEKT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24609583524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Avenija Dubrovnik 15,Zagrebački velesajam, paviljon 34 a,10020 ZAGREB-NOVI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45.215,33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203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INSPEKT-ING 1 d.o.o. Osijek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68998842172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Gundulićeva 5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31000 OSIJEK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54.177,01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204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INSTALACIJSKI SUSTAVI FIŠTREK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45913546403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JEZERSKI PUT 28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42240 IVANEC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6.687,50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205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INSTALACIJSKI SUSTAVI ŠURKALOVIĆ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24041552431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ULICA MIROSLAVA KRLEŽE 34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33000 VIROVITICA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108.483,42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206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INSTRUKTAŽNI CENTAR, Križevci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24632315791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Franje Račkog 4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48260 KRIŽEVCI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2.267,50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207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INTERFRIGO S.R.L.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Via Delle industrie 3,, 33074 Fontanafredda (PN),ITALY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169.591,77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209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INTERUTILIS d.o.o., Šibenik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97752068672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Ivana Meštrovića 9A,Šibenik,22000 ŠIBENIK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5.661,81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210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IPC d.o.o., Čakovec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96029153234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MIHOVLJANSKA 72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40000 ČAKOVEC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54.085,31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211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ISKRAEMECO Sarajevo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Hifzi Bjelevca 13,, 71000 SARAJEVO,BOSNA I HERCEGOVINA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38.122,31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212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ISTRABENZ PLINI d.o.o., Bakar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98426608580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Pristanište Podbok 3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51222 BAKAR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7.488,56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213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ITALSERRANDE ROLOVRATA PROIZV.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12974080059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Industrijska cesta 30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10360 SESVETE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65.035,25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214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ITRON Ganz Meter Company Ltd.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Tancsics Mihaly u. 11,, H-2101 Godollo, p.o.b. 396,MAĐARSKA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526.367,94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215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IZO-ING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61842729505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Vulišinec 2 E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42250 LEPOGLAVA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4.000,00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216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JADRANSKI LUKSUZNI HOTELI d.d.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22797775374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Masarykov put 20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20000 DUBROVNIK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62.387,50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217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JADROLINIJA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38453148181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RIVA 16, P.P. 123 ,RIJEKA,51000 RIJEKA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3.088,46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218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JAVNI BILJEŽNIK - ANICA HUKELJ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57556630385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Ul.Matije Mrazovića 6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6.083,00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219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JAVNI BILJEŽNIK - JOŽICA RUŽDJAK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23556614682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KNEZA VIŠESLAVA 2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3.588,10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lastRenderedPageBreak/>
              <w:t>220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JMI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VINJE 109,, ..,SLOVENIJA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162.236,81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221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JOLLY AUTO LINE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17898328148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ANTE ŠUPUKA 10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22000 ŠIBENIK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3.418,88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223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JUREN GAMMA d.o.o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10093201268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Jelengradska 4,IVANIĆ GARD,10310 IVANIĆ GRAD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18.188,75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224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JVC PROFESSIONAL EUROPE LTD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GRUENER WEG 10,, ..,REPUBLIKA HRVATSKA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20.694,43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225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KAMENIČKI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21295124407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MARIJANA ČAVIĆA 1A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9.311,82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227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KA-MONT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75117249017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LJUDEVITA JONKEA 3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47000 KARLOVAC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1.100,00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228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KARIĆ AUTOMOBILI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76458124064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ŠARENGRADSKA 15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1.323,01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229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KARIKA KLIMATIZACIJA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29858360199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Pojišanska 4, Split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32.555,06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230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KAR-MAT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52650063331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Dravska 59,Strahoninec,40000 ČAKOVEC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6.153,00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KELAVA I SINOVI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39247891091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Glogovečka 5/d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1.487,50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232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KentBank d.d.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73656725926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GUNDULIĆEVA 1,.ZAGREB,10000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731.097,05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234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KIN.SI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Naselje heroja Maroka 17,, 8290 Sevnica,REPUBLIKA HRVATSKA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8.933,59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235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KLEMM SIGURNOST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35596498125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Drage Gervaisa 3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10090 ZAGREB-SUSEDGRAD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99.037,42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236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KLIMAOPREMA d.d., Samobor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34383404032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GRADNA 78A,SAMOBOR,10430 SAMOBOR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265.447,47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237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KLIMATIZACIJA ŠMELCER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Zgornje Pirniče 124,, 1215 MEDVODE,SLOVENIJA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15.981,39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238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KOMUNALNO TRGOVAČKO DRUŠTVO IVANJ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97741129364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TRG VINODOLSKOG ZAKONA 5,P.P.88,51250 NOVI VINODOLSKI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1.057,68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239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KONE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15526597734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Zagrebačka cesta 145 a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109.291,06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241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KONT d.o.o., Dubrovnik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78248864531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GORNJA ČIBAČA 14A,MLINI 3,20207 MLINI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2.261,20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242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KONZUM d.d.,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29955634590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MARIJANA ČAVIĆA 1A,ZAGREB,10000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157.647,51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243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KORONA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47284877201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GIUSEPPEA VERDIA 23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51410 OPATIJA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20.387,50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244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KO-SA uslužni obrt, vl.Ivica </w:t>
            </w:r>
            <w:r w:rsidRPr="00C620EB">
              <w:rPr>
                <w:color w:val="000000"/>
                <w:sz w:val="24"/>
                <w:szCs w:val="24"/>
              </w:rPr>
              <w:lastRenderedPageBreak/>
              <w:t>Sarić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lastRenderedPageBreak/>
              <w:t>74003330104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Sv.L.B.Mandića 48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 xml:space="preserve">31000 </w:t>
            </w:r>
            <w:r w:rsidRPr="00C620EB">
              <w:rPr>
                <w:color w:val="000000"/>
                <w:sz w:val="24"/>
                <w:szCs w:val="24"/>
              </w:rPr>
              <w:lastRenderedPageBreak/>
              <w:t>OSIJEK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lastRenderedPageBreak/>
              <w:t xml:space="preserve">69.204,03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lastRenderedPageBreak/>
              <w:t>245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KOUDAI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10019959430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Ulica Matije Gupca 120,Pojatno,10294 DONJA PUŠĆA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1.250,00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246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KREDITNA BANKA ZAGREB D.D.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70663193635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UL.GRADA VUKOVARA ,ZAGREB,10000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557,82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247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KROLID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77061493317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Prigorska 68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48260 KRIŽEVCI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318.560,00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248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KUĆA ZA ODMOR KNEŽEVIĆ,VL.IVAN KNEŽEVIĆ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48126916380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GORAVA 34,DONJE OBULJENO,20236 MOKOŠICA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3.240,00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249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KUEHNE &amp; NAGEL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81210206592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J. LONČARA 9,ZAGREB,10090 ZAGREB-SUSEDGRAD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6.726,43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KVB, vl. Dominik Guliš, Sv.Nedjelja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58222781442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Dekanići 58,Kerestinec,10431 SVETA NEDELJA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511.415,10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LEDO d.d.,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87955947581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Marijana Čavića 1 a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360.139,91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LEGURA d.o.o., Osijek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56561000993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J.Kozarca 42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31220 VIŠNJEVAC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24.522,44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LIBERTAS RIXOS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17023134211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Liechtensteinov put 3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20000 DUBROVNIK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15.365,88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LIMARIJA VOLDIN - OBRT, vl. JOSIP VOLDIN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92833399132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Dore Pejačević 17,Petrijevci,31208 PETRIJEVCI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20.603,68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LIPAPROMET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27060811148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RADNIČKA CESTA 220 a,Zagreb,10000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25.543,49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257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LIQUIDUS PROJEKTI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75859615701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Banjavčićeva 5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144.048,68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258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L-KOP d.o.o., vl.Ante Latković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16228701072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Kneza Mitimira 4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21311 STOBREĆ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2.835,81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259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LOUD &amp; LOUDER d.o.o. Beograd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SIMINA 10 a,, 11000 BEOGRAD,SRBIJA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21.212,88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260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L-PROFIL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84879092676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BARANJSKE BRIGADE 5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31326 DARDA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2.118,06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261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LUX OBRT vl.Luka Šibalić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21326542885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Josipa Runjanina 6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32100 VINKOVCI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10.116,25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262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M.K.KLIMA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29374354423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ULICA SV.KLARE 16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21000 SPLIT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11.250,00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263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MAČEK TVORNICA VIJAKA ZAGREB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48633701387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OGRIZOVIĆEVA 41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81.314,44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264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MAGURO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75560023090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Savska cesta 182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6.779,90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lastRenderedPageBreak/>
              <w:t>265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MAJDAK PROJEKTI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56540517575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Sveta Marija 1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53291 NOVALJA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28.502,92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266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MANTIS d.o.o., Kemij.čišć.parnih i t.p.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41274793973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Varaždinska 51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21000 SPLIT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6.500,00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267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MANU - kreativna radionica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42147938288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Bauerova 15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1.125,00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268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MARJAN AUTO d.o.o., Split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73749851633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Matice Hrvatske 15 a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21000 SPLIT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1.658,50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269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MARK-OBRT, vl.Marko Škorić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11501717692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Ivana Gundulića 4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22000 ŠIBENIK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12.376,70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270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MARPA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82194466172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I.B.MAŽURANIĆ 70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10090 ZAGREB-SUSEDGRAD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10.201,25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271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MASSA d.o.o. za građevinarstvo, trgovinu i usluge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22830417662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Vrtni put 5,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0,00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272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MATEL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11899215110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Magazinska 11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11.477,41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MB-USLUGE Obrt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25694208916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Selčinska 22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10360 SESVETE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8.951,47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274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MD PROFIL d.o.o., Đakovo-veza Š-7176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55786870275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INDUSTRIJSKA ZONA BB, Đakovo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1.178,01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275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Mens korman Grupa d.o.o., Bapska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04436522142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A.Šenoe 6,Bapska,32235 BAPSKA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1.184,17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276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MERC &amp; DUJMOVIĆ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99856125569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KARLOVAČKA ULICA 1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21000 SPLIT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8.548,13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278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MERCATOR-Poslovni sistem MERCATOR d.d.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Dunajska cesta 107,, 1001 Ljubljana,SLOVENIJA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87.478,85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280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MERCEDES-BENZ Leasing Hrvatska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17080997510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Kovinska 5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10090 ZAGREB-SUSEDGRAD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9.318,59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281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MESSER Croatia Plin d.o.o., Zaprešić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32179081874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INDUSTRIJSKA 1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10290 ZAPREŠIĆ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100.117,93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282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METAL BENETON d.o.o., Sv.Križ Začretje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95559473876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Ivana Kukuljevića Sakcinskog 2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49223 SVETI KRIŽ ZAČRETJE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9.295,23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283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METALAC-SEVER vl.Stjepan Sever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76337815204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Cerik 39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10340 VRBOVEC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4.135,00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284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METALOPLAST vl.Stjepan Pejak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80520708489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KAČIĆEVA 19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10410 VELIKA GORICA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2.057,93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285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METALPROM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76147579166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SVETONEDELJSKA 19A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10430 SAMOBOR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80.182,26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286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METAL-TRGOVINA-FILKO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24235944240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MARŠALA TITA 121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10290 ZAPREŠIĆ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25.401,75 </w:t>
            </w:r>
          </w:p>
        </w:tc>
      </w:tr>
      <w:tr w:rsidTr="00EF2926" w:rsidR="009014BD" w:rsidRPr="00C620EB">
        <w:trPr>
          <w:trHeight w:val="94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lastRenderedPageBreak/>
              <w:t>287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METRONET d.d.,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23269006802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Ulica grada Vukovara 269 D,ZAGREB,10020 ZAGREB-NOVI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4.276,04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288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METRONIK  SUSTAVI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07734962300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Škorpikova 14 a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40.430,00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289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MIJAKS-M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Mokrška ulica 16c,, Ljubljana,SLOVENIJA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270.892,87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290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MILOC d.o.o., Bjelovar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78512182254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ANTUNA MIHANOVIĆA 13B,BJELOVAR,43000 BJELOVAR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9.273,74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291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MI-MONT d.o.o., Čakovec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71092544125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P. PRERADOVIĆA 6,ČAKOVEC,40000 ČAKOVEC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3.077,93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292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MINISTARSTVO FINANCIJA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18683136487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Katančićeva 5,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803.611,19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293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MITSUBISHI ELECTRIC (CLIMAVENETA)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VIA L.SEITZ 47,, TREVISO,ITALY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184.613,97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295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MONDEL S.r.l.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Viale dell Artigianato 381,, 35047 Solesino, Padova,ITALY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150.317,06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296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MONOMEDIA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18296411226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STINICE 12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21000 SPLIT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44.848,23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297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MONTIZO j.d.o.o., A.Šangulin,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99468912550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Kostanjevec 36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6.024,21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298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MONTMONTAŽA-MKG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01940725059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Ljudevita Šestića 4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47000 KARLOVAC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221.994,04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299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MORULA d.o.o., Podstrana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88833097372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ULICA SV.FLORIJANA 46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21204 DUGOPOLJE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1.991,25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MPR Obrt, vl.Željko Mališ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24206274466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Preseka Petrovka 35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49234 PETROVSKO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3.076,25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302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M-S.V.A. INŽENJERING d.o.o., Karlovac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41252430234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Banija 99, Karlovac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27.933,82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303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NAJAM RIWAL d.o.o., Dugo Selo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97446189704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Bjelovarska 51,LUKARIŠĆE,10370 DUGO SELO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12.331,99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304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NENO INSTALACIJE j.d.o.o.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45717704785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Ljudevita Gaja 45,Donje Ladanje,42243 MARUŠEVEC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3.279,76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305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NOBL TRUCKS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43754347093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OD FONTANE 3,DUBROVNIK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12.200,00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306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NOVO-SYSTEMS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97213196638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Josipa Lončara bb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10090 ZAGREB-SUSEDGRAD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14.480,00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307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NUOVA IMAS s.r.l., Italy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Via Roma 163,, 31020 San Zenone Ezz.,ITALY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22.668,79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308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OBRT PLAMENKO </w:t>
            </w:r>
            <w:r w:rsidRPr="00C620EB">
              <w:rPr>
                <w:color w:val="000000"/>
                <w:sz w:val="24"/>
                <w:szCs w:val="24"/>
              </w:rPr>
              <w:lastRenderedPageBreak/>
              <w:t>vl.Zlatko Alerić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lastRenderedPageBreak/>
              <w:t>15499646450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Šandora Petefija 147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 xml:space="preserve">31000 </w:t>
            </w:r>
            <w:r w:rsidRPr="00C620EB">
              <w:rPr>
                <w:color w:val="000000"/>
                <w:sz w:val="24"/>
                <w:szCs w:val="24"/>
              </w:rPr>
              <w:lastRenderedPageBreak/>
              <w:t>OSIJEK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lastRenderedPageBreak/>
              <w:t xml:space="preserve">32.137,50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lastRenderedPageBreak/>
              <w:t>309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OBRT SPAS vl.Saša Lančić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15161124464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Dobrilina 10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52100 PULA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7.470,00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OBRT TINA vl.Valentina Šimunić-Premerl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39134800330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Stella Maris 33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52470 UMAG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114.549,07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311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OBRT ZA PRIJEVOZ vl. NEDJELJKO TEŠIJA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63318738680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Sestara Karmelićanki 8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21000 SPLIT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3.250,00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312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Obrt za prod., ugrad.i održ.-KLARIĆ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00317161057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SRNEGLA 18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52420 BUZET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41.924,37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313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Obrt za usl.i trg.DANDY, vl.M.Marković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39998493498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Obrtnička 5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2.200,00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314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ODA MONT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77835201723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Maksimirska 129/5,Zagreb,10000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1.600,00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315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ODVJ.DRUŠTVO GJURGJAN &amp; ŠRIBAR RADIĆ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78342040305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Dalmatinska 12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41.667,46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316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ODVJETNIČKO DRUŠTVO BORIĆ &amp; TOŠ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73065460190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Radnička cesta 34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6.149,94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317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OMBLAMAR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66021941616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Trogirska 1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20000 DUBROVNIK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6.250,00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318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OMNINO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56679323824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Savski gaj IX. put 2a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6.236,25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319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ORCUS HILT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72418555772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Buzdohanj 127 b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51219 ČAVLE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106.210,79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ORIOELEKTRO vl.Leonardo Orešković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92296950753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A. Cesarca 9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35250 ORIOVAC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7.044,13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321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OSCARTIELLE S.p.A.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vIA bOFFALORA 1/A,, 24048 TREVIOLO,ITALY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7.813,78 </w:t>
            </w:r>
          </w:p>
        </w:tc>
      </w:tr>
      <w:tr w:rsidTr="00EF2926" w:rsidR="009014BD" w:rsidRPr="00C620EB">
        <w:trPr>
          <w:trHeight w:val="94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322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OTP BANKA D.D.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br/>
              <w:t>52508873833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TRG SVETE STOŠIJE ,ZADAR,23000 ZADAR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8.970,79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324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OTPREMNIK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05688683046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VODOVODNA 20A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275.902,87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325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OZONE PLUS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83769358350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Karlovačka cesta 4/J,Zagreb,10000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18.704,74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326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P.A.M. STIL, vl.Marijo Pušić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23288433577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K.Š.Đalskog 10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10410 VELIKA GORICA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10.000,00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327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PALK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50925763209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MREŽNIČKA 5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4.800,13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328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PANASONIC MARKETING EUROPE GmbH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Thamova 289/1,, Praha,ČEŠKA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334.612,41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lastRenderedPageBreak/>
              <w:t>329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PANTER Europa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77784551961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Marina Kneževića 25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20236 MOKOŠICA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4.177,16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330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PANTERA PROJEKT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99673085672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Gračanska cesta 227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4.424,13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331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PASTOR TVA d.d., Bestovje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17140959007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Novačka cesta 2,Rakitje,10437 BESTOVJE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31.166,36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332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PAVO-PROMET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70565662783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MASARYKOVA 15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87.807,86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333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PBP GRADNJA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46246469773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Pirovec 7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122.717,00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334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PBZ Card d.o.o  AMERICAN EXPRESS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28495895537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Radnička cesta 44,ZAGREB,10000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8.133,36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335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PELAGIUS NOVIGRAD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38031114374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Candida travagina 6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52466 NOVIGRAD (CITTANOV)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28.766,97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336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PEMO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36390325978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Vukovarska 26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20000 DUBROVNIK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24.321,80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337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PERSPEKTIVA GRUPA 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49991693001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Av.Većeslava Holjevca 27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44.473,48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338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PET-IT-DUO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36793406433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Teslina 7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2.366,00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339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PET-PROM d.o.o., BEOGRAD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Partizanske avijacije 28,,11000 BEOGRAD-NOVI BEOGRAD,SRBIJA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131.052,99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340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PET-PROM d.o.o., SARAJEVO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RAJLOVAČKA BB,, SARAJEVO,BOSNA I HERCEGOVINA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19.407,65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341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PET-PROM d.o.o., SLOVENIJA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Tržaška cesta 39,, MARIBOR,SLOVENIJA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1.075.608,36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342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PET-PROM NEKRETNINE d.o.o., Zgb.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30512190648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Vrtni put 5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278.840,59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344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PETRA ŠIMIĆ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65597659786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KORANSKA 6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31000 OSIJEK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17.702,00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345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PETREKOVIĆ Uslužni obrt, vl. K. Majcan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00763282523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Nikole Mikca 1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44000 SISAK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4.021,33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346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PETROKOV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42599613313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MRKŠINA 52 d,Sveta Klara,10000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199.920,50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347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PETROL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75550985023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Oreškovićeva 6/h,Zagreb Sloboština,10010 ZAGREB SLOBOŠTINA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41.018,11 </w:t>
            </w:r>
          </w:p>
        </w:tc>
      </w:tr>
      <w:tr w:rsidTr="00EF2926" w:rsidR="009014BD" w:rsidRPr="00C620EB">
        <w:trPr>
          <w:trHeight w:val="94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349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PHILIPS ROMANIA S.R.L.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Str. Barbu Vacarescu nr.301-311 ,,HU26911759 020276 BUCURESTI,RUMUNJSKA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738.746,89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350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PINOKIO vl. Elvis Čepek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11309190106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Milana Rešetara 22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10090 ZAGREB-SUSEDGRAD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32.125,00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lastRenderedPageBreak/>
              <w:t>351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PIPELIFE CIJEVNI SUSTAVI 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12257815953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Prosinačka 7,Kerestinec,10431 SVETA NEDELJA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1.443.693,52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352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PIREKO d.o.o., Oroslavlje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88078264306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MILANA PRPIĆA 115 a,OROSLAVLJE,49243 OROSLAVJE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66.151,35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353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PIS POSLOVNO INFORMATIČKI SISTEMI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78839398048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Vitezovićeva 2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5.850,93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354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PLAN d.o.o., Slatina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14840342037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Matije Gupca 159, Slatina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16.970,00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355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PMB TEHNIČKA ZAŠTITA Vl. Marko Butorac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54480213731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PRILESJE 28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52.813,92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356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POLYPLASTIC acrylic solutions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Vlaardingweg 98,, 3044 CK Rotterdam,NIZOZEMSKA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1.200,62 </w:t>
            </w:r>
          </w:p>
        </w:tc>
      </w:tr>
      <w:tr w:rsidTr="00EF2926" w:rsidR="009014BD" w:rsidRPr="00C620EB">
        <w:trPr>
          <w:trHeight w:val="94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357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PORSCHE LEASING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90275854576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VELIMIRA ŠKORPIKA 21,ZAGREB,10090 ZAGREB-SUSEDGRAD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0,00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358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PORTAdizajn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13828914049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Ivana Šibla 9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10020 ZAGREB-NOVI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4.343,92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359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POSLOVNI PARK VIROVITICA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03136769948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Trga bana Josipa Jelačića 21/3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33000 VIROVITICA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8.930,57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360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PricewaterhouseCoopers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81744835353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Ulica kneza Ljudevita Posavskog 31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108.750,00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361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PRIJEVOZI STOJANOVIĆ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70127755603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ANTUNA ŠOLJANA 7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10090 ZAGREB-SUSEDGRAD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1.100,00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362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PRIJEVOZNIČKI OBRT BORISLAV DEUR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12977295498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Splitska 29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23000 ZADAR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4.500,00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363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PRIMORCI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21611416951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Ulica grada Vukovara 239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25.040,90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364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PRINT STUDIO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25170721692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ZAVRTNICA 17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52.132,61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366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PRO AUTOMATIKA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87357644223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PUT KAMENJAKA 18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22000 ŠIBENIK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8.536,25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367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PRO.KOP, vl.Alberto Petrović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74095647042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DONJI BANOVEC 16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48000 KOPRIVNICA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39.560,81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368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PROFI BAUCENTAR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61095212969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Petra Preradovića 212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31400 ĐAKOVO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15.130,16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369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PROFI-AL-obrt vl.Dubravko Šaban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43661159989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MIKULINCI 4A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10410 VELIKA GORICA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10.379,58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370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PROFIL-ISOLATION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10001972839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Ulica dr.Franje Tuđmana 144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21212 KAŠTEL SUĆURAC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6.263,95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lastRenderedPageBreak/>
              <w:t>371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PROJEKTGRADNJA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19659143269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Vrbska ulica 3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35207 GORNJA VRBA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66.055,66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373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PROMET GRAĐENJE d.o.o., Požega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37123159229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Industrijska 28, Požega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11.248,39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374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PROMMING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03195007039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Dr.Ivana Novaka 48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40000 ČAKOVEC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9.165,13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375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PROTUPOŽARNI SISTEMI j.d.o.o.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41959064215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Braće Vajs 2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40000 ČAKOVEC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10.395,30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376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PTP-ZAPREŠIĆ d.o.o., Zaprešić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13388634586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ILIJE GREGORIĆA 20,ZAPREŠIĆ,10290 ZAPREŠIĆ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11.840,17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377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R.B.S.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64281565380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VLADIMIRA NAZORA 33A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51260 CRIKVENICA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2.956,64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378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RADMAN GRUPA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65160168936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Nova cesta 2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10434 STRMEC SAMOBORSKI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3.188,21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379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RAJIĆ USLUGE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25786347840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Oporovečki vinogradi 58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92.249,16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380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RAVAGO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17735843108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ULICA KREŠE GOLIKA 5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0,00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381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RECORTEX GRUPA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65988008881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Kupinečka 34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10020 ZAGREB-NOVI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35.041,71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382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REFLEX Zagreb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40903703652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Petrovaradinska 5-5A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0,00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383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REHAK USLUGE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78489520015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KAMENARKA 28E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6E4114">
              <w:rPr>
                <w:color w:val="000000"/>
                <w:sz w:val="24"/>
                <w:szCs w:val="24"/>
              </w:rPr>
              <w:t>28.996,67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384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REMIS Hungary Kft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Angyalka u. 1/A 2,, H-2030,MAĐARSKA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1.204,04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385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RENA-PROM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62753962184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Podgaj 32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15.000,00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386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RETON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LJERKE ŠRAM 22,ZAGREB,10000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2.500,00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387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RIDIS d.o.o., Rijeka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18829765742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Vukovarska 21,NEDEFINIRANO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72.852,09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388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RIGIPS AUSTRIA GMBH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Unterkainisch 24,, A-8990 Bad Aussee,AUSTRIJA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13.914,69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389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RIGO d.o.o., Osijek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11258234686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SVILAJSKA 14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31000 OSIJEK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2.837,50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390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ROOMS TESSA - ROMAC BOŽANA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38795270981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Ivana Gundulića 22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21000 SPLIT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2.700,00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391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ROTO ULAGANJA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28189962659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TOME STRIŽIĆA 8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51000 RIJEKA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27.576,55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392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ROTOMETAL PROMET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42362921136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Svetonedeljska 19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10430 SAMOBOR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7.642,63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393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RIJEČKI USLUŽNI SERVIS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89570662388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Andrije Medulića 4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51000 RIJEKA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9.625,74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lastRenderedPageBreak/>
              <w:t>394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SA BIŠĆAN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14814013239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PODVOŽIĆ 16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47250 DUGA RESA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41.697,71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395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SAFIR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33548604975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HORVAĆANSKA 17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10.155,87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396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SAMOBORKA d.d.,Samobor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53149109818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ZAGREBAČKA 32/A,SAMOBOR,10430 SAMOBOR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16.011,64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397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SANITAT DUBROVNIK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99080716453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Marka Marojice 5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20000 DUBROVNIK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1.390,00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398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SANKOVIĆI vl.Zdravko Bulum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50777061064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Jeovci 33/2,Metković,20350 METKOVIĆ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14.352,44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SBS spa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Via Circonvallazione ,, 28010 MIASINO,ITALY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10.777,93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401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SBT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31770065778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Bani 75,Buzin,10010 ZAGREB SLOBOŠTINA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30.813,73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402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SCHRACK SECONET AG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Eibesbrunnergasse 18,, Vienna,AUSTRIJA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99.186,35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403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SCH-SCHACHERMAYER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96769806716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VRTNI PUT 5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46.540,65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405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SERVIS KUĆANSKIH APARATA, FRIGO,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28731811008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KRALJA ZVONIMIRA 54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35420 STARO PETROVO SELO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9.513,39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406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SIGNON informacijske tehnologije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82350572589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Hirčeva 10,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5.162,50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407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SIKA CROATIA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19934019379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PUŠKARIĆEVA 77a,LUČKO,ZAGREB,10250 LUČKO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4.905,10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408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SMART SERVICE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45613785734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ZAGREBAČKA 36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10360 SESVETE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5.249,10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409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SMIT COMMERCE d.o.o., Gornji Stupnik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95243482140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GORNJOSTUPNIČKA 9B,STUPNIK,10255 GORNJI STUPNIK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7.201,72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SOLARVENTPROJEKT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35260472725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Babukićeva 7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35.000,00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411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SOLIUM d.o.o., Osijek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92590810053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Lastovska 64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31000 OSIJEK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1.703,00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412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SPAN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19680551758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KOTURAŠKA 47,ZAGREB,10000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2.938,78</w:t>
            </w:r>
            <w:r w:rsidRPr="00C620EB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413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SPEC.ORD.MEDIC.RADA dr.J.Božin-Juračić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47637657078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Ive Marinkovića 11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51000 RIJEKA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1.155,00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414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SPECIJALISTIČKA ORDINACIJA medicine rada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53687162111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Baštijanova 52,Zagreb,10000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1.848,20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415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SPECIJALNA OPREMA - LUČKO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35577665151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DOLENICA 20,ZAGREB - LUČKO,10250 LUČKO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1.112,50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lastRenderedPageBreak/>
              <w:t>416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SRUK ELEKTRON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78980146558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MLJEKARSKA 17,ZAGREB,10000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22.359,92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417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ST.S. CENTAROPREMA d.o.o. Rijeka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64813555114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LOŠINJSKA 16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51000 RIJEKA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1.223,01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418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Staklarski obrt STAKLO-KNIN vl.Ivo Galić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99534151521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MASLENIČKA 2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22300 KNIN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1.010,00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419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STAKLO KONSTRUKT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00583674900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Remetska cesta 7/a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1.125,00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420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STILGLAS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32934826935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Gradek 16 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10255 GORNJI STUPNIK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23.104,58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421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STP podopolagačke usluge,vl.SAŠA TUS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52840337884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ČAVJA 41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51219 ČAVLE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3.213,75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422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STRENUUS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58736975910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Zagrebačka 1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49250 ZLATAR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53.603,75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423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STROJOPROMET - ZAGREB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97994010225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Zagrebačka 6,ŠENKOVEC,10292 ŠENKOVEC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46.223,78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424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STROPING-Obrt za gradit.i trg.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56912962882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Alojzije Stepinca 7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21238 OTOK (DALMACIJA)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5.465,40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425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STRUCTURA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53433018409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Mirogojska 3,Sivica,40317 PODTUREN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1.800,00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426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SUMA OBRT ZA USLUGE GRAĐEV.STROJEVIMA,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44013717247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Luke Botića 25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35000 SLAVONSKI BROD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19.512,69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427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SYSTEMA S.P.A.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Via ASntonio Ceccon 3,</w:t>
            </w:r>
            <w:r w:rsidRPr="00C620EB">
              <w:rPr>
                <w:color w:val="000000"/>
                <w:sz w:val="24"/>
                <w:szCs w:val="24"/>
              </w:rPr>
              <w:t xml:space="preserve"> 35010 Loreggia,ITALY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24.838,38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428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ŠAH-MAT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87005778113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ŽUPANJSKA 33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15.098,09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429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ŠEGONMONT vl.Josip Šegon, Motovun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12220205593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Borgo 43,Motovun,52424 MOTOVUN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4.359,60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430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ŠKALAC INSTALACIJE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08928113307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Bistrec 45,Lug Samoborski,10432 BREGANA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8.198,46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431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ŠOTI MARIJA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91154709527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Riviera 5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20207 MLINI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10.500,00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432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ŠPINA d.o.o., Poreč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74884350149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M. VLAŠIĆA 43A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52440 POREČ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29.925,00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433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ŠTASNI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96874956915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SAMOBORSKA 294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15.786,58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434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T i Z  OBRT, vl.TONKO ĆALUŠIĆ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52848976886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HVARSKA 6,ZADAR,23000 ZADAR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1.250,00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435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TAPETARIJA  DJURIĆ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26133048528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Hrvatsko proljeće 123,Ribnica,10415 NOVO ČIČE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7.242,50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436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TEHNIČAR COPYSERVIS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51390945090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Kranjčevićeva 25 a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3.550,76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lastRenderedPageBreak/>
              <w:t>437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TEHNIČKE INSTALACIJE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93832919757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Kijevska 6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21000 SPLIT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62.590,02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439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TEHNO SERVIS vl. Matej Cerić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17390008295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OSJEČKA 1A,JOSIPOVAC,31000 OSIJEK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1.477,84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440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TEHNOGUMA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38867318377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OBRTNIČKA 1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4.674,04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441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TEHNOKOR-PROJEKT d.o.o., Nemec,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84623842087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Maksimirska 96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9.175,00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442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TEHNOZAVOD-MARUŠIĆ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21926472791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XIII Podbrežje 26,KAJZERICA,10020 ZAGREB-NOVI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26.130,00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443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TEKNODOR Instanbul Turska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Tepeuren Mahallesi ITOSP 4,, Istanbul,TURSKA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8.382,19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444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TELUR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64720212310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DUBRAVKIN TRG 1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26.606,46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445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TEPIH CENTAR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82118227192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Avenija Dubrovnik 15,ZAGREB,10020 ZAGREB-NOVI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25.559,27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446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TERMAG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23906639896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KVARNERSKA CESTA 35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51211 MATULJI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2.100,71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447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TERMO SERVIS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48671346974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UL. GRADA VUKOVARA 72,ZAGREB,10000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1.762,08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448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TERMOKOL INSTALACIJE vl. Ivan Kološa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92575932107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Zavrtnica 3,OGULINEC,10417 BUŠEVEC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1.370,84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449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TERMOLAKIRERSKA RADIONA VIDOVIĆ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25172552599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Lazinska 35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1.175,00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450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TERMOMONT vl.Danijel Hunjadi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37945832036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Dubrava 41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2.743,75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451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TERMONT OBRT vl.Boris Goljevšček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09179289209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Jadarska 10 A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10040 ZAGREB-DUBRAVA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64.939,75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452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TERMOSOFT- I.R. montaža uređ.za grijanje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70060417314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ZAGORSKA 23,GRABOVAC,31325 ČEMINAC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16.876,62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453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TIM NOVAK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42404861700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ŠKORPIKOVA 2A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10090 ZAGREB-SUSEDGRAD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28.029,09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454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TISAK d.d.,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75917721668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SLAVONSKA  AVENIJA 11 a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57.844,00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455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TOPLI DOM d.o.o.,vl.Petar Čosić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51398296151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30. Svibnja 1990 39 a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35000 SLAVONSKI BROD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1.102,72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456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TOXIKON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76634179949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Karlovačka cesta 119 d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21.250,00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lastRenderedPageBreak/>
              <w:t>457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TPZ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68119083236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NOVOSELSKA 25,ZAGREB,10000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124.066,39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458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TRGOMETAL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26261409086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Gorica 11 b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52341 ŽMINJ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8.375,00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459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TRIGLAV OSIGURANJE  d.d.,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29743547503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Antuna Heinza 4,ZAGREB,10000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636,45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TROMONT d.o.o., Split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30461667075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DRAČEVAC 11,SPLIT,21000 SPLIT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7.317,60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TROX TECHNIK AUSTRIA GMBH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WIEN ,, A-1220WIEN,AUSTRALIJA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49.723,05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462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UG.OBRT "MAKI"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17422226622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BUDAČKA 200,GOSPIĆ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1.236,00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463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UGO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35541129347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GORNJA DRAGA 40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51260 CRIKVENICA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4.982,50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464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UKRAS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55269070381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Sv.L.B.Mandića 111 p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31000 OSIJEK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12.972,12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465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UniCredit Leasing Croatia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18736141210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Heinzelova 33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0,00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466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UNIQA OSIGURANJE d.d.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75665455333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Planinska 13 a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8.884,07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467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UP LIFTS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00866998010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RADNIČKA CESTA 184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28.622,19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468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URED 2D d.o.o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90909314875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Mlinovi 7a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59.905,29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469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Ured osl.inž.geodezije vl.Goran Kopljar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41477812195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Sunekova 195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10040 ZAGREB-DUBRAVA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4.000,00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470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URED OVL.ARHIT. vl.Ksenija Brlobašić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78884279557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Dugoselska cesta 41,Sesvete,10361 SESVETSKI KRALJEVEC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4.500,00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471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UTVRDA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53622674785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P.Svačića 37 a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31220 VIŠNJEVAC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2.150,11 </w:t>
            </w:r>
          </w:p>
        </w:tc>
      </w:tr>
      <w:tr w:rsidTr="00EF2926" w:rsidR="009014BD" w:rsidRPr="00C620EB">
        <w:trPr>
          <w:trHeight w:val="94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472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VATRO-PROMET, društvo s ograničenom odgovornošću za usluge, trgovinu i uvoz-izvoz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57189591567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HORVATOVA 82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32.880,88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473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VB LEASING d.d.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55525619967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HORVATOVA 82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11.808,61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474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VELEKEM D.D.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62347407589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ULICA KNEZA LJ.POSAVSKOG 13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10360 SESVETE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29.486,25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475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VELPRO-CENTAR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46660800468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Marijana Čavića 1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472.360,83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476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VELTEH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63291092454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LANIŠTE 9 E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7.200,00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477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VENTILACIJSKI SISTEMI MIKEC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16277651179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Vrtna 24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40324 GORIČAN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300.911,30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lastRenderedPageBreak/>
              <w:t>478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VERLAG DASHOFER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92176483054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DRAŠKOVIĆEVA 49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1.735,68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479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VE-TRGO 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81457592651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BUKOVAČKA 23,ZAGREB,10000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1.956,56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480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VIDIKOM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86696758078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Heinzelova 60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5.487,50 </w:t>
            </w:r>
          </w:p>
        </w:tc>
      </w:tr>
      <w:tr w:rsidTr="00EF2926" w:rsidR="009014BD" w:rsidRPr="00C620EB">
        <w:trPr>
          <w:trHeight w:val="94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481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VIESSMANN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57545045005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DR.LUJE NALETILIĆA 29,ZAGREB,10020 ZAGREB-NOVI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61.450,75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482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VIP NET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29524210204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Vrtni put 1,ZAGREB,10000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46.426,30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483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VIZOR d.o.o.,Varaždin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28579840610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Koprivnička 1,Varaždin,42000 VARAŽDIN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12.984,00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484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VOD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35512328675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VUČANSKA 16 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677.694,81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485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VODOELEKTRO,obrt za uslu vl.Hrvoje Sučić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53096051144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Eugena Kvaternika 20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10410 VELIKA GORICA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1.150,00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486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VODOINSTAL.I PLINOINSTAL.OBRT TERMO RAJ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85954022385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V.Raduša 7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32100 VINKOVCI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11.704,00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487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VODOLIMARIJA GRGEC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07690631507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Dvojkovićev Put 5/a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193.121,89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488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VODOOPSKRBA I ODVODNJA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83416546499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Folnegovićeva 1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15.302,82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489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VODOS j.d.o.o.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13046742847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Marijana Matijaševića 7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31205 ALJMAŠ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136.615,22 </w:t>
            </w:r>
          </w:p>
        </w:tc>
      </w:tr>
      <w:tr w:rsidTr="00EF2926" w:rsidR="009014BD" w:rsidRPr="00C620EB">
        <w:trPr>
          <w:trHeight w:val="94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490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VODOSKOK D.D.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34134218058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ČULINEČKA CESTA 221C,ZAGREB,10040 ZAGREB-DUBRAVA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76.395,58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491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VUJIĆ GRADNJA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39983264752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Veleniki 38 a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52440 POREČ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18.870,34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492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VULKAL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90439696130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SAMOBORSKA C. 310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10090 ZAGREB-SUSEDGRAD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54.316,29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494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WISINTIN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92585813519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Bibići 50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52342 SVETVINČENAT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6.825,00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495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WURTH  HRVATSKA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52641439848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FRANJE LUČIĆA 23/III 23/II,ZAGREB,10000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336,45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496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ZABAVICA  j.d.o.o.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47900065553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Vladimira Gortana 4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23000 ZADAR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57.930,93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497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ZAGREBAČKA BANKA D.D.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92963223473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TRG BANA J.JELAČIĆA 10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5.559.333,69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lastRenderedPageBreak/>
              <w:t>499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ZAGREBAČKI HOLDING d.o.o. - PODRUŽNICA ČISTOĆA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85584865987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RADNIČKA CESTA 82,ZAGREB,10000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17.832,38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ZAGREBAČKI MAMUT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74316143482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Ljubljanska avenija 18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10437 BESTOVJE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8.213,08 </w:t>
            </w:r>
          </w:p>
        </w:tc>
      </w:tr>
      <w:tr w:rsidTr="00EF2926" w:rsidR="009014BD" w:rsidRPr="00C620EB">
        <w:trPr>
          <w:trHeight w:val="94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501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ZAGREB-BETON D.O.O., SESV. KRALJEVEC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90475183197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STROJARSKA BB ,SESV. KRALJEVEC,10361 SESVETSKI KRALJEVEC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6.496,00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502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ZAVOD ZA INTEGRALNU KONTROLU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51028550278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Maksimirska 57 a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6.750,00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503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ZB-MIS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27683827693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Goričanski odvojak 21 a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10040 ZAGREB-DUBRAVA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20.734,20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504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ZG-MONT, OBRT ZA USLUGE,UGOST.I TRG.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96736087374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1.Petruševec IV.odvojak 99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11.518,35 </w:t>
            </w:r>
          </w:p>
        </w:tc>
      </w:tr>
      <w:tr w:rsidTr="00EF2926" w:rsidR="009014B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505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ZONA ZAŠTITE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11372198935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Remete 99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6.002,41 </w:t>
            </w:r>
          </w:p>
        </w:tc>
      </w:tr>
      <w:tr w:rsidTr="00EF2926" w:rsidR="009014B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506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ZUMTOBEL Lighting GmbH, Austria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Schweizer Strasse 30,, 6851 Dornbirn,AUSTRIJA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681.281,70 </w:t>
            </w:r>
          </w:p>
        </w:tc>
      </w:tr>
      <w:tr w:rsidTr="00EF2926" w:rsidR="009014BD" w:rsidRPr="00C620EB">
        <w:trPr>
          <w:trHeight w:val="3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507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ZUSTOVIĆ OBRT, vl. Vlado Zustović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53884108740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Čepić 41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52232 KRŠAN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4BD" w:rsidP="009014BD" w:rsidR="009014B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2.137,50 </w:t>
            </w:r>
          </w:p>
        </w:tc>
      </w:tr>
    </w:tbl>
    <w:p w:rsidRDefault="009014BD" w:rsidP="009014BD" w:rsidR="009014BD" w:rsidRPr="003262DE">
      <w:pPr>
        <w:jc w:val="both"/>
        <w:rPr>
          <w:b/>
          <w:sz w:val="24"/>
          <w:szCs w:val="24"/>
        </w:rPr>
      </w:pPr>
    </w:p>
    <w:p w:rsidRDefault="001A3910" w:rsidP="001B09D2" w:rsidR="001A3910" w:rsidRPr="00D9425E">
      <w:pPr>
        <w:jc w:val="center"/>
        <w:rPr>
          <w:sz w:val="24"/>
          <w:szCs w:val="24"/>
        </w:rPr>
      </w:pPr>
      <w:r w:rsidRPr="00D9425E">
        <w:rPr>
          <w:sz w:val="24"/>
          <w:szCs w:val="24"/>
        </w:rPr>
        <w:t xml:space="preserve">U Zagrebu, </w:t>
      </w:r>
      <w:r w:rsidR="00BF36F3">
        <w:rPr>
          <w:sz w:val="24"/>
          <w:szCs w:val="24"/>
        </w:rPr>
        <w:t>11.travnja</w:t>
      </w:r>
      <w:r w:rsidRPr="00D9425E">
        <w:rPr>
          <w:sz w:val="24"/>
          <w:szCs w:val="24"/>
        </w:rPr>
        <w:t xml:space="preserve"> 201</w:t>
      </w:r>
      <w:r w:rsidR="00F3325E" w:rsidRPr="00D9425E">
        <w:rPr>
          <w:sz w:val="24"/>
          <w:szCs w:val="24"/>
        </w:rPr>
        <w:t>8</w:t>
      </w:r>
      <w:r w:rsidRPr="00D9425E">
        <w:rPr>
          <w:sz w:val="24"/>
          <w:szCs w:val="24"/>
        </w:rPr>
        <w:t>.</w:t>
      </w:r>
    </w:p>
    <w:p w:rsidRDefault="001A3910" w:rsidP="005A4ED0" w:rsidR="001A3910" w:rsidRPr="00D9425E">
      <w:pPr>
        <w:rPr>
          <w:sz w:val="24"/>
          <w:szCs w:val="24"/>
        </w:rPr>
      </w:pPr>
    </w:p>
    <w:p w:rsidRDefault="001A3910" w:rsidP="001A3910" w:rsidR="001A3910" w:rsidRPr="00D9425E">
      <w:pPr>
        <w:ind w:firstLine="720" w:left="5760"/>
        <w:rPr>
          <w:sz w:val="24"/>
          <w:szCs w:val="24"/>
        </w:rPr>
      </w:pPr>
      <w:r w:rsidRPr="00D9425E">
        <w:rPr>
          <w:sz w:val="24"/>
          <w:szCs w:val="24"/>
        </w:rPr>
        <w:t>Sudac</w:t>
      </w:r>
    </w:p>
    <w:p w:rsidRDefault="001A3910" w:rsidP="00AB45F5" w:rsidR="005A4ED0">
      <w:pPr>
        <w:ind w:left="5760"/>
        <w:rPr>
          <w:sz w:val="24"/>
          <w:szCs w:val="24"/>
        </w:rPr>
      </w:pPr>
      <w:r w:rsidRPr="00D9425E">
        <w:rPr>
          <w:sz w:val="24"/>
          <w:szCs w:val="24"/>
        </w:rPr>
        <w:t xml:space="preserve">          Ante Galić</w:t>
      </w:r>
      <w:r w:rsidR="00516094">
        <w:rPr>
          <w:sz w:val="24"/>
          <w:szCs w:val="24"/>
        </w:rPr>
        <w:t>, v.r.</w:t>
      </w:r>
    </w:p>
    <w:p w:rsidRDefault="00516094" w:rsidP="00516094" w:rsidR="00516094">
      <w:pPr>
        <w:ind w:firstLine="720" w:left="3600"/>
        <w:jc w:val="both"/>
      </w:pPr>
      <w:r>
        <w:t>Za točnost otpravka, ovlašteni službenik:</w:t>
      </w:r>
    </w:p>
    <w:p w:rsidRDefault="00516094" w:rsidP="00422EE0" w:rsidR="00516094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516094" w:rsidP="00AB45F5" w:rsidR="00516094" w:rsidRPr="00D9425E">
      <w:pPr>
        <w:ind w:left="5760"/>
        <w:rPr>
          <w:sz w:val="24"/>
          <w:szCs w:val="24"/>
        </w:rPr>
      </w:pPr>
    </w:p>
    <w:sectPr w:rsidR="00516094" w:rsidRPr="00D9425E">
      <w:headerReference w:type="default" r:id="rId9"/>
      <w:endnotePr>
        <w:numFmt w:val="decimal"/>
      </w:endnotePr>
      <w:pgSz w:h="15840" w:w="12240"/>
      <w:pgMar w:gutter="0" w:footer="720" w:header="720" w:left="1800" w:bottom="144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09D2" w:rsidR="001B09D2">
      <w:r>
        <w:separator/>
      </w:r>
    </w:p>
  </w:endnote>
  <w:endnote w:id="0" w:type="continuationSeparator">
    <w:p w:rsidRDefault="001B09D2" w:rsidR="001B09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09D2" w:rsidR="001B09D2">
      <w:r>
        <w:separator/>
      </w:r>
    </w:p>
  </w:footnote>
  <w:footnote w:id="0" w:type="continuationSeparator">
    <w:p w:rsidRDefault="001B09D2" w:rsidR="001B09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09D2" w:rsidR="001B09D2">
    <w:pPr>
      <w:pStyle w:val="Zaglavlje"/>
      <w:framePr w:y="1" w:xAlign="center" w:vAnchor="text" w:hAnchor="margin" w:wrap="auto"/>
      <w:widowControl/>
      <w:rPr>
        <w:rStyle w:val="Brojstranice"/>
        <w:sz w:val="22"/>
      </w:rPr>
    </w:pPr>
    <w:r>
      <w:rPr>
        <w:rStyle w:val="Brojstranice"/>
        <w:sz w:val="22"/>
      </w:rPr>
      <w:fldChar w:fldCharType="begin"/>
    </w:r>
    <w:r>
      <w:rPr>
        <w:rStyle w:val="Brojstranice"/>
        <w:sz w:val="22"/>
      </w:rPr>
      <w:instrText xml:space="preserve">page  </w:instrText>
    </w:r>
    <w:r>
      <w:rPr>
        <w:rStyle w:val="Brojstranice"/>
        <w:sz w:val="22"/>
      </w:rPr>
      <w:fldChar w:fldCharType="separate"/>
    </w:r>
    <w:r w:rsidR="00516094">
      <w:rPr>
        <w:rStyle w:val="Brojstranice"/>
        <w:noProof/>
        <w:sz w:val="22"/>
      </w:rPr>
      <w:t>1</w:t>
    </w:r>
    <w:r>
      <w:rPr>
        <w:rStyle w:val="Brojstranice"/>
        <w:sz w:val="22"/>
      </w:rPr>
      <w:fldChar w:fldCharType="end"/>
    </w:r>
  </w:p>
  <w:p w:rsidRDefault="001B09D2" w:rsidP="008E7722" w:rsidR="001B09D2">
    <w:pPr>
      <w:pStyle w:val="Zaglavlje"/>
      <w:widowControl/>
    </w:pPr>
    <w:r>
      <w:tab/>
    </w:r>
    <w:r>
      <w:tab/>
    </w:r>
    <w:r>
      <w:tab/>
    </w:r>
    <w:r>
      <w:tab/>
    </w:r>
    <w:r>
      <w:tab/>
      <w:t>40. St-2353/17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01A3"/>
    <w:rsid w:val="00002659"/>
    <w:rsid w:val="000043D1"/>
    <w:rsid w:val="00007F22"/>
    <w:rsid w:val="00016A4E"/>
    <w:rsid w:val="00034FE8"/>
    <w:rsid w:val="00047613"/>
    <w:rsid w:val="00052F0D"/>
    <w:rsid w:val="00066414"/>
    <w:rsid w:val="00066ABE"/>
    <w:rsid w:val="00075C29"/>
    <w:rsid w:val="00086075"/>
    <w:rsid w:val="00094306"/>
    <w:rsid w:val="00095AF4"/>
    <w:rsid w:val="000B4473"/>
    <w:rsid w:val="000B77E6"/>
    <w:rsid w:val="000C0405"/>
    <w:rsid w:val="000C7EC6"/>
    <w:rsid w:val="000D5CD5"/>
    <w:rsid w:val="000F2587"/>
    <w:rsid w:val="00102033"/>
    <w:rsid w:val="00111FCD"/>
    <w:rsid w:val="00124AD3"/>
    <w:rsid w:val="00131331"/>
    <w:rsid w:val="0013410F"/>
    <w:rsid w:val="00144406"/>
    <w:rsid w:val="00171B02"/>
    <w:rsid w:val="001728AC"/>
    <w:rsid w:val="001A3910"/>
    <w:rsid w:val="001B09D2"/>
    <w:rsid w:val="001B4698"/>
    <w:rsid w:val="001C271B"/>
    <w:rsid w:val="001C536B"/>
    <w:rsid w:val="001E110C"/>
    <w:rsid w:val="001E1A10"/>
    <w:rsid w:val="001E520A"/>
    <w:rsid w:val="001F41B5"/>
    <w:rsid w:val="00245D4A"/>
    <w:rsid w:val="00256E0C"/>
    <w:rsid w:val="00261696"/>
    <w:rsid w:val="00287F74"/>
    <w:rsid w:val="002958EC"/>
    <w:rsid w:val="002B21E4"/>
    <w:rsid w:val="002E6679"/>
    <w:rsid w:val="002F144B"/>
    <w:rsid w:val="00304CCF"/>
    <w:rsid w:val="00320417"/>
    <w:rsid w:val="003359F4"/>
    <w:rsid w:val="0038387C"/>
    <w:rsid w:val="00396AEC"/>
    <w:rsid w:val="003D36DA"/>
    <w:rsid w:val="003F091C"/>
    <w:rsid w:val="003F52AB"/>
    <w:rsid w:val="00403370"/>
    <w:rsid w:val="0040415F"/>
    <w:rsid w:val="004266DC"/>
    <w:rsid w:val="00432A70"/>
    <w:rsid w:val="004379E7"/>
    <w:rsid w:val="00444488"/>
    <w:rsid w:val="0045604C"/>
    <w:rsid w:val="00463C03"/>
    <w:rsid w:val="00465D35"/>
    <w:rsid w:val="00465E94"/>
    <w:rsid w:val="00470F1E"/>
    <w:rsid w:val="00477007"/>
    <w:rsid w:val="00490C28"/>
    <w:rsid w:val="00495C0B"/>
    <w:rsid w:val="004C00B0"/>
    <w:rsid w:val="004C0FEF"/>
    <w:rsid w:val="004C265B"/>
    <w:rsid w:val="004E09D3"/>
    <w:rsid w:val="004E24FA"/>
    <w:rsid w:val="004E3042"/>
    <w:rsid w:val="004F5235"/>
    <w:rsid w:val="004F6C62"/>
    <w:rsid w:val="00511704"/>
    <w:rsid w:val="00516094"/>
    <w:rsid w:val="00541D91"/>
    <w:rsid w:val="005442FA"/>
    <w:rsid w:val="0055104D"/>
    <w:rsid w:val="005523D6"/>
    <w:rsid w:val="00554FC8"/>
    <w:rsid w:val="00557C10"/>
    <w:rsid w:val="00561832"/>
    <w:rsid w:val="00561A05"/>
    <w:rsid w:val="00576089"/>
    <w:rsid w:val="00584323"/>
    <w:rsid w:val="00585603"/>
    <w:rsid w:val="005868FC"/>
    <w:rsid w:val="005A0FCE"/>
    <w:rsid w:val="005A4ED0"/>
    <w:rsid w:val="005B3FC7"/>
    <w:rsid w:val="005B6C7C"/>
    <w:rsid w:val="005C01A3"/>
    <w:rsid w:val="005C66EB"/>
    <w:rsid w:val="005C7124"/>
    <w:rsid w:val="005F59DE"/>
    <w:rsid w:val="00606988"/>
    <w:rsid w:val="00614F01"/>
    <w:rsid w:val="00623ACC"/>
    <w:rsid w:val="00625B55"/>
    <w:rsid w:val="0062628A"/>
    <w:rsid w:val="00634D89"/>
    <w:rsid w:val="00644773"/>
    <w:rsid w:val="006453DC"/>
    <w:rsid w:val="00647472"/>
    <w:rsid w:val="00652623"/>
    <w:rsid w:val="006622FD"/>
    <w:rsid w:val="00663EB5"/>
    <w:rsid w:val="006727E0"/>
    <w:rsid w:val="00691877"/>
    <w:rsid w:val="00692374"/>
    <w:rsid w:val="006A4049"/>
    <w:rsid w:val="006B2257"/>
    <w:rsid w:val="006B42D3"/>
    <w:rsid w:val="006B6C59"/>
    <w:rsid w:val="006D3948"/>
    <w:rsid w:val="006D7366"/>
    <w:rsid w:val="006E423E"/>
    <w:rsid w:val="006F2C36"/>
    <w:rsid w:val="00701D99"/>
    <w:rsid w:val="00717916"/>
    <w:rsid w:val="00721396"/>
    <w:rsid w:val="00725304"/>
    <w:rsid w:val="00727027"/>
    <w:rsid w:val="00727476"/>
    <w:rsid w:val="00733B86"/>
    <w:rsid w:val="0074193F"/>
    <w:rsid w:val="007445E3"/>
    <w:rsid w:val="007457D0"/>
    <w:rsid w:val="00755069"/>
    <w:rsid w:val="00770F95"/>
    <w:rsid w:val="00772453"/>
    <w:rsid w:val="00776382"/>
    <w:rsid w:val="00782587"/>
    <w:rsid w:val="00784CCD"/>
    <w:rsid w:val="0078667D"/>
    <w:rsid w:val="007B0EE0"/>
    <w:rsid w:val="007C48FE"/>
    <w:rsid w:val="007D0619"/>
    <w:rsid w:val="007D62CB"/>
    <w:rsid w:val="007F1492"/>
    <w:rsid w:val="007F7204"/>
    <w:rsid w:val="008028E8"/>
    <w:rsid w:val="00810926"/>
    <w:rsid w:val="00813433"/>
    <w:rsid w:val="008211D7"/>
    <w:rsid w:val="008224C2"/>
    <w:rsid w:val="008263A6"/>
    <w:rsid w:val="0082687D"/>
    <w:rsid w:val="008335BA"/>
    <w:rsid w:val="008339B1"/>
    <w:rsid w:val="00841735"/>
    <w:rsid w:val="00841DEB"/>
    <w:rsid w:val="008521C8"/>
    <w:rsid w:val="0085321F"/>
    <w:rsid w:val="00862F74"/>
    <w:rsid w:val="008631CE"/>
    <w:rsid w:val="008655E1"/>
    <w:rsid w:val="008656B5"/>
    <w:rsid w:val="008736D7"/>
    <w:rsid w:val="008A2D64"/>
    <w:rsid w:val="008B0D67"/>
    <w:rsid w:val="008B2295"/>
    <w:rsid w:val="008D0F37"/>
    <w:rsid w:val="008D61D9"/>
    <w:rsid w:val="008D6F39"/>
    <w:rsid w:val="008E6B73"/>
    <w:rsid w:val="008E7722"/>
    <w:rsid w:val="009014BD"/>
    <w:rsid w:val="009028FF"/>
    <w:rsid w:val="00902DC5"/>
    <w:rsid w:val="009031D6"/>
    <w:rsid w:val="0091084C"/>
    <w:rsid w:val="00911E28"/>
    <w:rsid w:val="00915E0F"/>
    <w:rsid w:val="00924724"/>
    <w:rsid w:val="009247B8"/>
    <w:rsid w:val="009469D1"/>
    <w:rsid w:val="00996D59"/>
    <w:rsid w:val="009A223F"/>
    <w:rsid w:val="009A2A33"/>
    <w:rsid w:val="009B1362"/>
    <w:rsid w:val="009B4984"/>
    <w:rsid w:val="009D3447"/>
    <w:rsid w:val="009E02F0"/>
    <w:rsid w:val="009F7547"/>
    <w:rsid w:val="00A36858"/>
    <w:rsid w:val="00A52562"/>
    <w:rsid w:val="00A56F77"/>
    <w:rsid w:val="00AB45F5"/>
    <w:rsid w:val="00AB7C7F"/>
    <w:rsid w:val="00AD6975"/>
    <w:rsid w:val="00AE04DF"/>
    <w:rsid w:val="00AE1B30"/>
    <w:rsid w:val="00AE2783"/>
    <w:rsid w:val="00AF5564"/>
    <w:rsid w:val="00B054CB"/>
    <w:rsid w:val="00B16929"/>
    <w:rsid w:val="00B31684"/>
    <w:rsid w:val="00B36DAC"/>
    <w:rsid w:val="00B44819"/>
    <w:rsid w:val="00B52259"/>
    <w:rsid w:val="00B633AD"/>
    <w:rsid w:val="00B666B2"/>
    <w:rsid w:val="00B66A9B"/>
    <w:rsid w:val="00B81463"/>
    <w:rsid w:val="00BA3157"/>
    <w:rsid w:val="00BA5BF6"/>
    <w:rsid w:val="00BB0E1F"/>
    <w:rsid w:val="00BB7B71"/>
    <w:rsid w:val="00BC5E18"/>
    <w:rsid w:val="00BD39B0"/>
    <w:rsid w:val="00BE54BF"/>
    <w:rsid w:val="00BE7EAD"/>
    <w:rsid w:val="00BF36F3"/>
    <w:rsid w:val="00C049FF"/>
    <w:rsid w:val="00C04E0F"/>
    <w:rsid w:val="00C2051B"/>
    <w:rsid w:val="00C20555"/>
    <w:rsid w:val="00C21763"/>
    <w:rsid w:val="00C406EC"/>
    <w:rsid w:val="00C57B28"/>
    <w:rsid w:val="00C631F7"/>
    <w:rsid w:val="00C64BFE"/>
    <w:rsid w:val="00C773CF"/>
    <w:rsid w:val="00C918D6"/>
    <w:rsid w:val="00C936A8"/>
    <w:rsid w:val="00CA2298"/>
    <w:rsid w:val="00CD0601"/>
    <w:rsid w:val="00CD724B"/>
    <w:rsid w:val="00CF40EE"/>
    <w:rsid w:val="00CF5ACD"/>
    <w:rsid w:val="00D001CF"/>
    <w:rsid w:val="00D04979"/>
    <w:rsid w:val="00D42FA9"/>
    <w:rsid w:val="00D5238D"/>
    <w:rsid w:val="00D76041"/>
    <w:rsid w:val="00D768D7"/>
    <w:rsid w:val="00D76C05"/>
    <w:rsid w:val="00D80CBD"/>
    <w:rsid w:val="00D9425E"/>
    <w:rsid w:val="00DB0794"/>
    <w:rsid w:val="00DD2274"/>
    <w:rsid w:val="00DF150D"/>
    <w:rsid w:val="00E1116C"/>
    <w:rsid w:val="00E16080"/>
    <w:rsid w:val="00E228E1"/>
    <w:rsid w:val="00E459D8"/>
    <w:rsid w:val="00E46273"/>
    <w:rsid w:val="00E5305B"/>
    <w:rsid w:val="00E64CE0"/>
    <w:rsid w:val="00E658F6"/>
    <w:rsid w:val="00E7077B"/>
    <w:rsid w:val="00E71837"/>
    <w:rsid w:val="00E7204B"/>
    <w:rsid w:val="00E92E0B"/>
    <w:rsid w:val="00EB66F4"/>
    <w:rsid w:val="00EE141E"/>
    <w:rsid w:val="00EF2926"/>
    <w:rsid w:val="00EF4CD3"/>
    <w:rsid w:val="00F144CF"/>
    <w:rsid w:val="00F17B0D"/>
    <w:rsid w:val="00F24C15"/>
    <w:rsid w:val="00F30407"/>
    <w:rsid w:val="00F3325E"/>
    <w:rsid w:val="00F40263"/>
    <w:rsid w:val="00F67C9C"/>
    <w:rsid w:val="00FC7AF2"/>
    <w:rsid w:val="00FD2719"/>
    <w:rsid w:val="00FE0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iPriority="99" w:name="Balloon Text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link w:val="Naslov1Char"/>
    <w:qFormat/>
    <w:rsid w:val="009014B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qFormat/>
    <w:rsid w:val="009014BD"/>
    <w:pPr>
      <w:keepNext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link w:val="TekstkomentaraChar"/>
    <w:rPr>
      <w:sz w:val="20"/>
    </w:rPr>
  </w:style>
  <w:style w:styleId="Tijeloteksta3" w:type="paragraph">
    <w:name w:val="Body Text 3"/>
    <w:basedOn w:val="Normal"/>
    <w:link w:val="Tijeloteksta3Char"/>
    <w:pPr>
      <w:jc w:val="center"/>
    </w:pPr>
    <w:rPr>
      <w:b/>
      <w:sz w:val="20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true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rsid w:val="00663EB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true" w:styleId="TableNormal" w:type="table">
    <w:name w:val="Table Normal"/>
    <w:uiPriority w:val="2"/>
    <w:semiHidden/>
    <w:unhideWhenUsed/>
    <w:qFormat/>
    <w:rsid w:val="00B44819"/>
    <w:pPr>
      <w:widowControl w:val="false"/>
    </w:pPr>
    <w:rPr>
      <w:rFonts w:eastAsia="Calibri" w:hAnsi="Calibri" w:asci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eastAsia="Calibri" w:hAnsi="Calibri" w:ascii="Calibri"/>
      <w:szCs w:val="22"/>
      <w:lang w:eastAsia="en-US" w:val="en-US"/>
    </w:rPr>
  </w:style>
  <w:style w:customStyle="true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69237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C773CF"/>
    <w:rPr>
      <w:sz w:val="22"/>
    </w:rPr>
  </w:style>
  <w:style w:customStyle="true" w:styleId="Naslov1Char" w:type="character">
    <w:name w:val="Naslov 1 Char"/>
    <w:basedOn w:val="Zadanifontodlomka"/>
    <w:link w:val="Naslov1"/>
    <w:rsid w:val="009014BD"/>
    <w:rPr>
      <w:rFonts w:cs="Arial" w:hAnsi="Arial" w:ascii="Arial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rsid w:val="009014BD"/>
    <w:rPr>
      <w:b/>
      <w:sz w:val="22"/>
    </w:rPr>
  </w:style>
  <w:style w:styleId="Naslov" w:type="paragraph">
    <w:name w:val="Title"/>
    <w:basedOn w:val="Normal"/>
    <w:link w:val="NaslovChar"/>
    <w:qFormat/>
    <w:rsid w:val="009014BD"/>
    <w:pPr>
      <w:jc w:val="center"/>
    </w:pPr>
    <w:rPr>
      <w:b/>
    </w:rPr>
  </w:style>
  <w:style w:customStyle="true" w:styleId="NaslovChar" w:type="character">
    <w:name w:val="Naslov Char"/>
    <w:basedOn w:val="Zadanifontodlomka"/>
    <w:link w:val="Naslov"/>
    <w:rsid w:val="009014BD"/>
    <w:rPr>
      <w:b/>
      <w:sz w:val="22"/>
    </w:rPr>
  </w:style>
  <w:style w:styleId="Hiperveza" w:type="character">
    <w:name w:val="Hyperlink"/>
    <w:uiPriority w:val="99"/>
    <w:rsid w:val="009014BD"/>
    <w:rPr>
      <w:color w:val="0000FF"/>
      <w:u w:val="single"/>
    </w:rPr>
  </w:style>
  <w:style w:customStyle="true" w:styleId="TekstkomentaraChar" w:type="character">
    <w:name w:val="Tekst komentara Char"/>
    <w:basedOn w:val="Zadanifontodlomka"/>
    <w:link w:val="Tekstkomentara"/>
    <w:rsid w:val="009014BD"/>
  </w:style>
  <w:style w:customStyle="true" w:styleId="Tijeloteksta3Char" w:type="character">
    <w:name w:val="Tijelo teksta 3 Char"/>
    <w:link w:val="Tijeloteksta3"/>
    <w:rsid w:val="009014BD"/>
    <w:rPr>
      <w:b/>
    </w:rPr>
  </w:style>
  <w:style w:styleId="Tijeloteksta" w:type="paragraph">
    <w:name w:val="Body Text"/>
    <w:basedOn w:val="Normal"/>
    <w:link w:val="TijelotekstaChar"/>
    <w:rsid w:val="009014BD"/>
    <w:pPr>
      <w:widowControl/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9014BD"/>
    <w:rPr>
      <w:sz w:val="22"/>
    </w:rPr>
  </w:style>
  <w:style w:styleId="SlijeenaHiperveza" w:type="character">
    <w:name w:val="FollowedHyperlink"/>
    <w:uiPriority w:val="99"/>
    <w:unhideWhenUsed/>
    <w:rsid w:val="009014BD"/>
    <w:rPr>
      <w:color w:val="800080"/>
      <w:u w:val="single"/>
    </w:rPr>
  </w:style>
  <w:style w:customStyle="true" w:styleId="PodnojeChar" w:type="character">
    <w:name w:val="Podnožje Char"/>
    <w:link w:val="Podnoje"/>
    <w:uiPriority w:val="99"/>
    <w:rsid w:val="009014BD"/>
    <w:rPr>
      <w:sz w:val="22"/>
    </w:rPr>
  </w:style>
  <w:style w:customStyle="true" w:styleId="Standard" w:type="paragraph">
    <w:name w:val="Standard"/>
    <w:rsid w:val="009014BD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14BD"/>
    <w:rPr>
      <w:rFonts w:cs="Tahoma" w:hAnsi="Tahoma" w:ascii="Tahoma"/>
      <w:sz w:val="16"/>
      <w:szCs w:val="16"/>
    </w:rPr>
  </w:style>
  <w:style w:customStyle="true" w:styleId="xl65" w:type="paragraph">
    <w:name w:val="xl65"/>
    <w:basedOn w:val="Normal"/>
    <w:rsid w:val="009014BD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sz w:val="20"/>
    </w:rPr>
  </w:style>
  <w:style w:customStyle="true" w:styleId="xl66" w:type="paragraph">
    <w:name w:val="xl66"/>
    <w:basedOn w:val="Normal"/>
    <w:rsid w:val="009014BD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b/>
      <w:bCs/>
      <w:color w:val="C00000"/>
      <w:sz w:val="20"/>
    </w:rPr>
  </w:style>
  <w:style w:customStyle="true" w:styleId="xl67" w:type="paragraph">
    <w:name w:val="xl67"/>
    <w:basedOn w:val="Normal"/>
    <w:rsid w:val="009014BD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color w:val="C00000"/>
      <w:sz w:val="20"/>
    </w:rPr>
  </w:style>
  <w:style w:customStyle="true" w:styleId="xl68" w:type="paragraph">
    <w:name w:val="xl68"/>
    <w:basedOn w:val="Normal"/>
    <w:rsid w:val="009014BD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0"/>
    </w:rPr>
  </w:style>
  <w:style w:customStyle="true" w:styleId="xl69" w:type="paragraph">
    <w:name w:val="xl69"/>
    <w:basedOn w:val="Normal"/>
    <w:rsid w:val="009014BD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0"/>
    </w:rPr>
  </w:style>
  <w:style w:customStyle="true" w:styleId="xl70" w:type="paragraph">
    <w:name w:val="xl70"/>
    <w:basedOn w:val="Normal"/>
    <w:rsid w:val="009014BD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0"/>
    </w:rPr>
  </w:style>
  <w:style w:customStyle="true" w:styleId="xl71" w:type="paragraph">
    <w:name w:val="xl71"/>
    <w:basedOn w:val="Normal"/>
    <w:rsid w:val="009014BD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0"/>
    </w:rPr>
  </w:style>
  <w:style w:customStyle="true" w:styleId="xl72" w:type="paragraph">
    <w:name w:val="xl72"/>
    <w:basedOn w:val="Normal"/>
    <w:rsid w:val="009014BD"/>
    <w:pPr>
      <w:widowControl/>
      <w:pBdr>
        <w:top w:space="0" w:sz="8" w:color="auto" w:val="single"/>
        <w:left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  <w:sz w:val="20"/>
    </w:rPr>
  </w:style>
  <w:style w:customStyle="true" w:styleId="xl73" w:type="paragraph">
    <w:name w:val="xl73"/>
    <w:basedOn w:val="Normal"/>
    <w:rsid w:val="009014BD"/>
    <w:pPr>
      <w:widowControl/>
      <w:pBdr>
        <w:top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  <w:sz w:val="20"/>
    </w:rPr>
  </w:style>
  <w:style w:customStyle="true" w:styleId="xl74" w:type="paragraph">
    <w:name w:val="xl74"/>
    <w:basedOn w:val="Normal"/>
    <w:rsid w:val="009014BD"/>
    <w:pPr>
      <w:widowControl/>
      <w:pBdr>
        <w:top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  <w:sz w:val="20"/>
    </w:rPr>
  </w:style>
  <w:style w:customStyle="true" w:styleId="xl75" w:type="paragraph">
    <w:name w:val="xl75"/>
    <w:basedOn w:val="Normal"/>
    <w:rsid w:val="009014BD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  <w:sz w:val="20"/>
    </w:rPr>
  </w:style>
  <w:style w:customStyle="true" w:styleId="xl76" w:type="paragraph">
    <w:name w:val="xl76"/>
    <w:basedOn w:val="Normal"/>
    <w:rsid w:val="009014BD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  <w:sz w:val="20"/>
    </w:rPr>
  </w:style>
  <w:style w:customStyle="true" w:styleId="xl77" w:type="paragraph">
    <w:name w:val="xl77"/>
    <w:basedOn w:val="Normal"/>
    <w:rsid w:val="009014BD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  <w:sz w:val="20"/>
    </w:rPr>
  </w:style>
  <w:style w:customStyle="true" w:styleId="xl78" w:type="paragraph">
    <w:name w:val="xl78"/>
    <w:basedOn w:val="Normal"/>
    <w:rsid w:val="009014BD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0"/>
    </w:rPr>
  </w:style>
  <w:style w:customStyle="true" w:styleId="xl79" w:type="paragraph">
    <w:name w:val="xl79"/>
    <w:basedOn w:val="Normal"/>
    <w:rsid w:val="009014BD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  <w:sz w:val="20"/>
    </w:rPr>
  </w:style>
  <w:style w:customStyle="true" w:styleId="xl80" w:type="paragraph">
    <w:name w:val="xl80"/>
    <w:basedOn w:val="Normal"/>
    <w:rsid w:val="009014BD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  <w:sz w:val="20"/>
    </w:rPr>
  </w:style>
  <w:style w:customStyle="true" w:styleId="xl81" w:type="paragraph">
    <w:name w:val="xl81"/>
    <w:basedOn w:val="Normal"/>
    <w:rsid w:val="009014BD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  <w:sz w:val="20"/>
    </w:rPr>
  </w:style>
  <w:style w:customStyle="true" w:styleId="xl82" w:type="paragraph">
    <w:name w:val="xl82"/>
    <w:basedOn w:val="Normal"/>
    <w:rsid w:val="009014BD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0"/>
    </w:rPr>
  </w:style>
  <w:style w:customStyle="true" w:styleId="xl83" w:type="paragraph">
    <w:name w:val="xl83"/>
    <w:basedOn w:val="Normal"/>
    <w:rsid w:val="009014BD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0"/>
    </w:rPr>
  </w:style>
  <w:style w:customStyle="true" w:styleId="xl84" w:type="paragraph">
    <w:name w:val="xl84"/>
    <w:basedOn w:val="Normal"/>
    <w:rsid w:val="009014BD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0"/>
    </w:rPr>
  </w:style>
  <w:style w:customStyle="true" w:styleId="xl85" w:type="paragraph">
    <w:name w:val="xl85"/>
    <w:basedOn w:val="Normal"/>
    <w:rsid w:val="009014BD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0"/>
    </w:rPr>
  </w:style>
  <w:style w:customStyle="true" w:styleId="xl86" w:type="paragraph">
    <w:name w:val="xl86"/>
    <w:basedOn w:val="Normal"/>
    <w:rsid w:val="009014BD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  <w:sz w:val="20"/>
    </w:rPr>
  </w:style>
  <w:style w:customStyle="true" w:styleId="xl87" w:type="paragraph">
    <w:name w:val="xl87"/>
    <w:basedOn w:val="Normal"/>
    <w:rsid w:val="009014BD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  <w:sz w:val="20"/>
    </w:rPr>
  </w:style>
  <w:style w:customStyle="true" w:styleId="xl88" w:type="paragraph">
    <w:name w:val="xl88"/>
    <w:basedOn w:val="Normal"/>
    <w:rsid w:val="009014BD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  <w:sz w:val="20"/>
    </w:rPr>
  </w:style>
  <w:style w:customStyle="true" w:styleId="xl89" w:type="paragraph">
    <w:name w:val="xl89"/>
    <w:basedOn w:val="Normal"/>
    <w:rsid w:val="009014BD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  <w:sz w:val="20"/>
    </w:rPr>
  </w:style>
  <w:style w:customStyle="true" w:styleId="xl90" w:type="paragraph">
    <w:name w:val="xl90"/>
    <w:basedOn w:val="Normal"/>
    <w:rsid w:val="009014BD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  <w:sz w:val="20"/>
    </w:rPr>
  </w:style>
  <w:style w:customStyle="true" w:styleId="xl91" w:type="paragraph">
    <w:name w:val="xl91"/>
    <w:basedOn w:val="Normal"/>
    <w:rsid w:val="009014BD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  <w:sz w:val="20"/>
    </w:rPr>
  </w:style>
  <w:style w:customStyle="true" w:styleId="xl92" w:type="paragraph">
    <w:name w:val="xl92"/>
    <w:basedOn w:val="Normal"/>
    <w:rsid w:val="009014BD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  <w:sz w:val="20"/>
    </w:rPr>
  </w:style>
  <w:style w:customStyle="true" w:styleId="xl93" w:type="paragraph">
    <w:name w:val="xl93"/>
    <w:basedOn w:val="Normal"/>
    <w:rsid w:val="009014BD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  <w:sz w:val="20"/>
    </w:rPr>
  </w:style>
  <w:style w:customStyle="true" w:styleId="xl63" w:type="paragraph">
    <w:name w:val="xl63"/>
    <w:basedOn w:val="Normal"/>
    <w:rsid w:val="009014BD"/>
    <w:pPr>
      <w:widowControl/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color w:val="000000"/>
      <w:sz w:val="24"/>
      <w:szCs w:val="24"/>
    </w:rPr>
  </w:style>
  <w:style w:customStyle="true" w:styleId="xl64" w:type="paragraph">
    <w:name w:val="xl64"/>
    <w:basedOn w:val="Normal"/>
    <w:rsid w:val="009014BD"/>
    <w:pPr>
      <w:widowControl/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60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6094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6094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6094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6094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link w:val="Naslov1Char"/>
    <w:qFormat/>
    <w:rsid w:val="009014B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qFormat/>
    <w:rsid w:val="009014BD"/>
    <w:pPr>
      <w:keepNext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link w:val="TekstkomentaraChar"/>
    <w:rPr>
      <w:sz w:val="20"/>
    </w:rPr>
  </w:style>
  <w:style w:styleId="Tijeloteksta3" w:type="paragraph">
    <w:name w:val="Body Text 3"/>
    <w:basedOn w:val="Normal"/>
    <w:link w:val="Tijeloteksta3Char"/>
    <w:pPr>
      <w:jc w:val="center"/>
    </w:pPr>
    <w:rPr>
      <w:b/>
      <w:sz w:val="20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1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rsid w:val="00663EB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1" w:styleId="TableNormal" w:type="table">
    <w:name w:val="Table Normal"/>
    <w:uiPriority w:val="2"/>
    <w:semiHidden/>
    <w:unhideWhenUsed/>
    <w:qFormat/>
    <w:rsid w:val="00B44819"/>
    <w:pPr>
      <w:widowControl w:val="0"/>
    </w:pPr>
    <w:rPr>
      <w:rFonts w:ascii="Calibri" w:eastAsia="Calibri" w:hAns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ascii="Calibri" w:eastAsia="Calibri" w:hAnsi="Calibri"/>
      <w:szCs w:val="22"/>
      <w:lang w:eastAsia="en-US" w:val="en-US"/>
    </w:rPr>
  </w:style>
  <w:style w:customStyle="1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69237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C773CF"/>
    <w:rPr>
      <w:sz w:val="22"/>
    </w:rPr>
  </w:style>
  <w:style w:customStyle="1" w:styleId="Naslov1Char" w:type="character">
    <w:name w:val="Naslov 1 Char"/>
    <w:basedOn w:val="Zadanifontodlomka"/>
    <w:link w:val="Naslov1"/>
    <w:rsid w:val="009014BD"/>
    <w:rPr>
      <w:rFonts w:ascii="Arial" w:cs="Arial" w:hAnsi="Arial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rsid w:val="009014BD"/>
    <w:rPr>
      <w:b/>
      <w:sz w:val="22"/>
    </w:rPr>
  </w:style>
  <w:style w:styleId="Naslov" w:type="paragraph">
    <w:name w:val="Title"/>
    <w:basedOn w:val="Normal"/>
    <w:link w:val="NaslovChar"/>
    <w:qFormat/>
    <w:rsid w:val="009014BD"/>
    <w:pPr>
      <w:jc w:val="center"/>
    </w:pPr>
    <w:rPr>
      <w:b/>
    </w:rPr>
  </w:style>
  <w:style w:customStyle="1" w:styleId="NaslovChar" w:type="character">
    <w:name w:val="Naslov Char"/>
    <w:basedOn w:val="Zadanifontodlomka"/>
    <w:link w:val="Naslov"/>
    <w:rsid w:val="009014BD"/>
    <w:rPr>
      <w:b/>
      <w:sz w:val="22"/>
    </w:rPr>
  </w:style>
  <w:style w:styleId="Hiperveza" w:type="character">
    <w:name w:val="Hyperlink"/>
    <w:uiPriority w:val="99"/>
    <w:rsid w:val="009014BD"/>
    <w:rPr>
      <w:color w:val="0000FF"/>
      <w:u w:val="single"/>
    </w:rPr>
  </w:style>
  <w:style w:customStyle="1" w:styleId="TekstkomentaraChar" w:type="character">
    <w:name w:val="Tekst komentara Char"/>
    <w:basedOn w:val="Zadanifontodlomka"/>
    <w:link w:val="Tekstkomentara"/>
    <w:rsid w:val="009014BD"/>
  </w:style>
  <w:style w:customStyle="1" w:styleId="Tijeloteksta3Char" w:type="character">
    <w:name w:val="Tijelo teksta 3 Char"/>
    <w:link w:val="Tijeloteksta3"/>
    <w:rsid w:val="009014BD"/>
    <w:rPr>
      <w:b/>
    </w:rPr>
  </w:style>
  <w:style w:styleId="Tijeloteksta" w:type="paragraph">
    <w:name w:val="Body Text"/>
    <w:basedOn w:val="Normal"/>
    <w:link w:val="TijelotekstaChar"/>
    <w:rsid w:val="009014BD"/>
    <w:pPr>
      <w:widowControl/>
      <w:spacing w:after="120"/>
    </w:pPr>
  </w:style>
  <w:style w:customStyle="1" w:styleId="TijelotekstaChar" w:type="character">
    <w:name w:val="Tijelo teksta Char"/>
    <w:basedOn w:val="Zadanifontodlomka"/>
    <w:link w:val="Tijeloteksta"/>
    <w:rsid w:val="009014BD"/>
    <w:rPr>
      <w:sz w:val="22"/>
    </w:rPr>
  </w:style>
  <w:style w:styleId="SlijeenaHiperveza" w:type="character">
    <w:name w:val="FollowedHyperlink"/>
    <w:uiPriority w:val="99"/>
    <w:unhideWhenUsed/>
    <w:rsid w:val="009014BD"/>
    <w:rPr>
      <w:color w:val="800080"/>
      <w:u w:val="single"/>
    </w:rPr>
  </w:style>
  <w:style w:customStyle="1" w:styleId="PodnojeChar" w:type="character">
    <w:name w:val="Podnožje Char"/>
    <w:link w:val="Podnoje"/>
    <w:uiPriority w:val="99"/>
    <w:rsid w:val="009014BD"/>
    <w:rPr>
      <w:sz w:val="22"/>
    </w:rPr>
  </w:style>
  <w:style w:customStyle="1" w:styleId="Standard" w:type="paragraph">
    <w:name w:val="Standard"/>
    <w:rsid w:val="009014BD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14BD"/>
    <w:rPr>
      <w:rFonts w:ascii="Tahoma" w:cs="Tahoma" w:hAnsi="Tahoma"/>
      <w:sz w:val="16"/>
      <w:szCs w:val="16"/>
    </w:rPr>
  </w:style>
  <w:style w:customStyle="1" w:styleId="xl65" w:type="paragraph">
    <w:name w:val="xl65"/>
    <w:basedOn w:val="Normal"/>
    <w:rsid w:val="009014BD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sz w:val="20"/>
    </w:rPr>
  </w:style>
  <w:style w:customStyle="1" w:styleId="xl66" w:type="paragraph">
    <w:name w:val="xl66"/>
    <w:basedOn w:val="Normal"/>
    <w:rsid w:val="009014BD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b/>
      <w:bCs/>
      <w:color w:val="C00000"/>
      <w:sz w:val="20"/>
    </w:rPr>
  </w:style>
  <w:style w:customStyle="1" w:styleId="xl67" w:type="paragraph">
    <w:name w:val="xl67"/>
    <w:basedOn w:val="Normal"/>
    <w:rsid w:val="009014BD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color w:val="C00000"/>
      <w:sz w:val="20"/>
    </w:rPr>
  </w:style>
  <w:style w:customStyle="1" w:styleId="xl68" w:type="paragraph">
    <w:name w:val="xl68"/>
    <w:basedOn w:val="Normal"/>
    <w:rsid w:val="009014BD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  <w:rPr>
      <w:sz w:val="20"/>
    </w:rPr>
  </w:style>
  <w:style w:customStyle="1" w:styleId="xl69" w:type="paragraph">
    <w:name w:val="xl69"/>
    <w:basedOn w:val="Normal"/>
    <w:rsid w:val="009014BD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  <w:rPr>
      <w:sz w:val="20"/>
    </w:rPr>
  </w:style>
  <w:style w:customStyle="1" w:styleId="xl70" w:type="paragraph">
    <w:name w:val="xl70"/>
    <w:basedOn w:val="Normal"/>
    <w:rsid w:val="009014BD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  <w:rPr>
      <w:sz w:val="20"/>
    </w:rPr>
  </w:style>
  <w:style w:customStyle="1" w:styleId="xl71" w:type="paragraph">
    <w:name w:val="xl71"/>
    <w:basedOn w:val="Normal"/>
    <w:rsid w:val="009014BD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  <w:rPr>
      <w:sz w:val="20"/>
    </w:rPr>
  </w:style>
  <w:style w:customStyle="1" w:styleId="xl72" w:type="paragraph">
    <w:name w:val="xl72"/>
    <w:basedOn w:val="Normal"/>
    <w:rsid w:val="009014BD"/>
    <w:pPr>
      <w:widowControl/>
      <w:pBdr>
        <w:top w:color="auto" w:space="0" w:sz="8" w:val="single"/>
        <w:left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  <w:sz w:val="20"/>
    </w:rPr>
  </w:style>
  <w:style w:customStyle="1" w:styleId="xl73" w:type="paragraph">
    <w:name w:val="xl73"/>
    <w:basedOn w:val="Normal"/>
    <w:rsid w:val="009014BD"/>
    <w:pPr>
      <w:widowControl/>
      <w:pBdr>
        <w:top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  <w:sz w:val="20"/>
    </w:rPr>
  </w:style>
  <w:style w:customStyle="1" w:styleId="xl74" w:type="paragraph">
    <w:name w:val="xl74"/>
    <w:basedOn w:val="Normal"/>
    <w:rsid w:val="009014BD"/>
    <w:pPr>
      <w:widowControl/>
      <w:pBdr>
        <w:top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  <w:sz w:val="20"/>
    </w:rPr>
  </w:style>
  <w:style w:customStyle="1" w:styleId="xl75" w:type="paragraph">
    <w:name w:val="xl75"/>
    <w:basedOn w:val="Normal"/>
    <w:rsid w:val="009014BD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  <w:sz w:val="20"/>
    </w:rPr>
  </w:style>
  <w:style w:customStyle="1" w:styleId="xl76" w:type="paragraph">
    <w:name w:val="xl76"/>
    <w:basedOn w:val="Normal"/>
    <w:rsid w:val="009014BD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  <w:sz w:val="20"/>
    </w:rPr>
  </w:style>
  <w:style w:customStyle="1" w:styleId="xl77" w:type="paragraph">
    <w:name w:val="xl77"/>
    <w:basedOn w:val="Normal"/>
    <w:rsid w:val="009014BD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  <w:sz w:val="20"/>
    </w:rPr>
  </w:style>
  <w:style w:customStyle="1" w:styleId="xl78" w:type="paragraph">
    <w:name w:val="xl78"/>
    <w:basedOn w:val="Normal"/>
    <w:rsid w:val="009014BD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sz w:val="20"/>
    </w:rPr>
  </w:style>
  <w:style w:customStyle="1" w:styleId="xl79" w:type="paragraph">
    <w:name w:val="xl79"/>
    <w:basedOn w:val="Normal"/>
    <w:rsid w:val="009014BD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  <w:sz w:val="20"/>
    </w:rPr>
  </w:style>
  <w:style w:customStyle="1" w:styleId="xl80" w:type="paragraph">
    <w:name w:val="xl80"/>
    <w:basedOn w:val="Normal"/>
    <w:rsid w:val="009014BD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  <w:sz w:val="20"/>
    </w:rPr>
  </w:style>
  <w:style w:customStyle="1" w:styleId="xl81" w:type="paragraph">
    <w:name w:val="xl81"/>
    <w:basedOn w:val="Normal"/>
    <w:rsid w:val="009014BD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  <w:sz w:val="20"/>
    </w:rPr>
  </w:style>
  <w:style w:customStyle="1" w:styleId="xl82" w:type="paragraph">
    <w:name w:val="xl82"/>
    <w:basedOn w:val="Normal"/>
    <w:rsid w:val="009014BD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sz w:val="20"/>
    </w:rPr>
  </w:style>
  <w:style w:customStyle="1" w:styleId="xl83" w:type="paragraph">
    <w:name w:val="xl83"/>
    <w:basedOn w:val="Normal"/>
    <w:rsid w:val="009014BD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sz w:val="20"/>
    </w:rPr>
  </w:style>
  <w:style w:customStyle="1" w:styleId="xl84" w:type="paragraph">
    <w:name w:val="xl84"/>
    <w:basedOn w:val="Normal"/>
    <w:rsid w:val="009014BD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sz w:val="20"/>
    </w:rPr>
  </w:style>
  <w:style w:customStyle="1" w:styleId="xl85" w:type="paragraph">
    <w:name w:val="xl85"/>
    <w:basedOn w:val="Normal"/>
    <w:rsid w:val="009014BD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sz w:val="20"/>
    </w:rPr>
  </w:style>
  <w:style w:customStyle="1" w:styleId="xl86" w:type="paragraph">
    <w:name w:val="xl86"/>
    <w:basedOn w:val="Normal"/>
    <w:rsid w:val="009014BD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  <w:sz w:val="20"/>
    </w:rPr>
  </w:style>
  <w:style w:customStyle="1" w:styleId="xl87" w:type="paragraph">
    <w:name w:val="xl87"/>
    <w:basedOn w:val="Normal"/>
    <w:rsid w:val="009014BD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  <w:sz w:val="20"/>
    </w:rPr>
  </w:style>
  <w:style w:customStyle="1" w:styleId="xl88" w:type="paragraph">
    <w:name w:val="xl88"/>
    <w:basedOn w:val="Normal"/>
    <w:rsid w:val="009014BD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  <w:sz w:val="20"/>
    </w:rPr>
  </w:style>
  <w:style w:customStyle="1" w:styleId="xl89" w:type="paragraph">
    <w:name w:val="xl89"/>
    <w:basedOn w:val="Normal"/>
    <w:rsid w:val="009014BD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  <w:sz w:val="20"/>
    </w:rPr>
  </w:style>
  <w:style w:customStyle="1" w:styleId="xl90" w:type="paragraph">
    <w:name w:val="xl90"/>
    <w:basedOn w:val="Normal"/>
    <w:rsid w:val="009014BD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  <w:sz w:val="20"/>
    </w:rPr>
  </w:style>
  <w:style w:customStyle="1" w:styleId="xl91" w:type="paragraph">
    <w:name w:val="xl91"/>
    <w:basedOn w:val="Normal"/>
    <w:rsid w:val="009014BD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  <w:sz w:val="20"/>
    </w:rPr>
  </w:style>
  <w:style w:customStyle="1" w:styleId="xl92" w:type="paragraph">
    <w:name w:val="xl92"/>
    <w:basedOn w:val="Normal"/>
    <w:rsid w:val="009014BD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  <w:sz w:val="20"/>
    </w:rPr>
  </w:style>
  <w:style w:customStyle="1" w:styleId="xl93" w:type="paragraph">
    <w:name w:val="xl93"/>
    <w:basedOn w:val="Normal"/>
    <w:rsid w:val="009014BD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  <w:sz w:val="20"/>
    </w:rPr>
  </w:style>
  <w:style w:customStyle="1" w:styleId="xl63" w:type="paragraph">
    <w:name w:val="xl63"/>
    <w:basedOn w:val="Normal"/>
    <w:rsid w:val="009014BD"/>
    <w:pPr>
      <w:widowControl/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color w:val="000000"/>
      <w:sz w:val="24"/>
      <w:szCs w:val="24"/>
    </w:rPr>
  </w:style>
  <w:style w:customStyle="1" w:styleId="xl64" w:type="paragraph">
    <w:name w:val="xl64"/>
    <w:basedOn w:val="Normal"/>
    <w:rsid w:val="009014BD"/>
    <w:pPr>
      <w:widowControl/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60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609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6094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609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609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2353</izvorni_sadrzaj>
    <derivirana_varijabla naziv="DomainObject.Predmet.Broj_1">2353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2017.</izvorni_sadrzaj>
    <derivirana_varijabla naziv="DomainObject.Predmet.DatumOsnivanja_1">29.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- original u referadi</izvorni_sadrzaj>
    <derivirana_varijabla naziv="DomainObject.Predmet.Opis_1">-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St-2353/2017</izvorni_sadrzaj>
    <derivirana_varijabla naziv="DomainObject.Predmet.OznakaBroj_1">St-2353/2017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PET-PROM d.o.o. zastupanog po punomoćniku Zvonko Jugović; Ivan Presečan</izvorni_sadrzaj>
    <derivirana_varijabla naziv="DomainObject.Predmet.ProtustrankaFormated_1">  PET-PROM d.o.o. zastupanog po punomoćniku Zvonko Jugović; Ivan Presečan</derivirana_varijabla>
  </DomainObject.Predmet.ProtustrankaFormated>
  <DomainObject.Predmet.ProtustrankaFormatedOIB>
    <izvorni_sadrzaj>  PET-PROM d.o.o., OIB 67247311476 zastupanog po punomoćniku Zvonko Jugović; Ivan Presečan</izvorni_sadrzaj>
    <derivirana_varijabla naziv="DomainObject.Predmet.ProtustrankaFormatedOIB_1">  PET-PROM d.o.o., OIB 67247311476 zastupanog po punomoćniku Zvonko Jugović; Ivan Presečan</derivirana_varijabla>
  </DomainObject.Predmet.ProtustrankaFormatedOIB>
  <DomainObject.Predmet.ProtustrankaFormatedWithAdress>
    <izvorni_sadrzaj> PET-PROM d.o.o., Vrtni put 5, 10000 Zagreb zastupanog po punomoćniku Zvonko Jugović; Ivan Presečan</izvorni_sadrzaj>
    <derivirana_varijabla naziv="DomainObject.Predmet.ProtustrankaFormatedWithAdress_1"> PET-PROM d.o.o., Vrtni put 5, 10000 Zagreb zastupanog po punomoćniku Zvonko Jugović; Ivan Presečan</derivirana_varijabla>
  </DomainObject.Predmet.ProtustrankaFormatedWithAdress>
  <DomainObject.Predmet.ProtustrankaFormatedWithAdressOIB>
    <izvorni_sadrzaj> PET-PROM d.o.o., OIB 67247311476, Vrtni put 5, 10000 Zagreb zastupanog po punomoćniku Zvonko Jugović; Ivan Presečan</izvorni_sadrzaj>
    <derivirana_varijabla naziv="DomainObject.Predmet.ProtustrankaFormatedWithAdressOIB_1"> PET-PROM d.o.o., OIB 67247311476, Vrtni put 5, 10000 Zagreb zastupanog po punomoćniku Zvonko Jugović; Ivan Presečan</derivirana_varijabla>
  </DomainObject.Predmet.ProtustrankaFormatedWithAdressOIB>
  <DomainObject.Predmet.ProtustrankaWithAdress>
    <izvorni_sadrzaj>PET-PROM d.o.o. Vrtni put 5, 10000 Zagreb</izvorni_sadrzaj>
    <derivirana_varijabla naziv="DomainObject.Predmet.ProtustrankaWithAdress_1">PET-PROM d.o.o. Vrtni put 5, 10000 Zagreb</derivirana_varijabla>
  </DomainObject.Predmet.ProtustrankaWithAdress>
  <DomainObject.Predmet.ProtustrankaWithAdressOIB>
    <izvorni_sadrzaj>PET-PROM d.o.o., OIB 67247311476, Vrtni put 5, 10000 Zagreb</izvorni_sadrzaj>
    <derivirana_varijabla naziv="DomainObject.Predmet.ProtustrankaWithAdressOIB_1">PET-PROM d.o.o., OIB 67247311476, Vrtni put 5, 10000 Zagreb</derivirana_varijabla>
  </DomainObject.Predmet.ProtustrankaWithAdressOIB>
  <DomainObject.Predmet.ProtustrankaNazivFormated>
    <izvorni_sadrzaj>PET-PROM d.o.o.</izvorni_sadrzaj>
    <derivirana_varijabla naziv="DomainObject.Predmet.ProtustrankaNazivFormated_1">PET-PROM d.o.o.</derivirana_varijabla>
  </DomainObject.Predmet.ProtustrankaNazivFormated>
  <DomainObject.Predmet.ProtustrankaNazivFormatedOIB>
    <izvorni_sadrzaj>PET-PROM d.o.o., OIB 67247311476</izvorni_sadrzaj>
    <derivirana_varijabla naziv="DomainObject.Predmet.ProtustrankaNazivFormatedOIB_1">PET-PROM d.o.o., OIB 67247311476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PET-PROM d.o.o.</izvorni_sadrzaj>
    <derivirana_varijabla naziv="DomainObject.Predmet.StrankaFormated_1">  PET-PROM d.o.o.</derivirana_varijabla>
  </DomainObject.Predmet.StrankaFormated>
  <DomainObject.Predmet.StrankaFormatedOIB>
    <izvorni_sadrzaj>  PET-PROM d.o.o., OIB 67247311476</izvorni_sadrzaj>
    <derivirana_varijabla naziv="DomainObject.Predmet.StrankaFormatedOIB_1">  PET-PROM d.o.o., OIB 67247311476</derivirana_varijabla>
  </DomainObject.Predmet.StrankaFormatedOIB>
  <DomainObject.Predmet.StrankaFormatedWithAdress>
    <izvorni_sadrzaj> PET-PROM d.o.o., Vrtni put 5, 10000 Zagreb</izvorni_sadrzaj>
    <derivirana_varijabla naziv="DomainObject.Predmet.StrankaFormatedWithAdress_1"> PET-PROM d.o.o., Vrtni put 5, 10000 Zagreb</derivirana_varijabla>
  </DomainObject.Predmet.StrankaFormatedWithAdress>
  <DomainObject.Predmet.StrankaFormatedWithAdressOIB>
    <izvorni_sadrzaj> PET-PROM d.o.o., OIB 67247311476, Vrtni put 5, 10000 Zagreb</izvorni_sadrzaj>
    <derivirana_varijabla naziv="DomainObject.Predmet.StrankaFormatedWithAdressOIB_1"> PET-PROM d.o.o., OIB 67247311476, Vrtni put 5, 10000 Zagreb</derivirana_varijabla>
  </DomainObject.Predmet.StrankaFormatedWithAdressOIB>
  <DomainObject.Predmet.StrankaWithAdress>
    <izvorni_sadrzaj>PET-PROM d.o.o. Vrtni put 5,10000 Zagreb</izvorni_sadrzaj>
    <derivirana_varijabla naziv="DomainObject.Predmet.StrankaWithAdress_1">PET-PROM d.o.o. Vrtni put 5,10000 Zagreb</derivirana_varijabla>
  </DomainObject.Predmet.StrankaWithAdress>
  <DomainObject.Predmet.StrankaWithAdressOIB>
    <izvorni_sadrzaj>PET-PROM d.o.o., OIB 67247311476, Vrtni put 5,10000 Zagreb</izvorni_sadrzaj>
    <derivirana_varijabla naziv="DomainObject.Predmet.StrankaWithAdressOIB_1">PET-PROM d.o.o., OIB 67247311476, Vrtni put 5,10000 Zagreb</derivirana_varijabla>
  </DomainObject.Predmet.StrankaWithAdressOIB>
  <DomainObject.Predmet.StrankaNazivFormated>
    <izvorni_sadrzaj>PET-PROM d.o.o.</izvorni_sadrzaj>
    <derivirana_varijabla naziv="DomainObject.Predmet.StrankaNazivFormated_1">PET-PROM d.o.o.</derivirana_varijabla>
  </DomainObject.Predmet.StrankaNazivFormated>
  <DomainObject.Predmet.StrankaNazivFormatedOIB>
    <izvorni_sadrzaj>PET-PROM d.o.o., OIB 67247311476</izvorni_sadrzaj>
    <derivirana_varijabla naziv="DomainObject.Predmet.StrankaNazivFormatedOIB_1">PET-PROM d.o.o., OIB 67247311476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PET-PROM d.o.o.</item>
    </izvorni_sadrzaj>
    <derivirana_varijabla naziv="DomainObject.Predmet.StrankaListFormated_1">
      <item>PET-PROM d.o.o.</item>
    </derivirana_varijabla>
  </DomainObject.Predmet.StrankaListFormated>
  <DomainObject.Predmet.StrankaListFormatedOIB>
    <izvorni_sadrzaj>
      <item>PET-PROM d.o.o., OIB 67247311476</item>
    </izvorni_sadrzaj>
    <derivirana_varijabla naziv="DomainObject.Predmet.StrankaListFormatedOIB_1">
      <item>PET-PROM d.o.o., OIB 67247311476</item>
    </derivirana_varijabla>
  </DomainObject.Predmet.StrankaListFormatedOIB>
  <DomainObject.Predmet.StrankaListFormatedWithAdress>
    <izvorni_sadrzaj>
      <item>PET-PROM d.o.o., Vrtni put 5, 10000 Zagreb</item>
    </izvorni_sadrzaj>
    <derivirana_varijabla naziv="DomainObject.Predmet.StrankaListFormatedWithAdress_1">
      <item>PET-PROM d.o.o., Vrtni put 5, 10000 Zagreb</item>
    </derivirana_varijabla>
  </DomainObject.Predmet.StrankaListFormatedWithAdress>
  <DomainObject.Predmet.StrankaListFormatedWithAdressOIB>
    <izvorni_sadrzaj>
      <item>PET-PROM d.o.o., OIB 67247311476, Vrtni put 5, 10000 Zagreb</item>
    </izvorni_sadrzaj>
    <derivirana_varijabla naziv="DomainObject.Predmet.StrankaListFormatedWithAdressOIB_1">
      <item>PET-PROM d.o.o., OIB 67247311476, Vrtni put 5, 10000 Zagreb</item>
    </derivirana_varijabla>
  </DomainObject.Predmet.StrankaListFormatedWithAdressOIB>
  <DomainObject.Predmet.StrankaListNazivFormated>
    <izvorni_sadrzaj>
      <item>PET-PROM d.o.o.</item>
    </izvorni_sadrzaj>
    <derivirana_varijabla naziv="DomainObject.Predmet.StrankaListNazivFormated_1">
      <item>PET-PROM d.o.o.</item>
    </derivirana_varijabla>
  </DomainObject.Predmet.StrankaListNazivFormated>
  <DomainObject.Predmet.StrankaListNazivFormatedOIB>
    <izvorni_sadrzaj>
      <item>PET-PROM d.o.o., OIB 67247311476</item>
    </izvorni_sadrzaj>
    <derivirana_varijabla naziv="DomainObject.Predmet.StrankaListNazivFormatedOIB_1">
      <item>PET-PROM d.o.o., OIB 67247311476</item>
    </derivirana_varijabla>
  </DomainObject.Predmet.StrankaListNazivFormatedOIB>
  <DomainObject.Predmet.ProtuStrankaListFormated>
    <izvorni_sadrzaj>
      <item>PET-PROM d.o.o. zastupanog po punomoćniku Zvonko Jugović; Ivan Presečan</item>
    </izvorni_sadrzaj>
    <derivirana_varijabla naziv="DomainObject.Predmet.ProtuStrankaListFormated_1">
      <item>PET-PROM d.o.o. zastupanog po punomoćniku Zvonko Jugović; Ivan Presečan</item>
    </derivirana_varijabla>
  </DomainObject.Predmet.ProtuStrankaListFormated>
  <DomainObject.Predmet.ProtuStrankaListFormatedOIB>
    <izvorni_sadrzaj>
      <item>PET-PROM d.o.o., OIB 67247311476 zastupanog po punomoćniku Zvonko Jugović; Ivan Presečan</item>
    </izvorni_sadrzaj>
    <derivirana_varijabla naziv="DomainObject.Predmet.ProtuStrankaListFormatedOIB_1">
      <item>PET-PROM d.o.o., OIB 67247311476 zastupanog po punomoćniku Zvonko Jugović; Ivan Presečan</item>
    </derivirana_varijabla>
  </DomainObject.Predmet.ProtuStrankaListFormatedOIB>
  <DomainObject.Predmet.ProtuStrankaListFormatedWithAdress>
    <izvorni_sadrzaj>
      <item>PET-PROM d.o.o., Vrtni put 5, 10000 Zagreb zastupanog po punomoćniku Zvonko Jugović; Ivan Presečan</item>
    </izvorni_sadrzaj>
    <derivirana_varijabla naziv="DomainObject.Predmet.ProtuStrankaListFormatedWithAdress_1">
      <item>PET-PROM d.o.o., Vrtni put 5, 10000 Zagreb zastupanog po punomoćniku Zvonko Jugović; Ivan Presečan</item>
    </derivirana_varijabla>
  </DomainObject.Predmet.ProtuStrankaListFormatedWithAdress>
  <DomainObject.Predmet.ProtuStrankaListFormatedWithAdressOIB>
    <izvorni_sadrzaj>
      <item>PET-PROM d.o.o., OIB 67247311476, Vrtni put 5, 10000 Zagreb zastupanog po punomoćniku Zvonko Jugović; Ivan Presečan</item>
    </izvorni_sadrzaj>
    <derivirana_varijabla naziv="DomainObject.Predmet.ProtuStrankaListFormatedWithAdressOIB_1">
      <item>PET-PROM d.o.o., OIB 67247311476, Vrtni put 5, 10000 Zagreb zastupanog po punomoćniku Zvonko Jugović; Ivan Presečan</item>
    </derivirana_varijabla>
  </DomainObject.Predmet.ProtuStrankaListFormatedWithAdressOIB>
  <DomainObject.Predmet.ProtuStrankaListNazivFormated>
    <izvorni_sadrzaj>
      <item>PET-PROM d.o.o.</item>
    </izvorni_sadrzaj>
    <derivirana_varijabla naziv="DomainObject.Predmet.ProtuStrankaListNazivFormated_1">
      <item>PET-PROM d.o.o.</item>
    </derivirana_varijabla>
  </DomainObject.Predmet.ProtuStrankaListNazivFormated>
  <DomainObject.Predmet.ProtuStrankaListNazivFormatedOIB>
    <izvorni_sadrzaj>
      <item>PET-PROM d.o.o., OIB 67247311476</item>
    </izvorni_sadrzaj>
    <derivirana_varijabla naziv="DomainObject.Predmet.ProtuStrankaListNazivFormatedOIB_1">
      <item>PET-PROM d.o.o., OIB 67247311476</item>
    </derivirana_varijabla>
  </DomainObject.Predmet.ProtuStrankaListNazivFormatedOIB>
  <DomainObject.Predmet.OstaliListFormated>
    <izvorni_sadrzaj>
      <item>Ivan Presečan punomoćnik sudionika u postupku PET-PROM d.o.o.</item>
      <item>Zvonko Jugović punomoćnik sudionika u postupku PET-PROM d.o.o.</item>
      <item>ODVJETNIČKO DRUŠTVO ČERIN, MAR I PARTNERI d.o.o.</item>
      <item>HRVOJE ČIPČIĆ-BRAGADIN</item>
    </izvorni_sadrzaj>
    <derivirana_varijabla naziv="DomainObject.Predmet.OstaliListFormated_1">
      <item>Ivan Presečan punomoćnik sudionika u postupku PET-PROM d.o.o.</item>
      <item>Zvonko Jugović punomoćnik sudionika u postupku PET-PROM d.o.o.</item>
      <item>ODVJETNIČKO DRUŠTVO ČERIN, MAR I PARTNERI d.o.o.</item>
      <item>HRVOJE ČIPČIĆ-BRAGADIN</item>
    </derivirana_varijabla>
  </DomainObject.Predmet.OstaliListFormated>
  <DomainObject.Predmet.OstaliListFormatedOIB>
    <izvorni_sadrzaj>
      <item>Ivan Presečan punomoćnik sudionika u postupku PET-PROM d.o.o.</item>
      <item>Zvonko Jugović punomoćnik sudionika u postupku PET-PROM d.o.o.</item>
      <item>ODVJETNIČKO DRUŠTVO ČERIN, MAR I PARTNERI d.o.o., OIB 65986891408</item>
      <item>HRVOJE ČIPČIĆ-BRAGADIN</item>
    </izvorni_sadrzaj>
    <derivirana_varijabla naziv="DomainObject.Predmet.OstaliListFormatedOIB_1">
      <item>Ivan Presečan punomoćnik sudionika u postupku PET-PROM d.o.o.</item>
      <item>Zvonko Jugović punomoćnik sudionika u postupku PET-PROM d.o.o.</item>
      <item>ODVJETNIČKO DRUŠTVO ČERIN, MAR I PARTNERI d.o.o., OIB 65986891408</item>
      <item>HRVOJE ČIPČIĆ-BRAGADIN</item>
    </derivirana_varijabla>
  </DomainObject.Predmet.OstaliListFormatedOIB>
  <DomainObject.Predmet.OstaliListFormatedWithAdress>
    <izvorni_sadrzaj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Jurišićeva 9, 10000 Zagreb</item>
      <item>HRVOJE ČIPČIĆ-BRAGADIN, Masarykova 15, 10000 Zagreb</item>
    </izvorni_sadrzaj>
    <derivirana_varijabla naziv="DomainObject.Predmet.OstaliListFormatedWithAdress_1"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Jurišićeva 9, 10000 Zagreb</item>
      <item>HRVOJE ČIPČIĆ-BRAGADIN, Masarykova 15, 10000 Zagreb</item>
    </derivirana_varijabla>
  </DomainObject.Predmet.OstaliListFormatedWithAdress>
  <DomainObject.Predmet.OstaliListFormatedWithAdressOIB>
    <izvorni_sadrzaj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OIB 65986891408, Jurišićeva 9, 10000 Zagreb</item>
      <item>HRVOJE ČIPČIĆ-BRAGADIN, Masarykova 15, 10000 Zagreb</item>
    </izvorni_sadrzaj>
    <derivirana_varijabla naziv="DomainObject.Predmet.OstaliListFormatedWithAdressOIB_1"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OIB 65986891408, Jurišićeva 9, 10000 Zagreb</item>
      <item>HRVOJE ČIPČIĆ-BRAGADIN, Masarykova 15, 10000 Zagreb</item>
    </derivirana_varijabla>
  </DomainObject.Predmet.OstaliListFormatedWithAdressOIB>
  <DomainObject.Predmet.OstaliListNazivFormated>
    <izvorni_sadrzaj>
      <item>Ivan Presečan</item>
      <item>Zvonko Jugović</item>
      <item>ODVJETNIČKO DRUŠTVO ČERIN, MAR I PARTNERI d.o.o.</item>
      <item>HRVOJE ČIPČIĆ-BRAGADIN</item>
    </izvorni_sadrzaj>
    <derivirana_varijabla naziv="DomainObject.Predmet.OstaliListNazivFormated_1">
      <item>Ivan Presečan</item>
      <item>Zvonko Jugović</item>
      <item>ODVJETNIČKO DRUŠTVO ČERIN, MAR I PARTNERI d.o.o.</item>
      <item>HRVOJE ČIPČIĆ-BRAGADIN</item>
    </derivirana_varijabla>
  </DomainObject.Predmet.OstaliListNazivFormated>
  <DomainObject.Predmet.OstaliListNazivFormatedOIB>
    <izvorni_sadrzaj>
      <item>Ivan Presečan</item>
      <item>Zvonko Jugović</item>
      <item>ODVJETNIČKO DRUŠTVO ČERIN, MAR I PARTNERI d.o.o., OIB 65986891408</item>
      <item>HRVOJE ČIPČIĆ-BRAGADIN</item>
    </izvorni_sadrzaj>
    <derivirana_varijabla naziv="DomainObject.Predmet.OstaliListNazivFormatedOIB_1">
      <item>Ivan Presečan</item>
      <item>Zvonko Jugović</item>
      <item>ODVJETNIČKO DRUŠTVO ČERIN, MAR I PARTNERI d.o.o., OIB 65986891408</item>
      <item>HRVOJE ČIPČIĆ-BRAGADIN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PET-PROM d.o.o.</izvorni_sadrzaj>
    <derivirana_varijabla naziv="DomainObject.Predmet.StrankaIDrugi_1">PET-PROM d.o.o.</derivirana_varijabla>
  </DomainObject.Predmet.StrankaIDrugi>
  <DomainObject.Predmet.ProtustrankaIDrugi>
    <izvorni_sadrzaj>PET-PROM d.o.o.</izvorni_sadrzaj>
    <derivirana_varijabla naziv="DomainObject.Predmet.ProtustrankaIDrugi_1">PET-PROM d.o.o.</derivirana_varijabla>
  </DomainObject.Predmet.ProtustrankaIDrugi>
  <DomainObject.Predmet.StrankaIDrugiAdressOIB>
    <izvorni_sadrzaj>PET-PROM d.o.o., OIB 67247311476, Vrtni put 5, 10000 Zagreb</izvorni_sadrzaj>
    <derivirana_varijabla naziv="DomainObject.Predmet.StrankaIDrugiAdressOIB_1">PET-PROM d.o.o., OIB 67247311476, Vrtni put 5, 10000 Zagreb</derivirana_varijabla>
  </DomainObject.Predmet.StrankaIDrugiAdressOIB>
  <DomainObject.Predmet.ProtustrankaIDrugiAdressOIB>
    <izvorni_sadrzaj>PET-PROM d.o.o., OIB 67247311476, Vrtni put 5, 10000 Zagreb</izvorni_sadrzaj>
    <derivirana_varijabla naziv="DomainObject.Predmet.ProtustrankaIDrugiAdressOIB_1">PET-PROM d.o.o., OIB 67247311476, Vrtni put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PET-PROM d.o.o.</item>
      <item>PET-PROM d.o.o.</item>
      <item>Ivan Presečan</item>
      <item>Zvonko Jugović</item>
      <item>ODVJETNIČKO DRUŠTVO ČERIN, MAR I PARTNERI d.o.o.</item>
      <item>HRVOJE ČIPČIĆ-BRAGADIN</item>
    </izvorni_sadrzaj>
    <derivirana_varijabla naziv="DomainObject.Predmet.SudioniciListNaziv_1">
      <item>PET-PROM d.o.o.</item>
      <item>PET-PROM d.o.o.</item>
      <item>Ivan Presečan</item>
      <item>Zvonko Jugović</item>
      <item>ODVJETNIČKO DRUŠTVO ČERIN, MAR I PARTNERI d.o.o.</item>
      <item>HRVOJE ČIPČIĆ-BRAGADIN</item>
    </derivirana_varijabla>
  </DomainObject.Predmet.SudioniciListNaziv>
  <DomainObject.Predmet.SudioniciListAdressOIB>
    <izvorni_sadrzaj>
      <item>PET-PROM d.o.o., OIB 67247311476, Vrtni put 5,10000 Zagreb</item>
      <item>PET-PROM d.o.o., OIB 67247311476, Vrtni put 5,10000 Zagreb</item>
      <item>Ivan Presečan, Udbinje 56,47000 Karlovac</item>
      <item>Zvonko Jugović, Borčec 89,10000 Zagreb</item>
      <item>ODVJETNIČKO DRUŠTVO ČERIN, MAR I PARTNERI d.o.o., OIB 65986891408, Jurišićeva 9,10000 Zagreb</item>
      <item>HRVOJE ČIPČIĆ-BRAGADIN, Masarykova 15,10000 Zagreb</item>
    </izvorni_sadrzaj>
    <derivirana_varijabla naziv="DomainObject.Predmet.SudioniciListAdressOIB_1">
      <item>PET-PROM d.o.o., OIB 67247311476, Vrtni put 5,10000 Zagreb</item>
      <item>PET-PROM d.o.o., OIB 67247311476, Vrtni put 5,10000 Zagreb</item>
      <item>Ivan Presečan, Udbinje 56,47000 Karlovac</item>
      <item>Zvonko Jugović, Borčec 89,10000 Zagreb</item>
      <item>ODVJETNIČKO DRUŠTVO ČERIN, MAR I PARTNERI d.o.o., OIB 65986891408, Jurišićeva 9,10000 Zagreb</item>
      <item>HRVOJE ČIPČIĆ-BRAGADIN, Masarykova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67247311476</item>
      <item>, OIB 67247311476</item>
      <item>, OIB null</item>
      <item>, OIB null</item>
      <item>, OIB 65986891408</item>
      <item>, OIB null</item>
    </izvorni_sadrzaj>
    <derivirana_varijabla naziv="DomainObject.Predmet.SudioniciListNazivOIB_1">
      <item>, OIB 67247311476</item>
      <item>, OIB 67247311476</item>
      <item>, OIB null</item>
      <item>, OIB null</item>
      <item>, OIB 65986891408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8D0E71-0C08-4CEA-BFDC-6D28A98F67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Galija</properties:Company>
  <properties:Pages>25</properties:Pages>
  <properties:Words>5303</properties:Words>
  <properties:Characters>35831</properties:Characters>
  <properties:Lines>3174</properties:Lines>
  <properties:Paragraphs>2346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Predsjednik vijeća otvara raspravu i objavljuje da je predmet današnjeg ročišta ispitivanje prijavljenih tražbina prema iznosima i isplatnom redu kako su unesene u tablicu koju je sastavio stečajni upravitelj i koje tablice su sukladno odredbi članka 174</vt:lpstr>
    </vt:vector>
  </properties:TitlesOfParts>
  <properties:LinksUpToDate>false</properties:LinksUpToDate>
  <properties:CharactersWithSpaces>39487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2018-04-11T10:58:00Z</dcterms:created>
  <dc:creator>Andrea Galic</dc:creator>
  <cp:lastModifiedBy>Valentina Delač</cp:lastModifiedBy>
  <cp:lastPrinted>2018-04-11T10:58:00Z</cp:lastPrinted>
  <dcterms:modified xmlns:xsi="http://www.w3.org/2001/XMLSchema-instance" xsi:type="dcterms:W3CDTF">2018-04-11T10:59:00Z</dcterms:modified>
  <cp:revision>3</cp:revision>
  <dc:title>Predsjednik vijeća otvara raspravu i objavljuje da je predmet današnjeg ročišta ispitivanje prijavljenih tražbina prema iznosima i isplatnom redu kako su unesene u tablicu koju je sastavio stečajni upravitelj i koje tablice su sukladno odredbi članka 174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(PET PROM Popis prava glasa.docx)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25</vt:i4>
  </prop:property>
</prop:Properties>
</file>