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c63c1" w14:paraId="80c63c1" w:rsidRDefault="00D443F5" w:rsidP="002B3828" w:rsidR="00D443F5">
      <w:pPr>
        <w15:collapsed w:val="false"/>
      </w:pPr>
      <w:bookmarkStart w:name="_GoBack" w:id="0"/>
      <w:bookmarkEnd w:id="0"/>
    </w:p>
    <w:p w:rsidRDefault="002A7450" w:rsidP="002B3828" w:rsidR="00D443F5">
      <w:r>
        <w:rPr>
          <w:noProof/>
        </w:rPr>
        <w:drawing>
          <wp:inline distR="0" distL="0" distB="0" distT="0">
            <wp:extent cy="960120" cx="716280"/>
            <wp:effectExtent b="0" r="7620" t="0" l="0"/>
            <wp:docPr descr="C:\Users\tslavicek\Desktop\Grb.png" name="Slika 1" id="1"/>
            <wp:cNvGraphicFramePr>
              <a:graphicFrameLocks noChangeAspect="true"/>
            </wp:cNvGraphicFramePr>
            <a:graphic>
              <a:graphicData uri="http://schemas.openxmlformats.org/drawingml/2006/picture">
                <pic:pic>
                  <pic:nvPicPr>
                    <pic:cNvPr descr="C:\Users\tslavicek\Desktop\Grb.png"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B81E77" w:rsidP="002B3828" w:rsidR="00B81E77"/>
    <w:p w:rsidRDefault="002B3828" w:rsidP="002B3828" w:rsidR="002B3828">
      <w:r>
        <w:t>REPUBLIKA HRVATSKA</w:t>
      </w:r>
    </w:p>
    <w:p w:rsidRDefault="002B3828" w:rsidP="002B3828" w:rsidR="002B3828">
      <w:r>
        <w:t xml:space="preserve">TRGOVAČKI SUD U ZAGREBU </w:t>
      </w:r>
    </w:p>
    <w:p w:rsidRDefault="002B3828" w:rsidP="002B3828" w:rsidR="002B3828">
      <w:r>
        <w:t xml:space="preserve">Zagreb, </w:t>
      </w:r>
      <w:proofErr w:type="spellStart"/>
      <w:r>
        <w:t>Amruševa</w:t>
      </w:r>
      <w:proofErr w:type="spellEnd"/>
      <w:r>
        <w:t xml:space="preserve"> 2/II</w:t>
      </w:r>
    </w:p>
    <w:p w:rsidRDefault="002B3828" w:rsidP="00BE4660" w:rsidR="002B3828">
      <w:r>
        <w:t xml:space="preserve">                                                                                                 </w:t>
      </w:r>
      <w:r>
        <w:tab/>
      </w:r>
      <w:r>
        <w:tab/>
      </w:r>
      <w:smartTag w:element="metricconverter" w:uri="urn:schemas-microsoft-com:office:smarttags">
        <w:smartTagPr>
          <w:attr w:val="12 St" w:name="ProductID"/>
        </w:smartTagPr>
        <w:r>
          <w:t>12 St</w:t>
        </w:r>
      </w:smartTag>
      <w:r w:rsidR="00C64FF6">
        <w:t xml:space="preserve"> 1094</w:t>
      </w:r>
      <w:r w:rsidR="00945EE2">
        <w:t>/201</w:t>
      </w:r>
      <w:r w:rsidR="00C64FF6">
        <w:t>2</w:t>
      </w:r>
    </w:p>
    <w:p w:rsidRDefault="003337F0" w:rsidP="000D52A0" w:rsidR="003337F0"/>
    <w:p w:rsidRDefault="002B3828" w:rsidP="002B3828" w:rsidR="002B3828">
      <w:pPr>
        <w:jc w:val="center"/>
      </w:pPr>
      <w:r>
        <w:t>Z  A  K  LJ  U  Č  A  K</w:t>
      </w:r>
    </w:p>
    <w:p w:rsidRDefault="00C64FF6" w:rsidP="002B3828" w:rsidR="00C64FF6">
      <w:pPr>
        <w:jc w:val="center"/>
      </w:pPr>
    </w:p>
    <w:p w:rsidRDefault="00C64FF6" w:rsidP="00C64FF6" w:rsidR="001C4B2C">
      <w:pPr>
        <w:jc w:val="both"/>
      </w:pPr>
      <w:r>
        <w:t xml:space="preserve">Trgovački sud u Zagrebu po sucu Nini Radiću kao stečajnom sucu u stečajnom postupku nad, JARUŠČICA PROJEKT d.o.o. za poslovanje nekretninama, Zagreb, </w:t>
      </w:r>
      <w:proofErr w:type="spellStart"/>
      <w:r>
        <w:t>Jaruščica</w:t>
      </w:r>
      <w:proofErr w:type="spellEnd"/>
      <w:r>
        <w:t xml:space="preserve"> 7,MBS:080729411, OIB:02217546383</w:t>
      </w:r>
      <w:r w:rsidR="001C4B2C">
        <w:t xml:space="preserve">, </w:t>
      </w:r>
      <w:r w:rsidR="00581992">
        <w:t>11</w:t>
      </w:r>
      <w:r w:rsidR="001C4B2C">
        <w:t xml:space="preserve">. </w:t>
      </w:r>
      <w:r w:rsidR="00581992">
        <w:t>prosinca</w:t>
      </w:r>
      <w:r w:rsidR="001C4B2C">
        <w:t xml:space="preserve">  201</w:t>
      </w:r>
      <w:r w:rsidR="003335C9">
        <w:t>5</w:t>
      </w:r>
      <w:r w:rsidR="001C4B2C">
        <w:t>. godine,</w:t>
      </w:r>
    </w:p>
    <w:p w:rsidRDefault="001C4B2C" w:rsidP="002B3828" w:rsidR="001C4B2C">
      <w:pPr>
        <w:jc w:val="both"/>
      </w:pPr>
    </w:p>
    <w:p w:rsidRDefault="00D443F5" w:rsidP="002B3828" w:rsidR="00D443F5">
      <w:pPr>
        <w:jc w:val="center"/>
      </w:pPr>
    </w:p>
    <w:p w:rsidRDefault="002B3828" w:rsidP="002B3828" w:rsidR="002B3828">
      <w:pPr>
        <w:jc w:val="center"/>
      </w:pPr>
      <w:r>
        <w:t xml:space="preserve">z  a  k  </w:t>
      </w:r>
      <w:proofErr w:type="spellStart"/>
      <w:r>
        <w:t>lj</w:t>
      </w:r>
      <w:proofErr w:type="spellEnd"/>
      <w:r>
        <w:t xml:space="preserve">  u  č  i  o      j   e</w:t>
      </w:r>
    </w:p>
    <w:p w:rsidRDefault="002B3828" w:rsidP="002B3828" w:rsidR="002B3828" w:rsidRPr="006100EF">
      <w:pPr>
        <w:jc w:val="both"/>
      </w:pPr>
    </w:p>
    <w:p w:rsidRDefault="00033A83" w:rsidP="001C4B2C" w:rsidR="00581992">
      <w:pPr>
        <w:jc w:val="both"/>
      </w:pPr>
      <w:r w:rsidRPr="00623CE3">
        <w:t xml:space="preserve">      </w:t>
      </w:r>
      <w:r w:rsidR="00D7560D" w:rsidRPr="00623CE3">
        <w:t xml:space="preserve">I   Nalaže se računovodstvu suda da </w:t>
      </w:r>
      <w:r w:rsidR="00382DCD" w:rsidRPr="00623CE3">
        <w:t xml:space="preserve">sa depozitnog računa suda u ovom predmetu </w:t>
      </w:r>
      <w:r w:rsidR="00581992">
        <w:t>uplaćeni iznos jamčevine</w:t>
      </w:r>
    </w:p>
    <w:p w:rsidRDefault="00581992" w:rsidP="00FD3476" w:rsidR="00FD3476">
      <w:pPr>
        <w:pStyle w:val="Odlomakpopisa"/>
        <w:numPr>
          <w:ilvl w:val="0"/>
          <w:numId w:val="10"/>
        </w:numPr>
        <w:jc w:val="both"/>
      </w:pPr>
      <w:r>
        <w:t xml:space="preserve">u  visini od 46.000,00 ( </w:t>
      </w:r>
      <w:proofErr w:type="spellStart"/>
      <w:r>
        <w:t>četerdesetšettisućakn</w:t>
      </w:r>
      <w:proofErr w:type="spellEnd"/>
      <w:r>
        <w:t xml:space="preserve">) kn za Drago Ćosić od </w:t>
      </w:r>
      <w:proofErr w:type="spellStart"/>
      <w:r>
        <w:t>nalogodavatelj</w:t>
      </w:r>
      <w:proofErr w:type="spellEnd"/>
      <w:r>
        <w:t xml:space="preserve"> Siniša </w:t>
      </w:r>
      <w:proofErr w:type="spellStart"/>
      <w:r>
        <w:t>Hrg</w:t>
      </w:r>
      <w:proofErr w:type="spellEnd"/>
      <w:r>
        <w:t xml:space="preserve"> vrati na račun uplatitelja ,</w:t>
      </w:r>
    </w:p>
    <w:p w:rsidRDefault="00581992" w:rsidP="00581992" w:rsidR="00581992">
      <w:pPr>
        <w:pStyle w:val="Odlomakpopisa"/>
        <w:numPr>
          <w:ilvl w:val="0"/>
          <w:numId w:val="10"/>
        </w:numPr>
        <w:jc w:val="both"/>
      </w:pPr>
      <w:r>
        <w:t>u visini od 46.700,00 (</w:t>
      </w:r>
      <w:proofErr w:type="spellStart"/>
      <w:r>
        <w:t>četerdesetšesttisućasedamstokn</w:t>
      </w:r>
      <w:proofErr w:type="spellEnd"/>
      <w:r>
        <w:t xml:space="preserve">) kn za Željko </w:t>
      </w:r>
      <w:proofErr w:type="spellStart"/>
      <w:r>
        <w:t>Kuprešak</w:t>
      </w:r>
      <w:proofErr w:type="spellEnd"/>
      <w:r>
        <w:t>, vrati na račun uplatitelja,</w:t>
      </w:r>
    </w:p>
    <w:p w:rsidRDefault="00581992" w:rsidP="001C4B2C" w:rsidR="00581992">
      <w:pPr>
        <w:pStyle w:val="Odlomakpopisa"/>
        <w:numPr>
          <w:ilvl w:val="0"/>
          <w:numId w:val="10"/>
        </w:numPr>
        <w:jc w:val="both"/>
      </w:pPr>
      <w:r>
        <w:t>u visini od 49.000,00 (</w:t>
      </w:r>
      <w:proofErr w:type="spellStart"/>
      <w:r>
        <w:t>četerdesetdevettisućakn</w:t>
      </w:r>
      <w:proofErr w:type="spellEnd"/>
      <w:r>
        <w:t>) kn za Damir Petričević vrati na račun uplatitelja.</w:t>
      </w:r>
    </w:p>
    <w:p w:rsidRDefault="00F61AEF" w:rsidP="00F61AEF" w:rsidR="00F61AEF"/>
    <w:p w:rsidRDefault="00F61AEF" w:rsidP="00F61AEF" w:rsidR="00F61AEF" w:rsidRPr="006100EF">
      <w:pPr>
        <w:jc w:val="center"/>
      </w:pPr>
      <w:r w:rsidRPr="006100EF">
        <w:t>O</w:t>
      </w:r>
      <w:r>
        <w:t xml:space="preserve"> </w:t>
      </w:r>
      <w:r w:rsidRPr="006100EF">
        <w:t>b</w:t>
      </w:r>
      <w:r>
        <w:t xml:space="preserve">  </w:t>
      </w:r>
      <w:r w:rsidRPr="006100EF">
        <w:t>r</w:t>
      </w:r>
      <w:r>
        <w:t xml:space="preserve">  </w:t>
      </w:r>
      <w:r w:rsidRPr="006100EF">
        <w:t>a</w:t>
      </w:r>
      <w:r>
        <w:t xml:space="preserve">  </w:t>
      </w:r>
      <w:r w:rsidRPr="006100EF">
        <w:t>z</w:t>
      </w:r>
      <w:r>
        <w:t xml:space="preserve">  </w:t>
      </w:r>
      <w:r w:rsidRPr="006100EF">
        <w:t>l</w:t>
      </w:r>
      <w:r>
        <w:t xml:space="preserve">  </w:t>
      </w:r>
      <w:r w:rsidRPr="006100EF">
        <w:t>o</w:t>
      </w:r>
      <w:r>
        <w:t xml:space="preserve">  </w:t>
      </w:r>
      <w:r w:rsidRPr="006100EF">
        <w:t>ž</w:t>
      </w:r>
      <w:r>
        <w:t xml:space="preserve">  </w:t>
      </w:r>
      <w:r w:rsidRPr="006100EF">
        <w:t>e</w:t>
      </w:r>
      <w:r>
        <w:t xml:space="preserve">  </w:t>
      </w:r>
      <w:r w:rsidRPr="006100EF">
        <w:t>n</w:t>
      </w:r>
      <w:r>
        <w:t xml:space="preserve"> </w:t>
      </w:r>
      <w:r w:rsidRPr="006100EF">
        <w:t>j</w:t>
      </w:r>
      <w:r>
        <w:t xml:space="preserve">  </w:t>
      </w:r>
      <w:r w:rsidRPr="006100EF">
        <w:t>e</w:t>
      </w:r>
    </w:p>
    <w:p w:rsidRDefault="002C041E" w:rsidP="00F61AEF" w:rsidR="002C041E">
      <w:pPr>
        <w:jc w:val="both"/>
      </w:pPr>
    </w:p>
    <w:p w:rsidRDefault="002C041E" w:rsidP="00F61AEF" w:rsidR="002C041E">
      <w:pPr>
        <w:jc w:val="both"/>
      </w:pPr>
      <w:r>
        <w:t xml:space="preserve">Radi sudjelovanja na ročištu za dražbu </w:t>
      </w:r>
      <w:r w:rsidR="00581992">
        <w:t>01</w:t>
      </w:r>
      <w:r>
        <w:t xml:space="preserve">. </w:t>
      </w:r>
      <w:r w:rsidR="00581992">
        <w:t>12</w:t>
      </w:r>
      <w:r>
        <w:t>. 201</w:t>
      </w:r>
      <w:r w:rsidR="003335C9">
        <w:t>5</w:t>
      </w:r>
      <w:r>
        <w:t xml:space="preserve">., godine </w:t>
      </w:r>
      <w:r w:rsidR="00382DCD">
        <w:t xml:space="preserve">izvršena je uplata jamčevine u visini </w:t>
      </w:r>
      <w:r w:rsidR="00581992">
        <w:t xml:space="preserve">iz izreke. </w:t>
      </w:r>
      <w:r w:rsidR="00382DCD">
        <w:t xml:space="preserve"> Budući uplatitelj</w:t>
      </w:r>
      <w:r w:rsidR="00581992">
        <w:t>i</w:t>
      </w:r>
      <w:r w:rsidR="00382DCD">
        <w:t xml:space="preserve"> ni</w:t>
      </w:r>
      <w:r w:rsidR="00581992">
        <w:t>su</w:t>
      </w:r>
      <w:r w:rsidR="00382DCD">
        <w:t xml:space="preserve"> stek</w:t>
      </w:r>
      <w:r w:rsidR="00581992">
        <w:t>li</w:t>
      </w:r>
      <w:r w:rsidR="00382DCD">
        <w:t xml:space="preserve"> svojstvo kupca ima</w:t>
      </w:r>
      <w:r w:rsidR="00581992">
        <w:t>ju</w:t>
      </w:r>
      <w:r w:rsidR="00382DCD">
        <w:t xml:space="preserve"> pravo na povrat jamčevine i temeljem navedenog nalaže se računovodstvu suda postupiti kao u izreci ovog zaključka.</w:t>
      </w:r>
      <w:r w:rsidR="002900F2">
        <w:t xml:space="preserve"> U zaključku o prodaji navedeno je da se jamčevina vraća isključivo na račun uplatitelja. </w:t>
      </w:r>
    </w:p>
    <w:p w:rsidRDefault="00F61AEF" w:rsidP="00F61AEF" w:rsidR="00F61AEF" w:rsidRPr="006100EF">
      <w:pPr>
        <w:jc w:val="both"/>
      </w:pPr>
    </w:p>
    <w:p w:rsidRDefault="00F61AEF" w:rsidP="00F61AEF" w:rsidR="00F61AEF">
      <w:pPr>
        <w:jc w:val="center"/>
      </w:pPr>
      <w:r w:rsidRPr="006100EF">
        <w:t xml:space="preserve">U Zagrebu, </w:t>
      </w:r>
      <w:r w:rsidR="00581992">
        <w:t>11</w:t>
      </w:r>
      <w:r w:rsidRPr="006100EF">
        <w:t xml:space="preserve">. </w:t>
      </w:r>
      <w:r w:rsidR="00581992">
        <w:t>Prosinca 2</w:t>
      </w:r>
      <w:r w:rsidRPr="006100EF">
        <w:t>0</w:t>
      </w:r>
      <w:r>
        <w:t>1</w:t>
      </w:r>
      <w:r w:rsidR="003335C9">
        <w:t>5</w:t>
      </w:r>
      <w:r w:rsidRPr="006100EF">
        <w:t>. godine</w:t>
      </w:r>
    </w:p>
    <w:p w:rsidRDefault="00F61AEF" w:rsidP="00F61AEF" w:rsidR="00F61AEF">
      <w:pPr>
        <w:jc w:val="center"/>
      </w:pPr>
    </w:p>
    <w:p w:rsidRDefault="00F61AEF" w:rsidP="00F61AEF" w:rsidR="00F61AEF" w:rsidRPr="006100EF">
      <w:pPr>
        <w:jc w:val="both"/>
      </w:pPr>
      <w:r>
        <w:t xml:space="preserve">                                                                                                </w:t>
      </w:r>
      <w:r w:rsidRPr="006100EF">
        <w:t xml:space="preserve">    STEČAJNI SUDAC:</w:t>
      </w:r>
    </w:p>
    <w:p w:rsidRDefault="00F61AEF" w:rsidP="00F61AEF" w:rsidR="00F61AEF" w:rsidRPr="006100EF">
      <w:pPr>
        <w:jc w:val="both"/>
      </w:pPr>
      <w:r w:rsidRPr="006100EF">
        <w:t xml:space="preserve">                                                                                                </w:t>
      </w:r>
      <w:r>
        <w:t xml:space="preserve">   </w:t>
      </w:r>
      <w:r w:rsidRPr="006100EF">
        <w:t xml:space="preserve"> NINO RADIĆ</w:t>
      </w:r>
      <w:r w:rsidR="005D1C17">
        <w:t xml:space="preserve">  </w:t>
      </w:r>
      <w:r w:rsidR="00D84ED7">
        <w:t xml:space="preserve">v.r. </w:t>
      </w:r>
      <w:r w:rsidR="005D1C17">
        <w:t xml:space="preserve"> </w:t>
      </w:r>
      <w:r>
        <w:t xml:space="preserve">     </w:t>
      </w:r>
    </w:p>
    <w:p w:rsidRDefault="00F61AEF" w:rsidP="00F61AEF" w:rsidR="00F61AEF">
      <w:pPr>
        <w:jc w:val="both"/>
      </w:pPr>
    </w:p>
    <w:p w:rsidRDefault="00F61AEF" w:rsidR="00A061BD">
      <w:r>
        <w:t xml:space="preserve">POUKA: Protiv zaključka žalba nije dopuštena ( </w:t>
      </w:r>
      <w:proofErr w:type="spellStart"/>
      <w:r>
        <w:t>čl</w:t>
      </w:r>
      <w:proofErr w:type="spellEnd"/>
      <w:r>
        <w:t xml:space="preserve"> </w:t>
      </w:r>
      <w:smartTag w:element="metricconverter" w:uri="urn:schemas-microsoft-com:office:smarttags">
        <w:smartTagPr>
          <w:attr w:val="11. st" w:name="ProductID"/>
        </w:smartTagPr>
        <w:r>
          <w:t>11. st</w:t>
        </w:r>
      </w:smartTag>
      <w:r>
        <w:t>. (9) Stečajnog zakona).</w:t>
      </w:r>
      <w:r>
        <w:tab/>
      </w:r>
      <w:r>
        <w:tab/>
      </w:r>
      <w:r>
        <w:tab/>
      </w:r>
      <w:r w:rsidR="00346C24">
        <w:tab/>
      </w:r>
      <w:r w:rsidR="0051655C">
        <w:t xml:space="preserve">    </w:t>
      </w:r>
      <w:r w:rsidR="00A061BD">
        <w:t xml:space="preserve">   </w:t>
      </w:r>
    </w:p>
    <w:p w:rsidRDefault="00A061BD" w:rsidP="00A061BD" w:rsidR="00A061BD">
      <w:pPr>
        <w:ind w:firstLine="708" w:left="4956"/>
      </w:pPr>
      <w:r>
        <w:t xml:space="preserve">  Za točnost </w:t>
      </w:r>
      <w:proofErr w:type="spellStart"/>
      <w:r>
        <w:t>otpravka</w:t>
      </w:r>
      <w:proofErr w:type="spellEnd"/>
      <w:r>
        <w:t xml:space="preserve">: </w:t>
      </w:r>
    </w:p>
    <w:p w:rsidRDefault="00A061BD" w:rsidR="00A061BD">
      <w:r>
        <w:tab/>
      </w:r>
      <w:r>
        <w:tab/>
      </w:r>
      <w:r>
        <w:tab/>
      </w:r>
      <w:r>
        <w:tab/>
      </w:r>
      <w:r>
        <w:tab/>
      </w:r>
      <w:r>
        <w:tab/>
        <w:t xml:space="preserve">                        Tatjana Slaviček </w:t>
      </w:r>
    </w:p>
    <w:p w:rsidRDefault="0051655C" w:rsidR="0051655C"/>
    <w:sectPr w:rsidR="0051655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D1722"/>
    <w:multiLevelType w:val="hybridMultilevel"/>
    <w:tmpl w:val="5B6EFE1A"/>
    <w:lvl w:tplc="A304697C" w:ilvl="0">
      <w:start w:val="4"/>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1">
    <w:nsid w:val="1B886DEF"/>
    <w:multiLevelType w:val="hybridMultilevel"/>
    <w:tmpl w:val="397E043C"/>
    <w:lvl w:tplc="3838264A" w:ilvl="0">
      <w:start w:val="8"/>
      <w:numFmt w:val="decimal"/>
      <w:lvlText w:val="%1."/>
      <w:lvlJc w:val="left"/>
      <w:pPr>
        <w:tabs>
          <w:tab w:pos="900" w:val="num"/>
        </w:tabs>
        <w:ind w:hanging="360" w:left="900"/>
      </w:pPr>
      <w:rPr>
        <w:rFonts w:hint="default"/>
      </w:rPr>
    </w:lvl>
    <w:lvl w:tentative="true" w:tplc="041A0019" w:ilvl="1">
      <w:start w:val="1"/>
      <w:numFmt w:val="lowerLetter"/>
      <w:lvlText w:val="%2."/>
      <w:lvlJc w:val="left"/>
      <w:pPr>
        <w:tabs>
          <w:tab w:pos="1620" w:val="num"/>
        </w:tabs>
        <w:ind w:hanging="360" w:left="1620"/>
      </w:pPr>
    </w:lvl>
    <w:lvl w:tentative="true" w:tplc="041A001B" w:ilvl="2">
      <w:start w:val="1"/>
      <w:numFmt w:val="lowerRoman"/>
      <w:lvlText w:val="%3."/>
      <w:lvlJc w:val="right"/>
      <w:pPr>
        <w:tabs>
          <w:tab w:pos="2340" w:val="num"/>
        </w:tabs>
        <w:ind w:hanging="180" w:left="2340"/>
      </w:pPr>
    </w:lvl>
    <w:lvl w:tentative="true" w:tplc="041A000F" w:ilvl="3">
      <w:start w:val="1"/>
      <w:numFmt w:val="decimal"/>
      <w:lvlText w:val="%4."/>
      <w:lvlJc w:val="left"/>
      <w:pPr>
        <w:tabs>
          <w:tab w:pos="3060" w:val="num"/>
        </w:tabs>
        <w:ind w:hanging="360" w:left="3060"/>
      </w:pPr>
    </w:lvl>
    <w:lvl w:tentative="true" w:tplc="041A0019" w:ilvl="4">
      <w:start w:val="1"/>
      <w:numFmt w:val="lowerLetter"/>
      <w:lvlText w:val="%5."/>
      <w:lvlJc w:val="left"/>
      <w:pPr>
        <w:tabs>
          <w:tab w:pos="3780" w:val="num"/>
        </w:tabs>
        <w:ind w:hanging="360" w:left="3780"/>
      </w:pPr>
    </w:lvl>
    <w:lvl w:tentative="true" w:tplc="041A001B" w:ilvl="5">
      <w:start w:val="1"/>
      <w:numFmt w:val="lowerRoman"/>
      <w:lvlText w:val="%6."/>
      <w:lvlJc w:val="right"/>
      <w:pPr>
        <w:tabs>
          <w:tab w:pos="4500" w:val="num"/>
        </w:tabs>
        <w:ind w:hanging="180" w:left="4500"/>
      </w:pPr>
    </w:lvl>
    <w:lvl w:tentative="true" w:tplc="041A000F" w:ilvl="6">
      <w:start w:val="1"/>
      <w:numFmt w:val="decimal"/>
      <w:lvlText w:val="%7."/>
      <w:lvlJc w:val="left"/>
      <w:pPr>
        <w:tabs>
          <w:tab w:pos="5220" w:val="num"/>
        </w:tabs>
        <w:ind w:hanging="360" w:left="5220"/>
      </w:pPr>
    </w:lvl>
    <w:lvl w:tentative="true" w:tplc="041A0019" w:ilvl="7">
      <w:start w:val="1"/>
      <w:numFmt w:val="lowerLetter"/>
      <w:lvlText w:val="%8."/>
      <w:lvlJc w:val="left"/>
      <w:pPr>
        <w:tabs>
          <w:tab w:pos="5940" w:val="num"/>
        </w:tabs>
        <w:ind w:hanging="360" w:left="5940"/>
      </w:pPr>
    </w:lvl>
    <w:lvl w:tentative="true" w:tplc="041A001B" w:ilvl="8">
      <w:start w:val="1"/>
      <w:numFmt w:val="lowerRoman"/>
      <w:lvlText w:val="%9."/>
      <w:lvlJc w:val="right"/>
      <w:pPr>
        <w:tabs>
          <w:tab w:pos="6660" w:val="num"/>
        </w:tabs>
        <w:ind w:hanging="180" w:left="6660"/>
      </w:pPr>
    </w:lvl>
  </w:abstractNum>
  <w:abstractNum w:abstractNumId="2">
    <w:nsid w:val="25852A0C"/>
    <w:multiLevelType w:val="hybridMultilevel"/>
    <w:tmpl w:val="A0DA6F8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B72357"/>
    <w:multiLevelType w:val="hybridMultilevel"/>
    <w:tmpl w:val="6F8CC3E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7772AE4"/>
    <w:multiLevelType w:val="hybridMultilevel"/>
    <w:tmpl w:val="45CAB81E"/>
    <w:lvl w:tplc="2480AA9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5BAF0C8B"/>
    <w:multiLevelType w:val="hybridMultilevel"/>
    <w:tmpl w:val="F6DA8CD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60C401AD"/>
    <w:multiLevelType w:val="hybridMultilevel"/>
    <w:tmpl w:val="981E35B6"/>
    <w:lvl w:tplc="B97C756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E627D97"/>
    <w:multiLevelType w:val="hybridMultilevel"/>
    <w:tmpl w:val="BC78E3E6"/>
    <w:lvl w:tplc="6F266C9A" w:ilvl="0">
      <w:start w:val="3"/>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8">
    <w:nsid w:val="78DE32E0"/>
    <w:multiLevelType w:val="hybridMultilevel"/>
    <w:tmpl w:val="011A8B82"/>
    <w:lvl w:tplc="F516F9FC" w:ilvl="0">
      <w:start w:val="1"/>
      <w:numFmt w:val="decimal"/>
      <w:lvlText w:val="%1."/>
      <w:lvlJc w:val="left"/>
      <w:pPr>
        <w:tabs>
          <w:tab w:pos="420" w:val="num"/>
        </w:tabs>
        <w:ind w:hanging="360" w:left="420"/>
      </w:pPr>
      <w:rPr>
        <w:rFonts w:hint="default"/>
      </w:rPr>
    </w:lvl>
    <w:lvl w:tentative="true" w:tplc="041A0019" w:ilvl="1">
      <w:start w:val="1"/>
      <w:numFmt w:val="lowerLetter"/>
      <w:lvlText w:val="%2."/>
      <w:lvlJc w:val="left"/>
      <w:pPr>
        <w:tabs>
          <w:tab w:pos="1140" w:val="num"/>
        </w:tabs>
        <w:ind w:hanging="360" w:left="1140"/>
      </w:pPr>
    </w:lvl>
    <w:lvl w:tentative="true" w:tplc="041A001B" w:ilvl="2">
      <w:start w:val="1"/>
      <w:numFmt w:val="lowerRoman"/>
      <w:lvlText w:val="%3."/>
      <w:lvlJc w:val="right"/>
      <w:pPr>
        <w:tabs>
          <w:tab w:pos="1860" w:val="num"/>
        </w:tabs>
        <w:ind w:hanging="180" w:left="1860"/>
      </w:pPr>
    </w:lvl>
    <w:lvl w:tentative="true" w:tplc="041A000F" w:ilvl="3">
      <w:start w:val="1"/>
      <w:numFmt w:val="decimal"/>
      <w:lvlText w:val="%4."/>
      <w:lvlJc w:val="left"/>
      <w:pPr>
        <w:tabs>
          <w:tab w:pos="2580" w:val="num"/>
        </w:tabs>
        <w:ind w:hanging="360" w:left="2580"/>
      </w:pPr>
    </w:lvl>
    <w:lvl w:tentative="true" w:tplc="041A0019" w:ilvl="4">
      <w:start w:val="1"/>
      <w:numFmt w:val="lowerLetter"/>
      <w:lvlText w:val="%5."/>
      <w:lvlJc w:val="left"/>
      <w:pPr>
        <w:tabs>
          <w:tab w:pos="3300" w:val="num"/>
        </w:tabs>
        <w:ind w:hanging="360" w:left="3300"/>
      </w:pPr>
    </w:lvl>
    <w:lvl w:tentative="true" w:tplc="041A001B" w:ilvl="5">
      <w:start w:val="1"/>
      <w:numFmt w:val="lowerRoman"/>
      <w:lvlText w:val="%6."/>
      <w:lvlJc w:val="right"/>
      <w:pPr>
        <w:tabs>
          <w:tab w:pos="4020" w:val="num"/>
        </w:tabs>
        <w:ind w:hanging="180" w:left="4020"/>
      </w:pPr>
    </w:lvl>
    <w:lvl w:tentative="true" w:tplc="041A000F" w:ilvl="6">
      <w:start w:val="1"/>
      <w:numFmt w:val="decimal"/>
      <w:lvlText w:val="%7."/>
      <w:lvlJc w:val="left"/>
      <w:pPr>
        <w:tabs>
          <w:tab w:pos="4740" w:val="num"/>
        </w:tabs>
        <w:ind w:hanging="360" w:left="4740"/>
      </w:pPr>
    </w:lvl>
    <w:lvl w:tentative="true" w:tplc="041A0019" w:ilvl="7">
      <w:start w:val="1"/>
      <w:numFmt w:val="lowerLetter"/>
      <w:lvlText w:val="%8."/>
      <w:lvlJc w:val="left"/>
      <w:pPr>
        <w:tabs>
          <w:tab w:pos="5460" w:val="num"/>
        </w:tabs>
        <w:ind w:hanging="360" w:left="5460"/>
      </w:pPr>
    </w:lvl>
    <w:lvl w:tentative="true" w:tplc="041A001B" w:ilvl="8">
      <w:start w:val="1"/>
      <w:numFmt w:val="lowerRoman"/>
      <w:lvlText w:val="%9."/>
      <w:lvlJc w:val="right"/>
      <w:pPr>
        <w:tabs>
          <w:tab w:pos="6180" w:val="num"/>
        </w:tabs>
        <w:ind w:hanging="180" w:left="6180"/>
      </w:pPr>
    </w:lvl>
  </w:abstractNum>
  <w:abstractNum w:abstractNumId="9">
    <w:nsid w:val="7C3A2034"/>
    <w:multiLevelType w:val="hybridMultilevel"/>
    <w:tmpl w:val="2B4079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6"/>
  </w:num>
  <w:num w:numId="3">
    <w:abstractNumId w:val="0"/>
  </w:num>
  <w:num w:numId="4">
    <w:abstractNumId w:val="7"/>
  </w:num>
  <w:num w:numId="5">
    <w:abstractNumId w:val="8"/>
  </w:num>
  <w:num w:numId="6">
    <w:abstractNumId w:val="3"/>
  </w:num>
  <w:num w:numId="7">
    <w:abstractNumId w:val="2"/>
  </w:num>
  <w:num w:numId="8">
    <w:abstractNumId w:val="9"/>
  </w:num>
  <w:num w:numId="9">
    <w:abstractNumId w:val="5"/>
  </w:num>
  <w:num w:numId="1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627B"/>
    <w:rsid w:val="00001DD2"/>
    <w:rsid w:val="00033A83"/>
    <w:rsid w:val="000809B1"/>
    <w:rsid w:val="00085E04"/>
    <w:rsid w:val="000B3959"/>
    <w:rsid w:val="000C6537"/>
    <w:rsid w:val="000D52A0"/>
    <w:rsid w:val="00100BFE"/>
    <w:rsid w:val="001161AC"/>
    <w:rsid w:val="001371A7"/>
    <w:rsid w:val="0016353C"/>
    <w:rsid w:val="0017125E"/>
    <w:rsid w:val="001751D6"/>
    <w:rsid w:val="00197DE9"/>
    <w:rsid w:val="001C4B2C"/>
    <w:rsid w:val="001D060A"/>
    <w:rsid w:val="002033AE"/>
    <w:rsid w:val="00277060"/>
    <w:rsid w:val="002900F2"/>
    <w:rsid w:val="002A7450"/>
    <w:rsid w:val="002B3828"/>
    <w:rsid w:val="002C041E"/>
    <w:rsid w:val="002C66AD"/>
    <w:rsid w:val="002D682D"/>
    <w:rsid w:val="00313E2D"/>
    <w:rsid w:val="00327AE7"/>
    <w:rsid w:val="003335C9"/>
    <w:rsid w:val="003337F0"/>
    <w:rsid w:val="00346C24"/>
    <w:rsid w:val="00382DCD"/>
    <w:rsid w:val="0039078A"/>
    <w:rsid w:val="003A5451"/>
    <w:rsid w:val="003B39C9"/>
    <w:rsid w:val="003D7BF1"/>
    <w:rsid w:val="004054EC"/>
    <w:rsid w:val="00407EF7"/>
    <w:rsid w:val="00433CF3"/>
    <w:rsid w:val="00466C92"/>
    <w:rsid w:val="004678B9"/>
    <w:rsid w:val="004C2BBC"/>
    <w:rsid w:val="004D751A"/>
    <w:rsid w:val="004E0C54"/>
    <w:rsid w:val="005113C1"/>
    <w:rsid w:val="0051655C"/>
    <w:rsid w:val="0054246D"/>
    <w:rsid w:val="005549B6"/>
    <w:rsid w:val="00581992"/>
    <w:rsid w:val="005A35CA"/>
    <w:rsid w:val="005D1C17"/>
    <w:rsid w:val="005D647C"/>
    <w:rsid w:val="006023FF"/>
    <w:rsid w:val="00612B89"/>
    <w:rsid w:val="00612DC4"/>
    <w:rsid w:val="00620C8D"/>
    <w:rsid w:val="00623CE3"/>
    <w:rsid w:val="00633D8E"/>
    <w:rsid w:val="00636142"/>
    <w:rsid w:val="006474FF"/>
    <w:rsid w:val="006609B6"/>
    <w:rsid w:val="006B17C4"/>
    <w:rsid w:val="006D733E"/>
    <w:rsid w:val="00726A2E"/>
    <w:rsid w:val="00735803"/>
    <w:rsid w:val="00755595"/>
    <w:rsid w:val="00773416"/>
    <w:rsid w:val="007A7B98"/>
    <w:rsid w:val="007B6ABA"/>
    <w:rsid w:val="007D24E3"/>
    <w:rsid w:val="007E0E89"/>
    <w:rsid w:val="00844AC3"/>
    <w:rsid w:val="0085414B"/>
    <w:rsid w:val="008E15D0"/>
    <w:rsid w:val="00930D28"/>
    <w:rsid w:val="0093781C"/>
    <w:rsid w:val="009435D9"/>
    <w:rsid w:val="00944343"/>
    <w:rsid w:val="00945EE2"/>
    <w:rsid w:val="009D4B36"/>
    <w:rsid w:val="009E5D9D"/>
    <w:rsid w:val="009F231A"/>
    <w:rsid w:val="009F25A0"/>
    <w:rsid w:val="00A061BD"/>
    <w:rsid w:val="00A2424A"/>
    <w:rsid w:val="00A70DA0"/>
    <w:rsid w:val="00A90012"/>
    <w:rsid w:val="00AA35CD"/>
    <w:rsid w:val="00AB4BB4"/>
    <w:rsid w:val="00AB4F82"/>
    <w:rsid w:val="00AC330E"/>
    <w:rsid w:val="00B0121C"/>
    <w:rsid w:val="00B73627"/>
    <w:rsid w:val="00B81E77"/>
    <w:rsid w:val="00B97D46"/>
    <w:rsid w:val="00BA4B5B"/>
    <w:rsid w:val="00BE4660"/>
    <w:rsid w:val="00C1340A"/>
    <w:rsid w:val="00C26923"/>
    <w:rsid w:val="00C452E0"/>
    <w:rsid w:val="00C64FF6"/>
    <w:rsid w:val="00C65844"/>
    <w:rsid w:val="00C66D84"/>
    <w:rsid w:val="00D32D80"/>
    <w:rsid w:val="00D443F5"/>
    <w:rsid w:val="00D6747C"/>
    <w:rsid w:val="00D7560D"/>
    <w:rsid w:val="00D84ED7"/>
    <w:rsid w:val="00E00E25"/>
    <w:rsid w:val="00E266C1"/>
    <w:rsid w:val="00E82657"/>
    <w:rsid w:val="00E96161"/>
    <w:rsid w:val="00F01448"/>
    <w:rsid w:val="00F40199"/>
    <w:rsid w:val="00F61AEF"/>
    <w:rsid w:val="00F72267"/>
    <w:rsid w:val="00FB4E3E"/>
    <w:rsid w:val="00FC46D3"/>
    <w:rsid w:val="00FD3476"/>
    <w:rsid w:val="00FE2A16"/>
    <w:rsid w:val="00FE627B"/>
    <w:rsid w:val="00FF59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E627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uiPriority w:val="22"/>
    <w:qFormat/>
    <w:rsid w:val="000B3959"/>
    <w:rPr>
      <w:b/>
      <w:bCs/>
    </w:rPr>
  </w:style>
  <w:style w:styleId="Tekstbalonia" w:type="paragraph">
    <w:name w:val="Balloon Text"/>
    <w:basedOn w:val="Normal"/>
    <w:link w:val="TekstbaloniaChar"/>
    <w:rsid w:val="00FC46D3"/>
    <w:rPr>
      <w:rFonts w:cs="Tahoma" w:hAnsi="Tahoma" w:ascii="Tahoma"/>
      <w:sz w:val="16"/>
      <w:szCs w:val="16"/>
    </w:rPr>
  </w:style>
  <w:style w:customStyle="true" w:styleId="TekstbaloniaChar" w:type="character">
    <w:name w:val="Tekst balončića Char"/>
    <w:basedOn w:val="Zadanifontodlomka"/>
    <w:link w:val="Tekstbalonia"/>
    <w:rsid w:val="00FC46D3"/>
    <w:rPr>
      <w:rFonts w:cs="Tahoma" w:hAnsi="Tahoma" w:ascii="Tahoma"/>
      <w:sz w:val="16"/>
      <w:szCs w:val="16"/>
    </w:rPr>
  </w:style>
  <w:style w:styleId="Odlomakpopisa" w:type="paragraph">
    <w:name w:val="List Paragraph"/>
    <w:basedOn w:val="Normal"/>
    <w:uiPriority w:val="34"/>
    <w:qFormat/>
    <w:rsid w:val="00581992"/>
    <w:pPr>
      <w:ind w:left="720"/>
      <w:contextualSpacing/>
    </w:pPr>
  </w:style>
  <w:style w:styleId="Tekstrezerviranogmjesta" w:type="character">
    <w:name w:val="Placeholder Text"/>
    <w:basedOn w:val="Zadanifontodlomka"/>
    <w:uiPriority w:val="99"/>
    <w:semiHidden/>
    <w:rsid w:val="00313E2D"/>
    <w:rPr>
      <w:color w:val="808080"/>
      <w:bdr w:space="0" w:sz="0" w:color="auto" w:val="none"/>
      <w:shd w:fill="auto" w:color="auto" w:val="clear"/>
    </w:rPr>
  </w:style>
  <w:style w:customStyle="true" w:styleId="eSPISCCParagraphDefaultFont" w:type="character">
    <w:name w:val="eSPIS_CC_Paragraph Default Font"/>
    <w:basedOn w:val="Zadanifontodlomka"/>
    <w:rsid w:val="00313E2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13E2D"/>
    <w:rPr>
      <w:bdr w:space="0" w:sz="0" w:color="auto" w:val="none"/>
      <w:shd w:fill="FFFFCC" w:color="auto" w:val="clear"/>
      <w:lang w:val="hr-HR"/>
    </w:rPr>
  </w:style>
  <w:style w:customStyle="true" w:styleId="PozadinaSvijetloCrvena" w:type="character">
    <w:name w:val="Pozadina_SvijetloCrvena"/>
    <w:basedOn w:val="eSPISCCParagraphDefaultFont"/>
    <w:rsid w:val="00313E2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13E2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E627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uiPriority w:val="22"/>
    <w:qFormat/>
    <w:rsid w:val="000B3959"/>
    <w:rPr>
      <w:b/>
      <w:bCs/>
    </w:rPr>
  </w:style>
  <w:style w:styleId="Tekstbalonia" w:type="paragraph">
    <w:name w:val="Balloon Text"/>
    <w:basedOn w:val="Normal"/>
    <w:link w:val="TekstbaloniaChar"/>
    <w:rsid w:val="00FC46D3"/>
    <w:rPr>
      <w:rFonts w:ascii="Tahoma" w:cs="Tahoma" w:hAnsi="Tahoma"/>
      <w:sz w:val="16"/>
      <w:szCs w:val="16"/>
    </w:rPr>
  </w:style>
  <w:style w:customStyle="1" w:styleId="TekstbaloniaChar" w:type="character">
    <w:name w:val="Tekst balončića Char"/>
    <w:basedOn w:val="Zadanifontodlomka"/>
    <w:link w:val="Tekstbalonia"/>
    <w:rsid w:val="00FC46D3"/>
    <w:rPr>
      <w:rFonts w:ascii="Tahoma" w:cs="Tahoma" w:hAnsi="Tahoma"/>
      <w:sz w:val="16"/>
      <w:szCs w:val="16"/>
    </w:rPr>
  </w:style>
  <w:style w:styleId="Odlomakpopisa" w:type="paragraph">
    <w:name w:val="List Paragraph"/>
    <w:basedOn w:val="Normal"/>
    <w:uiPriority w:val="34"/>
    <w:qFormat/>
    <w:rsid w:val="00581992"/>
    <w:pPr>
      <w:ind w:left="720"/>
      <w:contextualSpacing/>
    </w:pPr>
  </w:style>
  <w:style w:styleId="Tekstrezerviranogmjesta" w:type="character">
    <w:name w:val="Placeholder Text"/>
    <w:basedOn w:val="Zadanifontodlomka"/>
    <w:uiPriority w:val="99"/>
    <w:semiHidden/>
    <w:rsid w:val="00313E2D"/>
    <w:rPr>
      <w:color w:val="808080"/>
      <w:bdr w:color="auto" w:space="0" w:sz="0" w:val="none"/>
      <w:shd w:color="auto" w:fill="auto" w:val="clear"/>
    </w:rPr>
  </w:style>
  <w:style w:customStyle="1" w:styleId="eSPISCCParagraphDefaultFont" w:type="character">
    <w:name w:val="eSPIS_CC_Paragraph Default Font"/>
    <w:basedOn w:val="Zadanifontodlomka"/>
    <w:rsid w:val="00313E2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13E2D"/>
    <w:rPr>
      <w:bdr w:color="auto" w:space="0" w:sz="0" w:val="none"/>
      <w:shd w:color="auto" w:fill="FFFFCC" w:val="clear"/>
      <w:lang w:val="hr-HR"/>
    </w:rPr>
  </w:style>
  <w:style w:customStyle="1" w:styleId="PozadinaSvijetloCrvena" w:type="character">
    <w:name w:val="Pozadina_SvijetloCrvena"/>
    <w:basedOn w:val="eSPISCCParagraphDefaultFont"/>
    <w:rsid w:val="00313E2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13E2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44964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prosinca 2015.</izvorni_sadrzaj>
    <derivirana_varijabla naziv="DomainObject.DatumDonosenjaOdluke_1">11.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St-1094/2012-185</izvorni_sadrzaj>
    <derivirana_varijabla naziv="DomainObject.Oznaka_1">St-1094/2012-185</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maar bekić; JOSIPA BEKIĆ MRKUS; ŽELJKO KUPREŠAK; DRAGO ČOSIĆ; HRVOJE KAVELJEVIĆ; DAMIR PETRIČEVIĆ; BEZ LIMITA d.o.o.; EDO SANTINI TURANJ; IVAN KOREN</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maar bekić; JOSIPA BEKIĆ MRKUS; ŽELJKO KUPREŠAK; DRAGO ČOSIĆ; HRVOJE KAVELJEVIĆ; DAMIR PETRIČEVIĆ; BEZ LIMITA d.o.o.; EDO SANTINI TURANJ; IVAN KOREN</derivirana_varijabla>
  </DomainObject.Predmet.StrankaFormated>
  <DomainObject.Predmet.StrankaFormatedOIB>
    <izvorni_sadrzaj>  ZAGREBAČKA BANKA DIONIČKO DRUŠTVO, OIB 92963223473; MARTINA KOVAČEVIĆ; IVAN KOČIĆ; DARIO GRGUREVIĆ; RANKO SIMIĆ; LUKA VLADIKA; SANDI KRIŽMAN; IVANA BEKIĆ BALEN, OIB 47425676996; JOSIPA BEKIĆ MRKUS; MARIJA BATAK; ZORAN WOLF; IRENA PIŠKOR; SABINA PERIŠIĆ; DRAGA VRATARIĆ; IGOR PEREKOVIĆ; maar bekić; JOSIPA BEKIĆ MRKUS; ŽELJKO KUPREŠAK; DRAGO ČOSIĆ; HRVOJE KAVELJEVIĆ; DAMIR PETRIČEVIĆ; BEZ LIMITA d.o.o.; EDO SANTINI TURANJ; IVAN KOREN</izvorni_sadrzaj>
    <derivirana_varijabla naziv="DomainObject.Predmet.StrankaFormatedOIB_1">  ZAGREBAČKA BANKA DIONIČKO DRUŠTVO, OIB 92963223473; MARTINA KOVAČEVIĆ; IVAN KOČIĆ; DARIO GRGUREVIĆ; RANKO SIMIĆ; LUKA VLADIKA; SANDI KRIŽMAN; IVANA BEKIĆ BALEN, OIB 47425676996; JOSIPA BEKIĆ MRKUS; MARIJA BATAK; ZORAN WOLF; IRENA PIŠKOR; SABINA PERIŠIĆ; DRAGA VRATARIĆ; IGOR PEREKOVIĆ; maar bekić; JOSIPA BEKIĆ MRKUS; ŽELJKO KUPREŠAK; DRAGO ČOSIĆ; HRVOJE KAVELJEVIĆ; DAMIR PETRIČEVIĆ; BEZ LIMITA d.o.o.; EDO SANTINI TURANJ; IVAN KOREN</derivirana_varijabla>
  </DomainObject.Predmet.StrankaFormatedOIB>
  <DomainObject.Predmet.StrankaFormatedWithAdress>
    <izvorni_sadrzaj>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maar bekić; JOSIPA BEKIĆ MRKUS; ŽELJKO KUPREŠAK; DRAGO ČOSIĆ; HRVOJE KAVELJEVIĆ; DAMIR PETRIČEVIĆ; BEZ LIMITA d.o.o.; EDO SANTINI TURANJ; IVAN KOREN</izvorni_sadrzaj>
    <derivirana_varijabla naziv="DomainObject.Predmet.StrankaFormatedWithAdress_1">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maar bekić; JOSIPA BEKIĆ MRKUS; ŽELJKO KUPREŠAK; DRAGO ČOSIĆ; HRVOJE KAVELJEVIĆ; DAMIR PETRIČEVIĆ; BEZ LIMITA d.o.o.; EDO SANTINI TURANJ; IVAN KOREN</derivirana_varijabla>
  </DomainObject.Predmet.StrankaFormatedWithAdress>
  <DomainObject.Predmet.StrankaFormatedWithAdressOIB>
    <izvorni_sadrzaj> ZAGREBAČKA BANKA DIONIČKO DRUŠTVO, OIB 92963223473, Paromlinska Cesta 2, 10000 Zagreb; MARTINA KOVAČEVIĆ; IVAN KOČIĆ; DARIO GRGUREVIĆ; RANKO SIMIĆ; LUKA VLADIKA; SANDI KRIŽMAN; IVANA BEKIĆ BALEN, OIB 47425676996; JOSIPA BEKIĆ MRKUS; MARIJA BATAK; ZORAN WOLF; IRENA PIŠKOR; SABINA PERIŠIĆ; DRAGA VRATARIĆ; IGOR PEREKOVIĆ; maar bekić; JOSIPA BEKIĆ MRKUS; ŽELJKO KUPREŠAK; DRAGO ČOSIĆ; HRVOJE KAVELJEVIĆ; DAMIR PETRIČEVIĆ; BEZ LIMITA d.o.o.; EDO SANTINI TURANJ; IVAN KOREN</izvorni_sadrzaj>
    <derivirana_varijabla naziv="DomainObject.Predmet.StrankaFormatedWithAdressOIB_1"> ZAGREBAČKA BANKA DIONIČKO DRUŠTVO, OIB 92963223473, Paromlinska Cesta 2, 10000 Zagreb; MARTINA KOVAČEVIĆ; IVAN KOČIĆ; DARIO GRGUREVIĆ; RANKO SIMIĆ; LUKA VLADIKA; SANDI KRIŽMAN; IVANA BEKIĆ BALEN, OIB 47425676996; JOSIPA BEKIĆ MRKUS; MARIJA BATAK; ZORAN WOLF; IRENA PIŠKOR; SABINA PERIŠIĆ; DRAGA VRATARIĆ; IGOR PEREKOVIĆ; maar bekić; JOSIPA BEKIĆ MRKUS; ŽELJKO KUPREŠAK; DRAGO ČOSIĆ; HRVOJE KAVELJEVIĆ; DAMIR PETRIČEVIĆ; BEZ LIMITA d.o.o.; EDO SANTINI TURANJ; IVAN KOREN</derivirana_varijabla>
  </DomainObject.Predmet.StrankaFormatedWithAdressOIB>
  <DomainObject.Predmet.StrankaWithAdress>
    <izvorni_sadrzaj>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,maar bekić ,JOSIPA BEKIĆ MRKUS ,ŽELJKO KUPREŠAK ,DRAGO ČOSIĆ ,HRVOJE KAVELJEVIĆ ,DAMIR PETRIČEVIĆ ,BEZ LIMITA d.o.o. ,EDO SANTINI TURANJ ,IVAN KOREN </izvorni_sadrzaj>
    <derivirana_varijabla naziv="DomainObject.Predmet.StrankaWithAdress_1">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,maar bekić ,JOSIPA BEKIĆ MRKUS ,ŽELJKO KUPREŠAK ,DRAGO ČOSIĆ ,HRVOJE KAVELJEVIĆ ,DAMIR PETRIČEVIĆ ,BEZ LIMITA d.o.o. ,EDO SANTINI TURANJ ,IVAN KOREN </derivirana_varijabla>
  </DomainObject.Predmet.StrankaWithAdress>
  <DomainObject.Predmet.StrankaWithAdressOIB>
    <izvorni_sadrzaj>ZAGREBAČKA BANKA DIONIČKO DRUŠTVO, OIB 92963223473, Paromlinska Cesta 2,10000 Zagreb,MARTINA KOVAČEVIĆ,IVAN KOČIĆ,DARIO GRGUREVIĆ,RANKO SIMIĆ,LUKA VLADIKA,SANDI KRIŽMAN,IVANA BEKIĆ BALEN, OIB 47425676996,JOSIPA BEKIĆ MRKUS,MARIJA BATAK,ZORAN WOLF,IRENA PIŠKOR,SABINA PERIŠIĆ,DRAGA VRATARIĆ,IGOR PEREKOVIĆ,maar bekić,JOSIPA BEKIĆ MRKUS,ŽELJKO KUPREŠAK,DRAGO ČOSIĆ,HRVOJE KAVELJEVIĆ,DAMIR PETRIČEVIĆ,BEZ LIMITA d.o.o.,EDO SANTINI TURANJ,IVAN KOREN</izvorni_sadrzaj>
    <derivirana_varijabla naziv="DomainObject.Predmet.StrankaWithAdressOIB_1">ZAGREBAČKA BANKA DIONIČKO DRUŠTVO, OIB 92963223473, Paromlinska Cesta 2,10000 Zagreb,MARTINA KOVAČEVIĆ,IVAN KOČIĆ,DARIO GRGUREVIĆ,RANKO SIMIĆ,LUKA VLADIKA,SANDI KRIŽMAN,IVANA BEKIĆ BALEN, OIB 47425676996,JOSIPA BEKIĆ MRKUS,MARIJA BATAK,ZORAN WOLF,IRENA PIŠKOR,SABINA PERIŠIĆ,DRAGA VRATARIĆ,IGOR PEREKOVIĆ,maar bekić,JOSIPA BEKIĆ MRKUS,ŽELJKO KUPREŠAK,DRAGO ČOSIĆ,HRVOJE KAVELJEVIĆ,DAMIR PETRIČEVIĆ,BEZ LIMITA d.o.o.,EDO SANTINI TURANJ,IVAN KOREN</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PEREKOVIĆ,maar bekić,JOSIPA BEKIĆ MRKUS,ŽELJKO KUPREŠAK,DRAGO ČOSIĆ,HRVOJE KAVELJEVIĆ,DAMIR PETRIČEVIĆ,BEZ LIMITA d.o.o.,EDO SANTINI TURANJ,IVAN KOREN</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PEREKOVIĆ,maar bekić,JOSIPA BEKIĆ MRKUS,ŽELJKO KUPREŠAK,DRAGO ČOSIĆ,HRVOJE KAVELJEVIĆ,DAMIR PETRIČEVIĆ,BEZ LIMITA d.o.o.,EDO SANTINI TURANJ,IVAN KOREN</derivirana_varijabla>
  </DomainObject.Predmet.StrankaNazivFormated>
  <DomainObject.Predmet.StrankaNazivFormatedOIB>
    <izvorni_sadrzaj>ZAGREBAČKA BANKA DIONIČKO DRUŠTVO, OIB 92963223473,MARTINA KOVAČEVIĆ,IVAN KOČIĆ,DARIO GRGUREVIĆ,RANKO SIMIĆ,LUKA VLADIKA,SANDI KRIŽMAN,IVANA BEKIĆ BALEN, OIB 47425676996,JOSIPA BEKIĆ MRKUS,MARIJA BATAK,ZORAN WOLF,IRENA PIŠKOR,SABINA PERIŠIĆ,DRAGA VRATARIĆ,IGOR PEREKOVIĆ,maar bekić,JOSIPA BEKIĆ MRKUS,ŽELJKO KUPREŠAK,DRAGO ČOSIĆ,HRVOJE KAVELJEVIĆ,DAMIR PETRIČEVIĆ,BEZ LIMITA d.o.o.,EDO SANTINI TURANJ,IVAN KOREN</izvorni_sadrzaj>
    <derivirana_varijabla naziv="DomainObject.Predmet.StrankaNazivFormatedOIB_1">ZAGREBAČKA BANKA DIONIČKO DRUŠTVO, OIB 92963223473,MARTINA KOVAČEVIĆ,IVAN KOČIĆ,DARIO GRGUREVIĆ,RANKO SIMIĆ,LUKA VLADIKA,SANDI KRIŽMAN,IVANA BEKIĆ BALEN, OIB 47425676996,JOSIPA BEKIĆ MRKUS,MARIJA BATAK,ZORAN WOLF,IRENA PIŠKOR,SABINA PERIŠIĆ,DRAGA VRATARIĆ,IGOR PEREKOVIĆ,maar bekić,JOSIPA BEKIĆ MRKUS,ŽELJKO KUPREŠAK,DRAGO ČOSIĆ,HRVOJE KAVELJEVIĆ,DAMIR PETRIČEVIĆ,BEZ LIMITA d.o.o.,EDO SANTINI TURANJ,IVAN KOREN</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izvorni_sadrzaj>
    <derivirana_varijabla naziv="DomainObject.Predmet.StrankaListFormatedWithAdress_1">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2015.</izvorni_sadrzaj>
    <derivirana_varijabla naziv="DomainObject.Datum_1">11. prosinca 2015.</derivirana_varijabla>
  </DomainObject.Datum>
  <DomainObject.PoslovniBrojDokumenta>
    <izvorni_sadrzaj>St-1094/2012-185</izvorni_sadrzaj>
    <derivirana_varijabla naziv="DomainObject.PoslovniBrojDokumenta_1">St-1094/2012-185</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null</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null</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Jaruščica 9 Zagreb</item>
    </izvorni_sadrzaj>
    <derivirana_varijabla naziv="DomainObject.Predmet.StecajniUpraviteljiListAddressOIB_1">
      <item>Mirjana Zuzija, OIB 26497768352, Jaruščica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220</properties:Words>
  <properties:Characters>1133</properties:Characters>
  <properties:Lines>42</properties:Lines>
  <properties:Paragraphs>19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1729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2015-12-11T11:46:00Z</dcterms:created>
  <dc:creator>nradic</dc:creator>
  <cp:lastModifiedBy>Tatjana Slaviček</cp:lastModifiedBy>
  <cp:lastPrinted>2015-12-11T11:46:00Z</cp:lastPrinted>
  <dcterms:modified xmlns:xsi="http://www.w3.org/2001/XMLSchema-instance" xsi:type="dcterms:W3CDTF">2015-12-11T12:51:00Z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St-1094/2012-185 / Odluka - Zaključak</vt:lpwstr>
  </prop:property>
  <prop:property name="CC_coloring" pid="4" fmtid="{D5CDD505-2E9C-101B-9397-08002B2CF9AE}">
    <vt:bool>false</vt:bool>
  </prop:property>
  <prop:property name="BrojStranica" pid="5" fmtid="{D5CDD505-2E9C-101B-9397-08002B2CF9AE}">
    <vt:i4>1</vt:i4>
  </prop:property>
</prop:Properties>
</file>