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ae73" w14:paraId="b21ae73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3F5433">
        <w:rPr>
          <w:rFonts w:cs="Times New Roman" w:hAnsi="Times New Roman" w:ascii="Times New Roman"/>
          <w:sz w:val="24"/>
          <w:szCs w:val="24"/>
        </w:rPr>
        <w:t xml:space="preserve">PEK-CRNEK jednostavno društvo s ograničenom odgovornošću za proizvodnju, trgovinu i usluge, </w:t>
      </w:r>
      <w:r w:rsidR="00726D4C"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3F5433">
        <w:rPr>
          <w:rFonts w:cs="Times New Roman" w:hAnsi="Times New Roman" w:ascii="Times New Roman"/>
          <w:sz w:val="24"/>
          <w:szCs w:val="24"/>
        </w:rPr>
        <w:t>PEK –CRNEK j.d.o.o.</w:t>
      </w:r>
      <w:r w:rsidR="00E573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F5433">
        <w:rPr>
          <w:rFonts w:cs="Times New Roman" w:hAnsi="Times New Roman" w:ascii="Times New Roman"/>
          <w:sz w:val="24"/>
          <w:szCs w:val="24"/>
        </w:rPr>
        <w:t>Jertovec</w:t>
      </w:r>
      <w:proofErr w:type="spellEnd"/>
      <w:r w:rsidR="003F543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F5433">
        <w:rPr>
          <w:rFonts w:cs="Times New Roman" w:hAnsi="Times New Roman" w:ascii="Times New Roman"/>
          <w:sz w:val="24"/>
          <w:szCs w:val="24"/>
        </w:rPr>
        <w:t>Jertovec</w:t>
      </w:r>
      <w:proofErr w:type="spellEnd"/>
      <w:r w:rsidR="003F5433">
        <w:rPr>
          <w:rFonts w:cs="Times New Roman" w:hAnsi="Times New Roman" w:ascii="Times New Roman"/>
          <w:sz w:val="24"/>
          <w:szCs w:val="24"/>
        </w:rPr>
        <w:t xml:space="preserve"> 156</w:t>
      </w:r>
      <w:r w:rsidR="00121D8F">
        <w:rPr>
          <w:rFonts w:cs="Times New Roman" w:hAnsi="Times New Roman" w:ascii="Times New Roman"/>
          <w:sz w:val="24"/>
          <w:szCs w:val="24"/>
        </w:rPr>
        <w:t xml:space="preserve">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3F5433">
        <w:rPr>
          <w:rFonts w:cs="Times New Roman" w:hAnsi="Times New Roman" w:ascii="Times New Roman"/>
          <w:sz w:val="24"/>
          <w:szCs w:val="24"/>
        </w:rPr>
        <w:t>00789097607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8110B">
        <w:rPr>
          <w:rFonts w:cs="Times New Roman" w:hAnsi="Times New Roman" w:ascii="Times New Roman"/>
          <w:sz w:val="24"/>
          <w:szCs w:val="24"/>
        </w:rPr>
        <w:t>29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0B4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F5433"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E5734B">
        <w:rPr>
          <w:rFonts w:cs="Times New Roman" w:hAnsi="Times New Roman" w:ascii="Times New Roman"/>
          <w:b/>
          <w:sz w:val="24"/>
          <w:szCs w:val="24"/>
        </w:rPr>
        <w:t>00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121D8F">
        <w:rPr>
          <w:rFonts w:cs="Times New Roman" w:hAnsi="Times New Roman" w:ascii="Times New Roman"/>
          <w:sz w:val="24"/>
          <w:szCs w:val="24"/>
        </w:rPr>
        <w:t>27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F0522E">
        <w:rPr>
          <w:rFonts w:cs="Times New Roman" w:hAnsi="Times New Roman" w:ascii="Times New Roman"/>
          <w:sz w:val="24"/>
          <w:szCs w:val="24"/>
        </w:rPr>
        <w:t>prosinca</w:t>
      </w:r>
      <w:r w:rsidR="00D030B1">
        <w:rPr>
          <w:rFonts w:cs="Times New Roman" w:hAnsi="Times New Roman" w:ascii="Times New Roman"/>
          <w:sz w:val="24"/>
          <w:szCs w:val="24"/>
        </w:rPr>
        <w:t xml:space="preserve">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</w:t>
      </w:r>
      <w:r w:rsidR="00F0522E">
        <w:rPr>
          <w:rFonts w:cs="Times New Roman" w:hAnsi="Times New Roman" w:ascii="Times New Roman"/>
          <w:sz w:val="24"/>
          <w:szCs w:val="24"/>
        </w:rPr>
        <w:t>120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dana, te da ima </w:t>
      </w:r>
      <w:r w:rsidR="00F0522E">
        <w:rPr>
          <w:rFonts w:cs="Times New Roman" w:hAnsi="Times New Roman" w:ascii="Times New Roman"/>
          <w:sz w:val="24"/>
          <w:szCs w:val="24"/>
        </w:rPr>
        <w:t>pet</w:t>
      </w:r>
      <w:r w:rsidR="006A05F5">
        <w:rPr>
          <w:rFonts w:cs="Times New Roman" w:hAnsi="Times New Roman" w:ascii="Times New Roman"/>
          <w:sz w:val="24"/>
          <w:szCs w:val="24"/>
        </w:rPr>
        <w:t xml:space="preserve"> </w:t>
      </w:r>
      <w:r w:rsidR="00F0522E">
        <w:rPr>
          <w:rFonts w:cs="Times New Roman" w:hAnsi="Times New Roman" w:ascii="Times New Roman"/>
          <w:sz w:val="24"/>
          <w:szCs w:val="24"/>
        </w:rPr>
        <w:t>zaposlenih</w:t>
      </w:r>
      <w:r w:rsidR="006A05F5">
        <w:rPr>
          <w:rFonts w:cs="Times New Roman" w:hAnsi="Times New Roman" w:ascii="Times New Roman"/>
          <w:sz w:val="24"/>
          <w:szCs w:val="24"/>
        </w:rPr>
        <w:t xml:space="preserve"> </w:t>
      </w:r>
      <w:r w:rsidR="00F0522E">
        <w:rPr>
          <w:rFonts w:cs="Times New Roman" w:hAnsi="Times New Roman" w:ascii="Times New Roman"/>
          <w:sz w:val="24"/>
          <w:szCs w:val="24"/>
        </w:rPr>
        <w:t>osoba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4410B4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0522E">
        <w:rPr>
          <w:rFonts w:cs="Times New Roman" w:hAnsi="Times New Roman" w:ascii="Times New Roman"/>
          <w:sz w:val="24"/>
          <w:szCs w:val="24"/>
        </w:rPr>
        <w:t xml:space="preserve">OTP banka Hrvatska d.d., Erste &amp; </w:t>
      </w:r>
      <w:proofErr w:type="spellStart"/>
      <w:r w:rsidR="00F0522E">
        <w:rPr>
          <w:rFonts w:cs="Times New Roman" w:hAnsi="Times New Roman" w:ascii="Times New Roman"/>
          <w:sz w:val="24"/>
          <w:szCs w:val="24"/>
        </w:rPr>
        <w:t>Steiermarkische</w:t>
      </w:r>
      <w:proofErr w:type="spellEnd"/>
      <w:r w:rsidR="00F0522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0522E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F0522E">
        <w:rPr>
          <w:rFonts w:cs="Times New Roman" w:hAnsi="Times New Roman" w:ascii="Times New Roman"/>
          <w:sz w:val="24"/>
          <w:szCs w:val="24"/>
        </w:rPr>
        <w:t xml:space="preserve"> d.d.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7684" w:rsidP="0012323E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12323E">
        <w:rPr>
          <w:rFonts w:cs="Times New Roman" w:hAnsi="Times New Roman" w:ascii="Times New Roman"/>
          <w:sz w:val="24"/>
          <w:szCs w:val="24"/>
        </w:rPr>
        <w:t>29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 w:rsidR="0041595B"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BD71B8" w:rsidR="00BD71B8" w:rsidRP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07BFA">
        <w:rPr>
          <w:rFonts w:cs="Times New Roman" w:hAnsi="Times New Roman" w:ascii="Times New Roman"/>
          <w:sz w:val="24"/>
          <w:szCs w:val="24"/>
        </w:rPr>
        <w:t xml:space="preserve">  </w:t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 w:rsidR="00BD71B8" w:rsidRPr="00BD71B8">
        <w:rPr>
          <w:rFonts w:cs="Times New Roman" w:hAnsi="Times New Roman" w:ascii="Times New Roman"/>
          <w:sz w:val="24"/>
          <w:szCs w:val="24"/>
        </w:rPr>
        <w:t>Sutkinja</w:t>
      </w:r>
    </w:p>
    <w:p w:rsidRDefault="00BD71B8" w:rsidP="00BD71B8" w:rsid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  <w:t xml:space="preserve">            Mirna Vujčić</w:t>
      </w:r>
    </w:p>
    <w:p w:rsidRDefault="00BD71B8" w:rsidP="00BD71B8" w:rsidR="00BD71B8" w:rsidRP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</w:t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F2C" w:rsidP="009C2470" w:rsidR="008A6F2C">
      <w:pPr>
        <w:spacing w:lineRule="auto" w:line="240" w:after="0"/>
      </w:pPr>
      <w:r>
        <w:separator/>
      </w:r>
    </w:p>
  </w:endnote>
  <w:endnote w:id="0" w:type="continuationSeparator">
    <w:p w:rsidRDefault="008A6F2C" w:rsidP="009C2470" w:rsidR="008A6F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F2C" w:rsidP="009C2470" w:rsidR="008A6F2C">
      <w:pPr>
        <w:spacing w:lineRule="auto" w:line="240" w:after="0"/>
      </w:pPr>
      <w:r>
        <w:separator/>
      </w:r>
    </w:p>
  </w:footnote>
  <w:footnote w:id="0" w:type="continuationSeparator">
    <w:p w:rsidRDefault="008A6F2C" w:rsidP="009C2470" w:rsidR="008A6F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B71CC9">
      <w:rPr>
        <w:rFonts w:cs="Times New Roman" w:hAnsi="Times New Roman" w:ascii="Times New Roman"/>
        <w:b/>
        <w:sz w:val="24"/>
        <w:szCs w:val="24"/>
      </w:rPr>
      <w:t>776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B2298"/>
    <w:rsid w:val="000C1F79"/>
    <w:rsid w:val="000C6D7E"/>
    <w:rsid w:val="00121D8F"/>
    <w:rsid w:val="0012323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2E71A4"/>
    <w:rsid w:val="002F3BD1"/>
    <w:rsid w:val="00312A6F"/>
    <w:rsid w:val="0035004F"/>
    <w:rsid w:val="00356E50"/>
    <w:rsid w:val="003673D5"/>
    <w:rsid w:val="003F5433"/>
    <w:rsid w:val="0041595B"/>
    <w:rsid w:val="00425F2F"/>
    <w:rsid w:val="004410B4"/>
    <w:rsid w:val="004A76E7"/>
    <w:rsid w:val="004C7F82"/>
    <w:rsid w:val="004E1450"/>
    <w:rsid w:val="005401D4"/>
    <w:rsid w:val="0067180A"/>
    <w:rsid w:val="0067404B"/>
    <w:rsid w:val="006775CB"/>
    <w:rsid w:val="006A05F5"/>
    <w:rsid w:val="006D4389"/>
    <w:rsid w:val="006E59CC"/>
    <w:rsid w:val="00707BFA"/>
    <w:rsid w:val="00726D4C"/>
    <w:rsid w:val="0074386C"/>
    <w:rsid w:val="0075342A"/>
    <w:rsid w:val="00767A60"/>
    <w:rsid w:val="00797684"/>
    <w:rsid w:val="008A6F2C"/>
    <w:rsid w:val="008C1A0C"/>
    <w:rsid w:val="00902173"/>
    <w:rsid w:val="00945D51"/>
    <w:rsid w:val="00956DA9"/>
    <w:rsid w:val="00974A73"/>
    <w:rsid w:val="00987C6F"/>
    <w:rsid w:val="009B0841"/>
    <w:rsid w:val="009C2470"/>
    <w:rsid w:val="009C7F16"/>
    <w:rsid w:val="00A03E7D"/>
    <w:rsid w:val="00A16EF4"/>
    <w:rsid w:val="00A21D63"/>
    <w:rsid w:val="00AF3FAB"/>
    <w:rsid w:val="00B71CC9"/>
    <w:rsid w:val="00B7436E"/>
    <w:rsid w:val="00BB1D86"/>
    <w:rsid w:val="00BB5D1F"/>
    <w:rsid w:val="00BD71B8"/>
    <w:rsid w:val="00BE41E2"/>
    <w:rsid w:val="00C81B6E"/>
    <w:rsid w:val="00D030B1"/>
    <w:rsid w:val="00D147B3"/>
    <w:rsid w:val="00D31958"/>
    <w:rsid w:val="00D43050"/>
    <w:rsid w:val="00D44DF3"/>
    <w:rsid w:val="00D933C0"/>
    <w:rsid w:val="00DA37D2"/>
    <w:rsid w:val="00DB052E"/>
    <w:rsid w:val="00DC6C9B"/>
    <w:rsid w:val="00E360A8"/>
    <w:rsid w:val="00E447AC"/>
    <w:rsid w:val="00E5734B"/>
    <w:rsid w:val="00EA6640"/>
    <w:rsid w:val="00F0522E"/>
    <w:rsid w:val="00F44327"/>
    <w:rsid w:val="00F8110B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D4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05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050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05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05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D4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05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050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05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05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PEK-CRNEK jednostavno društvo s ograničenom odgovornošću za proizvodnju, trgovinu i usluge</izvorni_sadrzaj>
    <derivirana_varijabla naziv="DomainObject.Predmet.ProtustrankaFormated_1">  PEK-CRNEK jednostavno društvo s ograničenom odgovornošću za proizvodnju, trgovinu i usluge</derivirana_varijabla>
  </DomainObject.Predmet.ProtustrankaFormated>
  <DomainObject.Predmet.ProtustrankaFormatedOIB>
    <izvorni_sadrzaj>  PEK-CRNEK jednostavno društvo s ograničenom odgovornošću za proizvodnju, trgovinu i usluge, OIB 00789097607</izvorni_sadrzaj>
    <derivirana_varijabla naziv="DomainObject.Predmet.ProtustrankaFormatedOIB_1">  PEK-CRNEK jednostavno društvo s ograničenom odgovornošću za proizvodnju, trgovinu i usluge, OIB 00789097607</derivirana_varijabla>
  </DomainObject.Predmet.ProtustrankaFormatedOIB>
  <DomainObject.Predmet.ProtustrankaFormatedWithAdress>
    <izvorni_sadrzaj> PEK-CRNEK jednostavno društvo s ograničenom odgovornošću za proizvodnju, trgovinu i usluge, Jertovec 156, 49282 Jertovec</izvorni_sadrzaj>
    <derivirana_varijabla naziv="DomainObject.Predmet.ProtustrankaFormatedWithAdress_1"> PEK-CRNEK jednostavno društvo s ograničenom odgovornošću za proizvodnju, trgovinu i usluge, Jertovec 156, 49282 Jertovec</derivirana_varijabla>
  </DomainObject.Predmet.ProtustrankaFormatedWithAdress>
  <DomainObject.Predmet.ProtustrankaFormatedWithAdressOIB>
    <izvorni_sadrzaj> PEK-CRNEK jednostavno društvo s ograničenom odgovornošću za proizvodnju, trgovinu i usluge, OIB 00789097607, Jertovec 156, 49282 Jertovec</izvorni_sadrzaj>
    <derivirana_varijabla naziv="DomainObject.Predmet.ProtustrankaFormatedWithAdressOIB_1"> PEK-CRNEK jednostavno društvo s ograničenom odgovornošću za proizvodnju, trgovinu i usluge, OIB 00789097607, Jertovec 156, 49282 Jertovec</derivirana_varijabla>
  </DomainObject.Predmet.ProtustrankaFormatedWithAdressOIB>
  <DomainObject.Predmet.ProtustrankaWithAdress>
    <izvorni_sadrzaj>PEK-CRNEK jednostavno društvo s ograničenom odgovornošću za proizvodnju, trgovinu i usluge Jertovec 156, 49282 Jertovec</izvorni_sadrzaj>
    <derivirana_varijabla naziv="DomainObject.Predmet.ProtustrankaWithAdress_1">PEK-CRNEK jednostavno društvo s ograničenom odgovornošću za proizvodnju, trgovinu i usluge Jertovec 156, 49282 Jertovec</derivirana_varijabla>
  </DomainObject.Predmet.ProtustrankaWithAdress>
  <DomainObject.Predmet.ProtustrankaWithAdressOIB>
    <izvorni_sadrzaj>PEK-CRNEK jednostavno društvo s ograničenom odgovornošću za proizvodnju, trgovinu i usluge, OIB 00789097607, Jertovec 156, 49282 Jertovec</izvorni_sadrzaj>
    <derivirana_varijabla naziv="DomainObject.Predmet.ProtustrankaWithAdressOIB_1">PEK-CRNEK jednostavno društvo s ograničenom odgovornošću za proizvodnju, trgovinu i usluge, OIB 00789097607, Jertovec 156, 49282 Jertovec</derivirana_varijabla>
  </DomainObject.Predmet.ProtustrankaWithAdressOIB>
  <DomainObject.Predmet.ProtustrankaNazivFormated>
    <izvorni_sadrzaj>PEK-CRNEK jednostavno društvo s ograničenom odgovornošću za proizvodnju, trgovinu i usluge</izvorni_sadrzaj>
    <derivirana_varijabla naziv="DomainObject.Predmet.ProtustrankaNazivFormated_1">PEK-CRNEK jednostavno društvo s ograničenom odgovornošću za proizvodnju, trgovinu i usluge</derivirana_varijabla>
  </DomainObject.Predmet.ProtustrankaNazivFormated>
  <DomainObject.Predmet.ProtustrankaNazivFormatedOIB>
    <izvorni_sadrzaj>PEK-CRNEK jednostavno društvo s ograničenom odgovornošću za proizvodnju, trgovinu i usluge, OIB 00789097607</izvorni_sadrzaj>
    <derivirana_varijabla naziv="DomainObject.Predmet.ProtustrankaNazivFormatedOIB_1">PEK-CRNEK jednostavno društvo s ograničenom odgovornošću za proizvodnju, trgovinu i usluge, OIB 00789097607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PEK-CRNEK jednostavno društvo s ograničenom odgovornošću za proizvodnju, trgovinu i usluge</item>
    </izvorni_sadrzaj>
    <derivirana_varijabla naziv="DomainObject.Predmet.ProtuStrankaListFormated_1">
      <item>PEK-CRNEK jednostavno društvo s ograničenom odgovornošću za proizvodnju, trgovinu i usluge</item>
    </derivirana_varijabla>
  </DomainObject.Predmet.ProtuStrankaListFormated>
  <DomainObject.Predmet.ProtuStrankaListFormatedOIB>
    <izvorni_sadrzaj>
      <item>PEK-CRNEK jednostavno društvo s ograničenom odgovornošću za proizvodnju, trgovinu i usluge, OIB 00789097607</item>
    </izvorni_sadrzaj>
    <derivirana_varijabla naziv="DomainObject.Predmet.ProtuStrankaListFormatedOIB_1">
      <item>PEK-CRNEK jednostavno društvo s ograničenom odgovornošću za proizvodnju, trgovinu i usluge, OIB 00789097607</item>
    </derivirana_varijabla>
  </DomainObject.Predmet.ProtuStrankaListFormatedOIB>
  <DomainObject.Predmet.ProtuStrankaListFormatedWithAdress>
    <izvorni_sadrzaj>
      <item>PEK-CRNEK jednostavno društvo s ograničenom odgovornošću za proizvodnju, trgovinu i usluge, Jertovec 156, 49282 Jertovec</item>
    </izvorni_sadrzaj>
    <derivirana_varijabla naziv="DomainObject.Predmet.ProtuStrankaListFormatedWithAdress_1">
      <item>PEK-CRNEK jednostavno društvo s ograničenom odgovornošću za proizvodnju, trgovinu i usluge, Jertovec 156, 49282 Jertovec</item>
    </derivirana_varijabla>
  </DomainObject.Predmet.ProtuStrankaListFormatedWithAdress>
  <DomainObject.Predmet.ProtuStrankaListFormatedWithAdressOIB>
    <izvorni_sadrzaj>
      <item>PEK-CRNEK jednostavno društvo s ograničenom odgovornošću za proizvodnju, trgovinu i usluge, OIB 00789097607, Jertovec 156, 49282 Jertovec</item>
    </izvorni_sadrzaj>
    <derivirana_varijabla naziv="DomainObject.Predmet.ProtuStrankaListFormatedWithAdressOIB_1">
      <item>PEK-CRNEK jednostavno društvo s ograničenom odgovornošću za proizvodnju, trgovinu i usluge, OIB 00789097607, Jertovec 156, 49282 Jertovec</item>
    </derivirana_varijabla>
  </DomainObject.Predmet.ProtuStrankaListFormatedWithAdressOIB>
  <DomainObject.Predmet.ProtuStrankaListNazivFormated>
    <izvorni_sadrzaj>
      <item>PEK-CRNEK jednostavno društvo s ograničenom odgovornošću za proizvodnju, trgovinu i usluge</item>
    </izvorni_sadrzaj>
    <derivirana_varijabla naziv="DomainObject.Predmet.ProtuStrankaListNazivFormated_1">
      <item>PEK-CRNEK jednostavno društvo s ograničenom odgovornošću za proizvodnju, trgovinu i usluge</item>
    </derivirana_varijabla>
  </DomainObject.Predmet.ProtuStrankaListNazivFormated>
  <DomainObject.Predmet.ProtuStrankaListNazivFormatedOIB>
    <izvorni_sadrzaj>
      <item>PEK-CRNEK jednostavno društvo s ograničenom odgovornošću za proizvodnju, trgovinu i usluge, OIB 00789097607</item>
    </izvorni_sadrzaj>
    <derivirana_varijabla naziv="DomainObject.Predmet.ProtuStrankaListNazivFormatedOIB_1">
      <item>PEK-CRNEK jednostavno društvo s ograničenom odgovornošću za proizvodnju, trgovinu i usluge, OIB 00789097607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PEK-CRNEK jednostavno društvo s ograničenom odgovornošću za proizvodnju, trgovinu i usluge</izvorni_sadrzaj>
    <derivirana_varijabla naziv="DomainObject.Predmet.ProtustrankaIDrugi_1">PEK-CRNEK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PEK-CRNEK jednostavno društvo s ograničenom odgovornošću za proizvodnju, trgovinu i usluge, OIB 00789097607, Jertovec 156, 49282 Jertovec</izvorni_sadrzaj>
    <derivirana_varijabla naziv="DomainObject.Predmet.ProtustrankaIDrugiAdressOIB_1">PEK-CRNEK jednostavno društvo s ograničenom odgovornošću za proizvodnju, trgovinu i usluge, OIB 00789097607, Jertovec 156,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PEK-CRNEK jednostavno društvo s ograničenom odgovornošću za proizvodnju, trgovinu i usluge</item>
      <item>FINA Regionalni centar Zagreb</item>
    </izvorni_sadrzaj>
    <derivirana_varijabla naziv="DomainObject.Predmet.SudioniciListNaziv_1">
      <item>PEK-CRNEK jednostavno društvo s ograničenom odgovornošću za proizvodnju, trgovinu i usluge</item>
      <item>FINA Regionalni centar Zagreb</item>
    </derivirana_varijabla>
  </DomainObject.Predmet.SudioniciListNaziv>
  <DomainObject.Predmet.SudioniciListAdressOIB>
    <izvorni_sadrzaj>
      <item>PEK-CRNEK jednostavno društvo s ograničenom odgovornošću za proizvodnju, trgovinu i usluge, OIB 00789097607, Jertovec 156,49282 Jertovec</item>
      <item>FINA Regionalni centar Zagreb, OIB 85821130368, Trg svibanjskih žrtava 1995. br. 1,10000 Zagreb</item>
    </izvorni_sadrzaj>
    <derivirana_varijabla naziv="DomainObject.Predmet.SudioniciListAdressOIB_1">
      <item>PEK-CRNEK jednostavno društvo s ograničenom odgovornošću za proizvodnju, trgovinu i usluge, OIB 00789097607, Jertovec 156,49282 Jertovec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00789097607</item>
      <item>, OIB 85821130368</item>
    </izvorni_sadrzaj>
    <derivirana_varijabla naziv="DomainObject.Predmet.SudioniciListNazivOIB_1">
      <item>, OIB 00789097607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490</properties:Words>
  <properties:Characters>2726</properties:Characters>
  <properties:Lines>77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2019-01-29T13:16:00Z</dcterms:created>
  <dc:creator>wsadmin</dc:creator>
  <cp:lastModifiedBy>wsadmin</cp:lastModifiedBy>
  <cp:lastPrinted>2019-01-29T13:08:00Z</cp:lastPrinted>
  <dcterms:modified xmlns:xsi="http://www.w3.org/2001/XMLSchema-instance" xsi:type="dcterms:W3CDTF">2019-01-30T06:13:00Z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(776-2018 RJEŠENJE PRETHODNI ZAGREBAČKI.docx)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