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88b2" w14:paraId="d2a88b2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5117EA">
        <w:t>135</w:t>
      </w:r>
      <w:r w:rsidR="00914D89">
        <w:t>/18</w:t>
      </w:r>
      <w:r w:rsidR="00287D4F">
        <w:t>-37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5117EA">
        <w:t>ZLATNE TERME - VELIKA društvo s ograničenom odgovornošću za revitalizaciju i rekreaciju u stečaju, Zagreb (Grad Zagreb), Kraljevec 48/A, OIB 80696168687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5117EA">
        <w:t>8</w:t>
      </w:r>
      <w:r w:rsidRPr="000F548C">
        <w:t xml:space="preserve">. </w:t>
      </w:r>
      <w:r w:rsidR="005117EA">
        <w:t>svibnja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914D89" w:rsidP="005117EA" w:rsidR="00A45E1B">
      <w:pPr>
        <w:tabs>
          <w:tab w:pos="3430" w:val="left"/>
        </w:tabs>
      </w:pPr>
      <w:r>
        <w:rPr>
          <w:bCs/>
        </w:rPr>
        <w:tab/>
        <w:t>2. viši isplatni red</w:t>
      </w:r>
    </w:p>
    <w:p w:rsidRDefault="00914D89" w:rsidP="00FB550E" w:rsidR="00914D89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1333C" w:rsidR="005117EA" w:rsidRPr="005117EA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SANGRAD d.o.o., Zagreb,OIB 02470361359, Babonićeva 21, Zagreb</w:t>
            </w:r>
            <w:r w:rsidRPr="005117EA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>100.000,00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HEP ELEKTRA d.o.o. Zagreb, OIB 43965974818, Zagreb,  Ul. Grada Vukovara 37</w:t>
            </w:r>
            <w:r w:rsidRPr="005117EA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 xml:space="preserve">  78,82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HRVATSKE VODE, VODNOGOSPODARSKI ODJEL ZA SREDNJU I DONJU SAVU, OIB 28921383001, Slavonski Brod, Šetalište braće Radića 22</w:t>
            </w:r>
            <w:r w:rsidRPr="005117EA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 xml:space="preserve">   32.570,31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Podravska banka d.d., OIB 97326283154, Opatička 3, Koprivnica</w:t>
            </w:r>
            <w:r w:rsidRPr="005117EA">
              <w:rPr>
                <w:color w:themeColor="text1" w:val="000000"/>
              </w:rPr>
              <w:tab/>
              <w:t xml:space="preserve">     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>466,00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Republika Hrvatska, Ministarstvo financija, Porezna uprava, Područni ured Zagreb, OIB 18683136487, Zagreb, Avenija Dubrovnik 32</w:t>
            </w:r>
            <w:r w:rsidRPr="005117EA">
              <w:rPr>
                <w:color w:themeColor="text1" w:val="000000"/>
              </w:rPr>
              <w:tab/>
              <w:t xml:space="preserve">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>26.778,48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FINANCIJSKA AGENCIJA, OIB 85821130368, Zagreb, Ul. Grada Vukovara 37</w:t>
            </w:r>
            <w:r w:rsidRPr="005117EA">
              <w:rPr>
                <w:color w:themeColor="text1" w:val="000000"/>
              </w:rPr>
              <w:tab/>
              <w:t xml:space="preserve">  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>1.420,00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INTER-PROMET d.o.o. Sirač, OIB  74451385509, Sirač, Tomislavova 95</w:t>
            </w:r>
            <w:r w:rsidRPr="005117EA">
              <w:rPr>
                <w:color w:themeColor="text1" w:val="000000"/>
              </w:rPr>
              <w:tab/>
              <w:t xml:space="preserve">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>469.492,89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VINOTA d.o.o., OIB 57501301944, Velika (Općina Velika), Industrijska 7</w:t>
            </w:r>
            <w:r w:rsidRPr="005117EA">
              <w:rPr>
                <w:color w:themeColor="text1" w:val="000000"/>
              </w:rPr>
              <w:tab/>
              <w:t xml:space="preserve">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</w:pPr>
            <w:r w:rsidRPr="005117EA">
              <w:rPr>
                <w:color w:themeColor="text1" w:val="000000"/>
              </w:rPr>
              <w:t>10.389.544,86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SAVJETOVANJE FIDELITAS d.o.o., OIB 34333013056, Zagreb, Budmanijeva 1</w:t>
            </w:r>
            <w:r w:rsidRPr="005117EA">
              <w:rPr>
                <w:color w:themeColor="text1" w:val="000000"/>
              </w:rPr>
              <w:tab/>
              <w:t xml:space="preserve">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54.062,50</w:t>
            </w:r>
          </w:p>
        </w:tc>
      </w:tr>
      <w:tr w:rsidTr="00B1333C" w:rsidR="005117EA" w:rsidRPr="005117EA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17EA">
              <w:rPr>
                <w:rFonts w:eastAsia="SimSun"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17EA" w:rsidP="00B1333C" w:rsidR="005117EA" w:rsidRPr="005117EA">
            <w:pPr>
              <w:jc w:val="both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MEĐIMURJE INVESTA d.o.o., OIB 58604606434, Čakovec, Ruđera Boškovića 16</w:t>
            </w:r>
            <w:r w:rsidRPr="005117EA">
              <w:rPr>
                <w:color w:themeColor="text1" w:val="000000"/>
              </w:rPr>
              <w:tab/>
              <w:t xml:space="preserve">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117EA" w:rsidP="00B1333C" w:rsidR="005117EA" w:rsidRPr="005117EA">
            <w:pPr>
              <w:jc w:val="center"/>
              <w:rPr>
                <w:color w:themeColor="text1" w:val="000000"/>
              </w:rPr>
            </w:pPr>
            <w:r w:rsidRPr="005117EA">
              <w:rPr>
                <w:color w:themeColor="text1" w:val="000000"/>
              </w:rPr>
              <w:t>96.875,00</w:t>
            </w:r>
          </w:p>
        </w:tc>
      </w:tr>
    </w:tbl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5117EA">
        <w:t>ročištu održanom dana 8</w:t>
      </w:r>
      <w:r>
        <w:t xml:space="preserve">. </w:t>
      </w:r>
      <w:r w:rsidR="005117EA">
        <w:t>svibnja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3A76B6" w:rsidP="000F548C" w:rsidR="003A76B6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3A76B6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5117EA" w:rsidP="003F4949" w:rsidR="003F4949">
      <w:pPr>
        <w:jc w:val="center"/>
      </w:pPr>
      <w:r>
        <w:t>U Zagrebu, 8</w:t>
      </w:r>
      <w:r w:rsidR="003F4949">
        <w:t xml:space="preserve">. </w:t>
      </w:r>
      <w:r w:rsidR="005C42D0">
        <w:t xml:space="preserve"> </w:t>
      </w:r>
      <w:r>
        <w:t>svibnja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30002C" w:rsidP="003F4949" w:rsidR="0030002C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287D4F">
        <w:t>,v.r.</w:t>
      </w:r>
    </w:p>
    <w:p w:rsidRDefault="00D87E80" w:rsidP="003F4949" w:rsidR="00D87E80"/>
    <w:p w:rsidRDefault="00D44775" w:rsidP="003F4949" w:rsidR="00D4477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287D4F" w:rsidP="006F7248" w:rsidR="00287D4F">
      <w:pPr>
        <w:ind w:left="4956"/>
        <w:jc w:val="both"/>
      </w:pPr>
      <w:r>
        <w:t>Za točnost otpravka-ovlašteni službenik</w:t>
      </w:r>
    </w:p>
    <w:p w:rsidRDefault="00287D4F" w:rsidP="006F7248" w:rsidR="00287D4F" w:rsidRPr="007067DD">
      <w:pPr>
        <w:ind w:firstLine="708" w:left="4956"/>
        <w:jc w:val="both"/>
      </w:pPr>
      <w:r>
        <w:t>Monika Grbac</w:t>
      </w:r>
    </w:p>
    <w:p w:rsidRDefault="003571A3" w:rsidP="00287D4F" w:rsidR="003571A3" w:rsidRPr="003571A3">
      <w:pPr>
        <w:pStyle w:val="Tijeloteksta-uvlaka3"/>
        <w:ind w:left="0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D4F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5117EA">
          <w:t>135</w:t>
        </w:r>
        <w:r w:rsidR="00B75F0C">
          <w:t>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287D4F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211A1B"/>
    <w:rsid w:val="00234D11"/>
    <w:rsid w:val="00287D4F"/>
    <w:rsid w:val="002B4A0D"/>
    <w:rsid w:val="002E33EB"/>
    <w:rsid w:val="0030002C"/>
    <w:rsid w:val="00305E7B"/>
    <w:rsid w:val="003467A5"/>
    <w:rsid w:val="003571A3"/>
    <w:rsid w:val="003A76B6"/>
    <w:rsid w:val="003D1EF2"/>
    <w:rsid w:val="003F4949"/>
    <w:rsid w:val="00435979"/>
    <w:rsid w:val="00455137"/>
    <w:rsid w:val="004643CB"/>
    <w:rsid w:val="004C53C4"/>
    <w:rsid w:val="00502F71"/>
    <w:rsid w:val="005117EA"/>
    <w:rsid w:val="00597C80"/>
    <w:rsid w:val="005C42D0"/>
    <w:rsid w:val="005D3B6F"/>
    <w:rsid w:val="00621818"/>
    <w:rsid w:val="00682048"/>
    <w:rsid w:val="00695A46"/>
    <w:rsid w:val="00704F5D"/>
    <w:rsid w:val="00752CFB"/>
    <w:rsid w:val="00777496"/>
    <w:rsid w:val="00811ABF"/>
    <w:rsid w:val="008357D9"/>
    <w:rsid w:val="00835D92"/>
    <w:rsid w:val="0085643D"/>
    <w:rsid w:val="00875A4A"/>
    <w:rsid w:val="008901A5"/>
    <w:rsid w:val="008C52E0"/>
    <w:rsid w:val="008E122E"/>
    <w:rsid w:val="00914D89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87D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7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87D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7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St-135/2018-37</izvorni_sadrzaj>
    <derivirana_varijabla naziv="DomainObject.Oznaka_1">St-135/2018-37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ZLATNE TERME - VELIKA d.o.o.</izvorni_sadrzaj>
    <derivirana_varijabla naziv="DomainObject.Predmet.ProtustrankaFormated_1">  ZLATNE TERME - VELIKA d.o.o.</derivirana_varijabla>
  </DomainObject.Predmet.ProtustrankaFormated>
  <DomainObject.Predmet.ProtustrankaFormatedOIB>
    <izvorni_sadrzaj>  ZLATNE TERME - VELIKA d.o.o., OIB 80696168687</izvorni_sadrzaj>
    <derivirana_varijabla naziv="DomainObject.Predmet.ProtustrankaFormatedOIB_1">  ZLATNE TERME - VELIKA d.o.o., OIB 80696168687</derivirana_varijabla>
  </DomainObject.Predmet.ProtustrankaFormatedOIB>
  <DomainObject.Predmet.ProtustrankaFormatedWithAdress>
    <izvorni_sadrzaj> ZLATNE TERME - VELIKA d.o.o., Kraljevec 48/A, 10000 Zagreb</izvorni_sadrzaj>
    <derivirana_varijabla naziv="DomainObject.Predmet.ProtustrankaFormatedWithAdress_1"> ZLATNE TERME - VELIKA d.o.o., Kraljevec 48/A, 10000 Zagreb</derivirana_varijabla>
  </DomainObject.Predmet.ProtustrankaFormatedWithAdress>
  <DomainObject.Predmet.ProtustrankaFormatedWithAdressOIB>
    <izvorni_sadrzaj> ZLATNE TERME - VELIKA d.o.o., OIB 80696168687, Kraljevec 48/A, 10000 Zagreb</izvorni_sadrzaj>
    <derivirana_varijabla naziv="DomainObject.Predmet.ProtustrankaFormatedWithAdressOIB_1"> ZLATNE TERME - VELIKA d.o.o., OIB 80696168687, Kraljevec 48/A, 10000 Zagreb</derivirana_varijabla>
  </DomainObject.Predmet.ProtustrankaFormatedWithAdressOIB>
  <DomainObject.Predmet.ProtustrankaWithAdress>
    <izvorni_sadrzaj>ZLATNE TERME - VELIKA d.o.o. Kraljevec 48/A, 10000 Zagreb</izvorni_sadrzaj>
    <derivirana_varijabla naziv="DomainObject.Predmet.ProtustrankaWithAdress_1">ZLATNE TERME - VELIKA d.o.o. Kraljevec 48/A, 10000 Zagreb</derivirana_varijabla>
  </DomainObject.Predmet.ProtustrankaWithAdress>
  <DomainObject.Predmet.ProtustrankaWithAdressOIB>
    <izvorni_sadrzaj>ZLATNE TERME - VELIKA d.o.o., OIB 80696168687, Kraljevec 48/A, 10000 Zagreb</izvorni_sadrzaj>
    <derivirana_varijabla naziv="DomainObject.Predmet.ProtustrankaWithAdressOIB_1">ZLATNE TERME - VELIKA d.o.o., OIB 80696168687, Kraljevec 48/A, 10000 Zagreb</derivirana_varijabla>
  </DomainObject.Predmet.ProtustrankaWithAdressOIB>
  <DomainObject.Predmet.ProtustrankaNazivFormated>
    <izvorni_sadrzaj>ZLATNE TERME - VELIKA d.o.o.</izvorni_sadrzaj>
    <derivirana_varijabla naziv="DomainObject.Predmet.ProtustrankaNazivFormated_1">ZLATNE TERME - VELIKA d.o.o.</derivirana_varijabla>
  </DomainObject.Predmet.ProtustrankaNazivFormated>
  <DomainObject.Predmet.ProtustrankaNazivFormatedOIB>
    <izvorni_sadrzaj>ZLATNE TERME - VELIKA d.o.o., OIB 80696168687</izvorni_sadrzaj>
    <derivirana_varijabla naziv="DomainObject.Predmet.ProtustrankaNazivFormatedOIB_1">ZLATNE TERME - VELIKA d.o.o., OIB 80696168687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TRGOVAČKI SUD U OSIJEKU</izvorni_sadrzaj>
    <derivirana_varijabla naziv="DomainObject.Predmet.StrankaFormated_1">  FINA Regionalni centar Zagreb; TRGOVAČKI SUD U OSIJEKU</derivirana_varijabla>
  </DomainObject.Predmet.StrankaFormated>
  <DomainObject.Predmet.StrankaFormatedOIB>
    <izvorni_sadrzaj>  FINA Regionalni centar Zagreb, OIB 85821130368; TRGOVAČKI SUD U OSIJEKU</izvorni_sadrzaj>
    <derivirana_varijabla naziv="DomainObject.Predmet.StrankaFormatedOIB_1">  FINA Regionalni centar Zagreb, OIB 85821130368; TRGOVAČKI SUD U OSIJEKU</derivirana_varijabla>
  </DomainObject.Predmet.StrankaFormatedOIB>
  <DomainObject.Predmet.StrankaFormatedWithAdress>
    <izvorni_sadrzaj> FINA Regionalni centar Zagreb, Trg svibanjskih žrtava 1995. 1, 10000 Zagreb; TRGOVAČKI SUD U OSIJEKU</izvorni_sadrzaj>
    <derivirana_varijabla naziv="DomainObject.Predmet.StrankaFormatedWithAdress_1"> FINA Regionalni centar Zagreb, Trg svibanjskih žrtava 1995. 1, 10000 Zagreb; TRGOVAČKI SUD U OSIJEKU</derivirana_varijabla>
  </DomainObject.Predmet.StrankaFormatedWithAdress>
  <DomainObject.Predmet.StrankaFormatedWithAdressOIB>
    <izvorni_sadrzaj> FINA Regionalni centar Zagreb, OIB 85821130368, Trg svibanjskih žrtava 1995. 1, 10000 Zagreb; TRGOVAČKI SUD U OSIJEKU</izvorni_sadrzaj>
    <derivirana_varijabla naziv="DomainObject.Predmet.StrankaFormatedWithAdressOIB_1"> FINA Regionalni centar Zagreb, OIB 85821130368, Trg svibanjskih žrtava 1995. 1, 10000 Zagreb; TRGOVAČKI SUD U OSIJEKU</derivirana_varijabla>
  </DomainObject.Predmet.StrankaFormatedWithAdressOIB>
  <DomainObject.Predmet.StrankaWithAdress>
    <izvorni_sadrzaj>FINA Regionalni centar Zagreb Trg svibanjskih žrtava 1995. 1,10000 Zagreb,TRGOVAČKI SUD U OSIJEKU </izvorni_sadrzaj>
    <derivirana_varijabla naziv="DomainObject.Predmet.StrankaWithAdress_1">FINA Regionalni centar Zagreb Trg svibanjskih žrtava 1995. 1,10000 Zagreb,TRGOVAČKI SUD U OSIJEKU </derivirana_varijabla>
  </DomainObject.Predmet.StrankaWithAdress>
  <DomainObject.Predmet.StrankaWithAdressOIB>
    <izvorni_sadrzaj>FINA Regionalni centar Zagreb, OIB 85821130368, Trg svibanjskih žrtava 1995. 1,10000 Zagreb,TRGOVAČKI SUD U OSIJEKU</izvorni_sadrzaj>
    <derivirana_varijabla naziv="DomainObject.Predmet.StrankaWithAdressOIB_1">FINA Regionalni centar Zagreb, OIB 85821130368, Trg svibanjskih žrtava 1995. 1,10000 Zagreb,TRGOVAČKI SUD U OSIJEKU</derivirana_varijabla>
  </DomainObject.Predmet.StrankaWithAdressOIB>
  <DomainObject.Predmet.StrankaNazivFormated>
    <izvorni_sadrzaj>FINA Regionalni centar Zagreb,TRGOVAČKI SUD U OSIJEKU</izvorni_sadrzaj>
    <derivirana_varijabla naziv="DomainObject.Predmet.StrankaNazivFormated_1">FINA Regionalni centar Zagreb,TRGOVAČKI SUD U OSIJEKU</derivirana_varijabla>
  </DomainObject.Predmet.StrankaNazivFormated>
  <DomainObject.Predmet.StrankaNazivFormatedOIB>
    <izvorni_sadrzaj>FINA Regionalni centar Zagreb, OIB 85821130368,TRGOVAČKI SUD U OSIJEKU</izvorni_sadrzaj>
    <derivirana_varijabla naziv="DomainObject.Predmet.StrankaNazivFormatedOIB_1">FINA Regionalni centar Zagreb, OIB 85821130368,TRGOVAČKI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TRGOVAČKI SUD U OSIJEKU</item>
    </izvorni_sadrzaj>
    <derivirana_varijabla naziv="DomainObject.Predmet.StrankaListFormated_1">
      <item>FINA Regionalni centar Zagreb</item>
      <item>TRGOVAČKI SUD U OSIJEKU</item>
    </derivirana_varijabla>
  </DomainObject.Predmet.StrankaListFormated>
  <DomainObject.Predmet.StrankaListFormatedOIB>
    <izvorni_sadrzaj>
      <item>FINA Regionalni centar Zagreb, OIB 85821130368</item>
      <item>TRGOVAČKI SUD U OSIJEKU</item>
    </izvorni_sadrzaj>
    <derivirana_varijabla naziv="DomainObject.Predmet.StrankaListFormatedOIB_1">
      <item>FINA Regionalni centar Zagreb, OIB 85821130368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TRGOVAČKI SUD U OSIJEKU</item>
    </izvorni_sadrzaj>
    <derivirana_varijabla naziv="DomainObject.Predmet.StrankaListFormatedWithAdress_1">
      <item>FINA Regionalni centar Zagreb, Trg svibanjskih žrtava 1995. 1, 10000 Zagreb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TRGOVAČKI SUD U OSIJEKU</item>
    </derivirana_varijabla>
  </DomainObject.Predmet.StrankaListFormatedWithAdressOIB>
  <DomainObject.Predmet.StrankaListNazivFormated>
    <izvorni_sadrzaj>
      <item>FINA Regionalni centar Zagreb</item>
      <item>TRGOVAČKI SUD U OSIJEKU</item>
    </izvorni_sadrzaj>
    <derivirana_varijabla naziv="DomainObject.Predmet.StrankaListNazivFormated_1">
      <item>FINA Regionalni centar Zagreb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TRGOVAČKI SUD U OSIJEKU</item>
    </izvorni_sadrzaj>
    <derivirana_varijabla naziv="DomainObject.Predmet.StrankaListNazivFormatedOIB_1">
      <item>FINA Regionalni centar Zagreb, OIB 85821130368</item>
      <item>TRGOVAČKI SUD U OSIJEKU</item>
    </derivirana_varijabla>
  </DomainObject.Predmet.StrankaListNazivFormatedOIB>
  <DomainObject.Predmet.ProtuStrankaListFormated>
    <izvorni_sadrzaj>
      <item>ZLATNE TERME - VELIKA d.o.o.</item>
    </izvorni_sadrzaj>
    <derivirana_varijabla naziv="DomainObject.Predmet.ProtuStrankaListFormated_1">
      <item>ZLATNE TERME - VELIKA d.o.o.</item>
    </derivirana_varijabla>
  </DomainObject.Predmet.ProtuStrankaListFormated>
  <DomainObject.Predmet.ProtuStrankaListFormatedOIB>
    <izvorni_sadrzaj>
      <item>ZLATNE TERME - VELIKA d.o.o., OIB 80696168687</item>
    </izvorni_sadrzaj>
    <derivirana_varijabla naziv="DomainObject.Predmet.ProtuStrankaListFormatedOIB_1">
      <item>ZLATNE TERME - VELIKA d.o.o., OIB 80696168687</item>
    </derivirana_varijabla>
  </DomainObject.Predmet.ProtuStrankaListFormatedOIB>
  <DomainObject.Predmet.ProtuStrankaListFormatedWithAdress>
    <izvorni_sadrzaj>
      <item>ZLATNE TERME - VELIKA d.o.o., Kraljevec 48/A, 10000 Zagreb</item>
    </izvorni_sadrzaj>
    <derivirana_varijabla naziv="DomainObject.Predmet.ProtuStrankaListFormatedWithAdress_1">
      <item>ZLATNE TERME - VELIKA d.o.o., Kraljevec 48/A, 10000 Zagreb</item>
    </derivirana_varijabla>
  </DomainObject.Predmet.ProtuStrankaListFormatedWithAdress>
  <DomainObject.Predmet.ProtuStrankaListFormatedWithAdressOIB>
    <izvorni_sadrzaj>
      <item>ZLATNE TERME - VELIKA d.o.o., OIB 80696168687, Kraljevec 48/A, 10000 Zagreb</item>
    </izvorni_sadrzaj>
    <derivirana_varijabla naziv="DomainObject.Predmet.ProtuStrankaListFormatedWithAdressOIB_1">
      <item>ZLATNE TERME - VELIKA d.o.o., OIB 80696168687, Kraljevec 48/A, 10000 Zagreb</item>
    </derivirana_varijabla>
  </DomainObject.Predmet.ProtuStrankaListFormatedWithAdressOIB>
  <DomainObject.Predmet.ProtuStrankaListNazivFormated>
    <izvorni_sadrzaj>
      <item>ZLATNE TERME - VELIKA d.o.o.</item>
    </izvorni_sadrzaj>
    <derivirana_varijabla naziv="DomainObject.Predmet.ProtuStrankaListNazivFormated_1">
      <item>ZLATNE TERME - VELIKA d.o.o.</item>
    </derivirana_varijabla>
  </DomainObject.Predmet.ProtuStrankaListNazivFormated>
  <DomainObject.Predmet.ProtuStrankaListNazivFormatedOIB>
    <izvorni_sadrzaj>
      <item>ZLATNE TERME - VELIKA d.o.o., OIB 80696168687</item>
    </izvorni_sadrzaj>
    <derivirana_varijabla naziv="DomainObject.Predmet.ProtuStrankaListNazivFormatedOIB_1">
      <item>ZLATNE TERME - VELIKA d.o.o., OIB 80696168687</item>
    </derivirana_varijabla>
  </DomainObject.Predmet.ProtuStrankaListNazivFormatedOIB>
  <DomainObject.Predmet.OstaliListFormated>
    <izvorni_sadrzaj>
      <item>Rudolf Radiković</item>
      <item>VINOTA d.o.o. za trgovinu i usluge</item>
      <item>DOMAGOJ MILIČEVIĆ</item>
    </izvorni_sadrzaj>
    <derivirana_varijabla naziv="DomainObject.Predmet.OstaliListFormated_1">
      <item>Rudolf Radiković</item>
      <item>VINOTA d.o.o. za trgovinu i usluge</item>
      <item>DOMAGOJ MILIČEVIĆ</item>
    </derivirana_varijabla>
  </DomainObject.Predmet.OstaliListFormated>
  <DomainObject.Predmet.OstaliListFormatedOIB>
    <izvorni_sadrzaj>
      <item>Rudolf Radiković, OIB 37904759159</item>
      <item>VINOTA d.o.o. za trgovinu i usluge, OIB 57501301944</item>
      <item>DOMAGOJ MILIČEVIĆ</item>
    </izvorni_sadrzaj>
    <derivirana_varijabla naziv="DomainObject.Predmet.OstaliListFormatedOIB_1">
      <item>Rudolf Radiković, OIB 37904759159</item>
      <item>VINOTA d.o.o. za trgovinu i usluge, OIB 57501301944</item>
      <item>DOMAGOJ MILIČEVIĆ</item>
    </derivirana_varijabla>
  </DomainObject.Predmet.OstaliListFormatedOIB>
  <DomainObject.Predmet.OstaliListFormatedWithAdress>
    <izvorni_sadrzaj>
      <item>Rudolf Radiković, Kraljevec 48a, 10000 Zagreb</item>
      <item>VINOTA d.o.o. za trgovinu i usluge, Industrijska 7, 34330 Velika</item>
      <item>DOMAGOJ MILIČEVIĆ, Sv. Florijana 8/2, 34000 Požega</item>
    </izvorni_sadrzaj>
    <derivirana_varijabla naziv="DomainObject.Predmet.OstaliListFormatedWithAdress_1">
      <item>Rudolf Radiković, Kraljevec 48a, 10000 Zagreb</item>
      <item>VINOTA d.o.o. za trgovinu i usluge, Industrijska 7, 34330 Velika</item>
      <item>DOMAGOJ MILIČEVIĆ, Sv. Florijana 8/2, 34000 Požega</item>
    </derivirana_varijabla>
  </DomainObject.Predmet.OstaliListFormatedWithAdress>
  <DomainObject.Predmet.OstaliListFormatedWithAdressOIB>
    <izvorni_sadrzaj>
      <item>Rudolf Radiković, OIB 37904759159, Kraljevec 48a, 10000 Zagreb</item>
      <item>VINOTA d.o.o. za trgovinu i usluge, OIB 57501301944, Industrijska 7, 34330 Velika</item>
      <item>DOMAGOJ MILIČEVIĆ, Sv. Florijana 8/2, 34000 Požega</item>
    </izvorni_sadrzaj>
    <derivirana_varijabla naziv="DomainObject.Predmet.OstaliListFormatedWithAdressOIB_1">
      <item>Rudolf Radiković, OIB 37904759159, Kraljevec 48a, 10000 Zagreb</item>
      <item>VINOTA d.o.o. za trgovinu i usluge, OIB 57501301944, Industrijska 7, 34330 Velika</item>
      <item>DOMAGOJ MILIČEVIĆ, Sv. Florijana 8/2, 34000 Požega</item>
    </derivirana_varijabla>
  </DomainObject.Predmet.OstaliListFormatedWithAdressOIB>
  <DomainObject.Predmet.OstaliListNazivFormated>
    <izvorni_sadrzaj>
      <item>Rudolf Radiković</item>
      <item>VINOTA d.o.o. za trgovinu i usluge</item>
      <item>DOMAGOJ MILIČEVIĆ</item>
    </izvorni_sadrzaj>
    <derivirana_varijabla naziv="DomainObject.Predmet.OstaliListNazivFormated_1">
      <item>Rudolf Radiković</item>
      <item>VINOTA d.o.o. za trgovinu i usluge</item>
      <item>DOMAGOJ MILIČEVIĆ</item>
    </derivirana_varijabla>
  </DomainObject.Predmet.OstaliListNazivFormated>
  <DomainObject.Predmet.OstaliListNazivFormatedOIB>
    <izvorni_sadrzaj>
      <item>Rudolf Radiković, OIB 37904759159</item>
      <item>VINOTA d.o.o. za trgovinu i usluge, OIB 57501301944</item>
      <item>DOMAGOJ MILIČEVIĆ</item>
    </izvorni_sadrzaj>
    <derivirana_varijabla naziv="DomainObject.Predmet.OstaliListNazivFormatedOIB_1">
      <item>Rudolf Radiković, OIB 37904759159</item>
      <item>VINOTA d.o.o. za trgovinu i usluge, OIB 57501301944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St-135/2018-37</izvorni_sadrzaj>
    <derivirana_varijabla naziv="DomainObject.PoslovniBrojDokumenta_1">St-135/2018-37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ZLATNE TERME - VELIKA d.o.o.</izvorni_sadrzaj>
    <derivirana_varijabla naziv="DomainObject.Predmet.ProtustrankaIDrugi_1">ZLATNE TERME - VELIKA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ZLATNE TERME - VELIKA d.o.o., OIB 80696168687, Kraljevec 48/A, 10000 Zagreb</izvorni_sadrzaj>
    <derivirana_varijabla naziv="DomainObject.Predmet.ProtustrankaIDrugiAdressOIB_1">ZLATNE TERME - VELIKA d.o.o., OIB 80696168687, Kraljevec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ZLATNE TERME - VELIKA d.o.o.</item>
      <item>Rudolf Radiković</item>
      <item>VINOTA d.o.o. za trgovinu i usluge</item>
      <item>DOMAGOJ MILIČEVIĆ</item>
      <item>TRGOVAČKI SUD U OSIJEKU</item>
    </izvorni_sadrzaj>
    <derivirana_varijabla naziv="DomainObject.Predmet.SudioniciListNaziv_1">
      <item>FINA Regionalni centar Zagreb</item>
      <item>ZLATNE TERME - VELIKA d.o.o.</item>
      <item>Rudolf Radiković</item>
      <item>VINOTA d.o.o. za trgovinu i usluge</item>
      <item>DOMAGOJ MILIČEVIĆ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ZLATNE TERME - VELIKA d.o.o., OIB 80696168687, Kraljevec 48/A,10000 Zagreb</item>
      <item>Rudolf Radiković, OIB 37904759159, Kraljevec 48a,10000 Zagreb</item>
      <item>VINOTA d.o.o. za trgovinu i usluge, OIB 57501301944, Industrijska 7,34330 Velika</item>
      <item>DOMAGOJ MILIČEVIĆ, Sv. Florijana 8/2,34000 Požega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ZLATNE TERME - VELIKA d.o.o., OIB 80696168687, Kraljevec 48/A,10000 Zagreb</item>
      <item>Rudolf Radiković, OIB 37904759159, Kraljevec 48a,10000 Zagreb</item>
      <item>VINOTA d.o.o. za trgovinu i usluge, OIB 57501301944, Industrijska 7,34330 Velika</item>
      <item>DOMAGOJ MILIČEVIĆ, Sv. Florijana 8/2,34000 Požega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80696168687</item>
      <item>, OIB 37904759159</item>
      <item>, OIB 57501301944</item>
      <item>, OIB null</item>
      <item>, OIB null</item>
    </izvorni_sadrzaj>
    <derivirana_varijabla naziv="DomainObject.Predmet.SudioniciListNazivOIB_1">
      <item>, OIB 85821130368</item>
      <item>, OIB 80696168687</item>
      <item>, OIB 37904759159</item>
      <item>, OIB 57501301944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St-135/2018-36</izvorni_sadrzaj>
    <derivirana_varijabla naziv="DomainObject.PredzadnjaOdlukaIzPredmeta.Oznaka_1">St-135/2018-36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2093</properties:Characters>
  <properties:Lines>93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2019-05-08T09:41:00Z</dcterms:created>
  <dc:creator>Monika Grbac</dc:creator>
  <cp:lastModifiedBy>Monika Grbac</cp:lastModifiedBy>
  <cp:lastPrinted>2019-01-09T10:37:00Z</cp:lastPrinted>
  <dcterms:modified xmlns:xsi="http://www.w3.org/2001/XMLSchema-instance" xsi:type="dcterms:W3CDTF">2019-05-08T09:44:00Z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St-135/2018-37 / Odluka - Rješenje - utvrđene i osporene tražbine (st-135-18.docx)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