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8e472" w14:paraId="888e472" w:rsidRDefault="00FD3EDA" w:rsidP="00FD3EDA" w:rsidR="00FD3EDA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A2A1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="00B27906" w:rsidRPr="00B27906">
        <w:rPr>
          <w:rStyle w:val="Naglaeno"/>
          <w:b w:val="false"/>
        </w:rPr>
        <w:t>14 St-</w:t>
      </w:r>
      <w:r w:rsidR="00D83856">
        <w:rPr>
          <w:rStyle w:val="Naglaeno"/>
          <w:b w:val="false"/>
        </w:rPr>
        <w:t>166</w:t>
      </w:r>
      <w:r w:rsidR="00B27906" w:rsidRPr="00B27906">
        <w:rPr>
          <w:rStyle w:val="Naglaeno"/>
          <w:b w:val="false"/>
        </w:rPr>
        <w:t>8/16-</w:t>
      </w:r>
      <w:r w:rsidR="00D83856">
        <w:rPr>
          <w:rStyle w:val="Naglaeno"/>
          <w:b w:val="false"/>
        </w:rPr>
        <w:t>78</w:t>
      </w:r>
    </w:p>
    <w:p w:rsidRDefault="00FD3EDA" w:rsidP="00FD3EDA" w:rsidR="00FD3EDA" w:rsidRPr="00D21A2C"/>
    <w:p w:rsidRDefault="00FD3EDA" w:rsidP="00FD3EDA" w:rsidR="00FD3E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3EDA" w:rsidP="00FD3EDA" w:rsidR="00FD3E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B2B0D" w:rsidP="00FD3EDA" w:rsidR="002B3CF8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D83856" w:rsidP="00B27906" w:rsidR="00B27906">
      <w:pPr>
        <w:ind w:firstLine="720"/>
        <w:jc w:val="both"/>
      </w:pPr>
      <w:r w:rsidRPr="00D83856">
        <w:t>Trgovački sud u Osijeku, po sucu mr. sc. Tihomiru Kovačeviću, kao stečajnom sucu u stečajnom postupku nad dužnikom MODICA MEREO d.o.o. za proizvodnju, preradu i promet u stečaju, Beli Manastir, Valpovačka bb, MBS 030082674, OIB 70609190357</w:t>
      </w:r>
      <w:r w:rsidR="00B27906" w:rsidRPr="000B1DB2">
        <w:t xml:space="preserve">, dana </w:t>
      </w:r>
      <w:r>
        <w:t>26</w:t>
      </w:r>
      <w:r w:rsidR="0050389D" w:rsidRPr="0050389D">
        <w:t xml:space="preserve">. studenog </w:t>
      </w:r>
      <w:r w:rsidR="00C30606" w:rsidRPr="00C30606">
        <w:t>2018</w:t>
      </w:r>
      <w:r w:rsidR="00B27906" w:rsidRPr="000B1DB2">
        <w:t>.</w:t>
      </w:r>
    </w:p>
    <w:p w:rsidRDefault="00BF7B12" w:rsidP="00BF7B12" w:rsidR="00BF7B12" w:rsidRPr="000525F4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DB3622" w:rsidP="00687144" w:rsidR="00DB3622">
      <w:pPr>
        <w:rPr>
          <w:b/>
          <w:bCs/>
        </w:rPr>
      </w:pPr>
    </w:p>
    <w:p w:rsidRDefault="00E019BD" w:rsidP="00687144" w:rsidR="00E019BD">
      <w:pPr>
        <w:rPr>
          <w:b/>
          <w:bCs/>
        </w:rPr>
      </w:pPr>
    </w:p>
    <w:p w:rsidRDefault="00101B99" w:rsidP="00D83856" w:rsidR="002940C7" w:rsidRPr="00AC57A8">
      <w:pPr>
        <w:numPr>
          <w:ilvl w:val="0"/>
          <w:numId w:val="29"/>
        </w:numPr>
        <w:jc w:val="both"/>
      </w:pPr>
      <w:r>
        <w:rPr>
          <w:bCs/>
        </w:rPr>
        <w:t xml:space="preserve">U stečajnom postupku nad </w:t>
      </w:r>
      <w:r w:rsidR="00B27906" w:rsidRPr="00B27906">
        <w:rPr>
          <w:bCs/>
        </w:rPr>
        <w:t xml:space="preserve">stečajnim dužnikom </w:t>
      </w:r>
      <w:r w:rsidR="00D83856" w:rsidRPr="00D83856">
        <w:rPr>
          <w:bCs/>
        </w:rPr>
        <w:t>MODICA MEREO d.o.o. za proizvodnju, preradu i promet u stečaju, Beli Manastir, Valpovačka bb, MBS 030082674, OIB 70609190357</w:t>
      </w:r>
      <w:r w:rsidR="00656B83">
        <w:rPr>
          <w:bCs/>
        </w:rPr>
        <w:t>, određuje se ročište za diobu kupovnine dobivene prodajom nekretnin</w:t>
      </w:r>
      <w:r w:rsidR="004A6CC5">
        <w:rPr>
          <w:bCs/>
        </w:rPr>
        <w:t>a</w:t>
      </w:r>
      <w:r w:rsidR="00E93865">
        <w:rPr>
          <w:bCs/>
        </w:rPr>
        <w:t xml:space="preserve"> </w:t>
      </w:r>
      <w:r w:rsidR="00EE2A24">
        <w:rPr>
          <w:bCs/>
        </w:rPr>
        <w:t>u</w:t>
      </w:r>
      <w:r w:rsidR="00656B83">
        <w:rPr>
          <w:bCs/>
        </w:rPr>
        <w:t xml:space="preserve"> vlasništvu stečajnog dužnika</w:t>
      </w:r>
      <w:r w:rsidR="000B1317">
        <w:rPr>
          <w:bCs/>
        </w:rPr>
        <w:t xml:space="preserve"> </w:t>
      </w:r>
      <w:r w:rsidR="006A0A81">
        <w:rPr>
          <w:bCs/>
        </w:rPr>
        <w:t xml:space="preserve">i to </w:t>
      </w:r>
      <w:r w:rsidR="0082272C">
        <w:t>upisan</w:t>
      </w:r>
      <w:r w:rsidR="00397977">
        <w:t>a</w:t>
      </w:r>
      <w:r w:rsidR="0082272C">
        <w:t xml:space="preserve"> u zk.ul.br. </w:t>
      </w:r>
      <w:r w:rsidR="00BD0755" w:rsidRPr="006D5B7F">
        <w:t>2821, k.o. Beli Manastir, kč.br. 3040/5 ORANICA U ULICI BELE BARTOKA, površine 3198 m</w:t>
      </w:r>
      <w:r w:rsidR="00BD0755" w:rsidRPr="006D5B7F">
        <w:rPr>
          <w:vertAlign w:val="superscript"/>
        </w:rPr>
        <w:t>2</w:t>
      </w:r>
      <w:r w:rsidR="00BD0755" w:rsidRPr="006D5B7F">
        <w:t>, a koje pravo građenja je upisano u posebnom ulošku broj 2825, k.o. Beli Manastir</w:t>
      </w:r>
    </w:p>
    <w:p w:rsidRDefault="006A0A81" w:rsidP="003E6543" w:rsidR="006A0A81">
      <w:pPr>
        <w:ind w:left="2490"/>
        <w:jc w:val="both"/>
      </w:pPr>
    </w:p>
    <w:p w:rsidRDefault="003E6543" w:rsidP="003E6543" w:rsidR="00E93865">
      <w:pPr>
        <w:ind w:left="2490"/>
        <w:jc w:val="both"/>
        <w:rPr>
          <w:bCs/>
        </w:rPr>
      </w:pPr>
      <w:r>
        <w:t>za dan</w:t>
      </w:r>
    </w:p>
    <w:p w:rsidRDefault="006A0A81" w:rsidP="00BD5B55" w:rsidR="00656B83" w:rsidRPr="00AE76C0">
      <w:pPr>
        <w:jc w:val="center"/>
      </w:pPr>
      <w:r>
        <w:t>11</w:t>
      </w:r>
      <w:r w:rsidR="00656B83" w:rsidRPr="00AE76C0">
        <w:t xml:space="preserve">. </w:t>
      </w:r>
      <w:r>
        <w:t>prosinac</w:t>
      </w:r>
      <w:r w:rsidR="00656B83" w:rsidRPr="00AE76C0">
        <w:t xml:space="preserve"> 20</w:t>
      </w:r>
      <w:r w:rsidR="00810854" w:rsidRPr="00AE76C0">
        <w:t>1</w:t>
      </w:r>
      <w:r w:rsidR="00667608">
        <w:t>8</w:t>
      </w:r>
      <w:r w:rsidR="00656B83" w:rsidRPr="00AE76C0">
        <w:t xml:space="preserve">. godine u </w:t>
      </w:r>
      <w:r w:rsidR="00D313D2">
        <w:t>10</w:t>
      </w:r>
      <w:r w:rsidR="00656B83" w:rsidRPr="00AE76C0">
        <w:t>,</w:t>
      </w:r>
      <w:r w:rsidR="006F188F">
        <w:t>0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C065D4">
        <w:t>39</w:t>
      </w:r>
      <w:r w:rsidRPr="00AE76C0">
        <w:t>/I</w:t>
      </w:r>
      <w:r w:rsidR="00C065D4">
        <w:t>I</w:t>
      </w:r>
      <w:r w:rsidRPr="00AE76C0">
        <w:t>.</w:t>
      </w:r>
    </w:p>
    <w:p w:rsidRDefault="00810854" w:rsidP="00921E71" w:rsidR="00810854">
      <w:pPr>
        <w:rPr>
          <w:b/>
          <w:bCs/>
        </w:rPr>
      </w:pPr>
    </w:p>
    <w:p w:rsidRDefault="00656B83" w:rsidP="00656B83" w:rsidR="00656B8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Na ročište se dostavom ovoga rješenja pozivaju:</w:t>
      </w:r>
    </w:p>
    <w:p w:rsidRDefault="00E41B57" w:rsidP="00656B83" w:rsidR="00E41B57">
      <w:pPr>
        <w:jc w:val="both"/>
        <w:rPr>
          <w:bCs/>
        </w:rPr>
      </w:pPr>
    </w:p>
    <w:p w:rsidRDefault="00656B83" w:rsidP="00BD5B55" w:rsidR="00656B83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stečajn</w:t>
      </w:r>
      <w:r w:rsidR="002940C7">
        <w:rPr>
          <w:bCs/>
        </w:rPr>
        <w:t>i</w:t>
      </w:r>
      <w:r>
        <w:rPr>
          <w:bCs/>
        </w:rPr>
        <w:t xml:space="preserve"> upravitelj</w:t>
      </w:r>
      <w:r w:rsidR="00A24D29">
        <w:rPr>
          <w:bCs/>
        </w:rPr>
        <w:t xml:space="preserve"> </w:t>
      </w:r>
    </w:p>
    <w:p w:rsidRDefault="00BD0755" w:rsidP="00A24D29" w:rsidR="00E41B57">
      <w:pPr>
        <w:pStyle w:val="Odlomakpopisa"/>
        <w:numPr>
          <w:ilvl w:val="1"/>
          <w:numId w:val="29"/>
        </w:numPr>
        <w:jc w:val="both"/>
        <w:rPr>
          <w:bCs/>
        </w:rPr>
      </w:pPr>
      <w:r>
        <w:rPr>
          <w:bCs/>
        </w:rPr>
        <w:t xml:space="preserve">APS DELTA s.A. Luksemburg </w:t>
      </w:r>
    </w:p>
    <w:p w:rsidRDefault="001641FD" w:rsidP="00A24D29" w:rsidR="001641FD" w:rsidRPr="00A24D29">
      <w:pPr>
        <w:pStyle w:val="Odlomakpopisa"/>
        <w:numPr>
          <w:ilvl w:val="1"/>
          <w:numId w:val="29"/>
        </w:numPr>
        <w:jc w:val="both"/>
        <w:rPr>
          <w:bCs/>
        </w:rPr>
      </w:pPr>
      <w:r>
        <w:rPr>
          <w:bCs/>
        </w:rPr>
        <w:t>ŽDO GUO Osijek.</w:t>
      </w:r>
    </w:p>
    <w:p w:rsidRDefault="00A24D29" w:rsidP="00A24D29" w:rsidR="00A24D29" w:rsidRPr="00A24D29">
      <w:pPr>
        <w:pStyle w:val="Odlomakpopisa"/>
        <w:ind w:left="2490"/>
        <w:jc w:val="both"/>
        <w:rPr>
          <w:bCs/>
        </w:rPr>
      </w:pPr>
    </w:p>
    <w:p w:rsidRDefault="00656B83" w:rsidP="00153556" w:rsidR="00FD3EDA" w:rsidRPr="00153556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Ukoliko pozvani vjerovni</w:t>
      </w:r>
      <w:r w:rsidR="00EB78DE">
        <w:rPr>
          <w:bCs/>
        </w:rPr>
        <w:t>ci</w:t>
      </w:r>
      <w:r>
        <w:rPr>
          <w:bCs/>
        </w:rPr>
        <w:t xml:space="preserve"> iz t. 2. </w:t>
      </w:r>
      <w:r w:rsidR="006A0C2A">
        <w:rPr>
          <w:bCs/>
        </w:rPr>
        <w:t>ovoga rješenja ne dođ</w:t>
      </w:r>
      <w:r w:rsidR="00EB78DE">
        <w:rPr>
          <w:bCs/>
        </w:rPr>
        <w:t>u</w:t>
      </w:r>
      <w:r w:rsidR="006A0C2A">
        <w:rPr>
          <w:bCs/>
        </w:rPr>
        <w:t xml:space="preserve"> na zakazano ročište, nj</w:t>
      </w:r>
      <w:r w:rsidR="00EB78DE">
        <w:rPr>
          <w:bCs/>
        </w:rPr>
        <w:t>ih</w:t>
      </w:r>
      <w:r w:rsidR="006F188F">
        <w:rPr>
          <w:bCs/>
        </w:rPr>
        <w:t>o</w:t>
      </w:r>
      <w:r w:rsidR="00E17DEB">
        <w:rPr>
          <w:bCs/>
        </w:rPr>
        <w:t>va</w:t>
      </w:r>
      <w:r w:rsidR="006A0C2A">
        <w:rPr>
          <w:bCs/>
        </w:rPr>
        <w:t xml:space="preserve"> tražbin</w:t>
      </w:r>
      <w:r w:rsidR="00E17DEB">
        <w:rPr>
          <w:bCs/>
        </w:rPr>
        <w:t>a</w:t>
      </w:r>
      <w:r w:rsidR="006A0C2A">
        <w:rPr>
          <w:bCs/>
        </w:rPr>
        <w:t xml:space="preserve"> će se uzeti prema stanju koje proizlazi iz </w:t>
      </w:r>
      <w:r w:rsidR="004910B6">
        <w:rPr>
          <w:bCs/>
        </w:rPr>
        <w:t>poslovnih knjiga</w:t>
      </w:r>
      <w:r w:rsidR="006A0C2A">
        <w:rPr>
          <w:bCs/>
        </w:rPr>
        <w:t xml:space="preserve"> i spisa, a najkasnije na ročištu za diobu isti mo</w:t>
      </w:r>
      <w:r w:rsidR="001641FD">
        <w:rPr>
          <w:bCs/>
        </w:rPr>
        <w:t>gu</w:t>
      </w:r>
      <w:r w:rsidR="006A0C2A">
        <w:rPr>
          <w:bCs/>
        </w:rPr>
        <w:t xml:space="preserve"> drugom vjerovniku osporiti tražbinu,</w:t>
      </w:r>
      <w:r w:rsidR="00153556">
        <w:rPr>
          <w:bCs/>
        </w:rPr>
        <w:t xml:space="preserve"> njezinu visinu i red namirenja</w:t>
      </w:r>
      <w:r w:rsidR="001641FD">
        <w:rPr>
          <w:bCs/>
        </w:rPr>
        <w:t>.</w:t>
      </w:r>
    </w:p>
    <w:p w:rsidRDefault="00FD3EDA" w:rsidR="00FD3EDA">
      <w:pPr>
        <w:jc w:val="both"/>
      </w:pPr>
    </w:p>
    <w:p w:rsidRDefault="009478CD" w:rsidR="009478CD">
      <w:pPr>
        <w:jc w:val="both"/>
      </w:pPr>
    </w:p>
    <w:p w:rsidRDefault="001641FD" w:rsidR="001641FD">
      <w:pPr>
        <w:jc w:val="both"/>
      </w:pPr>
    </w:p>
    <w:p w:rsidRDefault="001641FD" w:rsidR="001641FD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lastRenderedPageBreak/>
        <w:t>Obrazloženje</w:t>
      </w:r>
    </w:p>
    <w:p w:rsidRDefault="00141488" w:rsidR="00141488"/>
    <w:p w:rsidRDefault="00921E71" w:rsidR="00921E71"/>
    <w:p w:rsidRDefault="00141488" w:rsidP="00BC2126" w:rsidR="00BC2126">
      <w:pPr>
        <w:pStyle w:val="Tijeloteksta"/>
      </w:pPr>
      <w:r>
        <w:tab/>
      </w:r>
      <w:r w:rsidR="006A0C2A">
        <w:t xml:space="preserve">U stečajnom postupku nad </w:t>
      </w:r>
      <w:r w:rsidR="009478CD" w:rsidRPr="009478CD">
        <w:rPr>
          <w:bCs/>
        </w:rPr>
        <w:t xml:space="preserve">stečajnim dužnikom </w:t>
      </w:r>
      <w:r w:rsidR="001641FD" w:rsidRPr="001641FD">
        <w:rPr>
          <w:bCs/>
        </w:rPr>
        <w:t>MODICA MEREO d.o.o. za proizvodnju, preradu i promet u stečaju, Beli Manastir, Valpovačka bb, MBS 030082674, OIB 70609190357</w:t>
      </w:r>
      <w:r w:rsidR="00AE76C0" w:rsidRPr="00AE76C0">
        <w:rPr>
          <w:bCs/>
        </w:rPr>
        <w:t xml:space="preserve">, </w:t>
      </w:r>
      <w:r w:rsidR="00BC2126">
        <w:t>na održan</w:t>
      </w:r>
      <w:r w:rsidR="00E41B57">
        <w:t>oj</w:t>
      </w:r>
      <w:r w:rsidR="00BC2126">
        <w:t xml:space="preserve"> elektroničk</w:t>
      </w:r>
      <w:r w:rsidR="00E41B57">
        <w:t>oj</w:t>
      </w:r>
      <w:r w:rsidR="00BC2126">
        <w:t xml:space="preserve"> javn</w:t>
      </w:r>
      <w:r w:rsidR="00E41B57">
        <w:t>oj</w:t>
      </w:r>
      <w:r w:rsidR="00BC2126">
        <w:t xml:space="preserve"> dražb</w:t>
      </w:r>
      <w:r w:rsidR="00E41B57">
        <w:t>i</w:t>
      </w:r>
      <w:r w:rsidR="00BC2126">
        <w:t xml:space="preserve"> koj</w:t>
      </w:r>
      <w:r w:rsidR="00AA6673">
        <w:t>e</w:t>
      </w:r>
      <w:r w:rsidR="00BC2126">
        <w:t xml:space="preserve"> je provela FINA unovčen</w:t>
      </w:r>
      <w:r w:rsidR="00E41B57">
        <w:t>a</w:t>
      </w:r>
      <w:r w:rsidR="00BC2126">
        <w:t xml:space="preserve"> </w:t>
      </w:r>
      <w:r w:rsidR="00E41B57">
        <w:t>je</w:t>
      </w:r>
      <w:r w:rsidR="00AA6673">
        <w:t xml:space="preserve"> </w:t>
      </w:r>
      <w:r w:rsidR="00BC2126">
        <w:t>predmetn</w:t>
      </w:r>
      <w:r w:rsidR="00E41B57">
        <w:t xml:space="preserve">a </w:t>
      </w:r>
      <w:r w:rsidR="00BC2126">
        <w:t>nekretnin</w:t>
      </w:r>
      <w:r w:rsidR="00E41B57">
        <w:t>a</w:t>
      </w:r>
      <w:r w:rsidR="00BC2126">
        <w:t xml:space="preserve"> u vlasništvu stečajnog dužnika.</w:t>
      </w:r>
    </w:p>
    <w:p w:rsidRDefault="00BC2126" w:rsidP="00BC2126" w:rsidR="00BC2126">
      <w:pPr>
        <w:pStyle w:val="Tijeloteksta"/>
      </w:pPr>
    </w:p>
    <w:p w:rsidRDefault="00BC2126" w:rsidP="00BC2126" w:rsidR="00BC2126">
      <w:pPr>
        <w:pStyle w:val="Tijeloteksta"/>
      </w:pPr>
      <w:r>
        <w:tab/>
        <w:t xml:space="preserve">Nakon što </w:t>
      </w:r>
      <w:r w:rsidR="00E41B57">
        <w:t>je</w:t>
      </w:r>
      <w:r>
        <w:t xml:space="preserve"> rješenj</w:t>
      </w:r>
      <w:r w:rsidR="00E41B57">
        <w:t>e</w:t>
      </w:r>
      <w:r>
        <w:t xml:space="preserve"> o dosudi predmetn</w:t>
      </w:r>
      <w:r w:rsidR="00E41B57">
        <w:t>e</w:t>
      </w:r>
      <w:r>
        <w:t xml:space="preserve"> nekretnin</w:t>
      </w:r>
      <w:r w:rsidR="00E41B57">
        <w:t>e</w:t>
      </w:r>
      <w:r>
        <w:t xml:space="preserve"> kupc</w:t>
      </w:r>
      <w:r w:rsidR="009352BD">
        <w:t>u</w:t>
      </w:r>
      <w:r>
        <w:t xml:space="preserve"> postal</w:t>
      </w:r>
      <w:r w:rsidR="00E41B57">
        <w:t>o</w:t>
      </w:r>
      <w:r>
        <w:t xml:space="preserve"> pravomoćn</w:t>
      </w:r>
      <w:r w:rsidR="00E41B57">
        <w:t>o</w:t>
      </w:r>
      <w:r>
        <w:t xml:space="preserve"> i donijet</w:t>
      </w:r>
      <w:r w:rsidR="0009054D">
        <w:t xml:space="preserve"> </w:t>
      </w:r>
      <w:r>
        <w:t>zaključ</w:t>
      </w:r>
      <w:r w:rsidR="00E41B57">
        <w:t>ak</w:t>
      </w:r>
      <w:r>
        <w:t xml:space="preserve"> o predaji ist</w:t>
      </w:r>
      <w:r w:rsidR="00E41B57">
        <w:t>e</w:t>
      </w:r>
      <w:r>
        <w:t xml:space="preserve"> kupc</w:t>
      </w:r>
      <w:r w:rsidR="0009054D">
        <w:t>u</w:t>
      </w:r>
      <w:r>
        <w:t xml:space="preserve">, temeljem čl. 124. st. 1. i 2. </w:t>
      </w:r>
      <w:r w:rsidRPr="005F03A5">
        <w:t>Ovršn</w:t>
      </w:r>
      <w:r>
        <w:t>og</w:t>
      </w:r>
      <w:r w:rsidRPr="005F03A5">
        <w:t xml:space="preserve"> zakon</w:t>
      </w:r>
      <w:r>
        <w:t>a</w:t>
      </w:r>
      <w:r w:rsidR="00241BB5">
        <w:t xml:space="preserve"> (NN 112/12, 25/13, 93/14, </w:t>
      </w:r>
      <w:r w:rsidRPr="005F03A5">
        <w:t>55/16</w:t>
      </w:r>
      <w:r w:rsidR="00241BB5">
        <w:t xml:space="preserve"> i 73/17</w:t>
      </w:r>
      <w:r w:rsidRPr="005F03A5">
        <w:t>)</w:t>
      </w:r>
      <w:r>
        <w:t xml:space="preserve"> zakazano je ročište za diobu, na kojem se pozvani vjerovni</w:t>
      </w:r>
      <w:r w:rsidR="00EB78DE">
        <w:t>ci</w:t>
      </w:r>
      <w:r w:rsidR="003A33ED">
        <w:t xml:space="preserve"> </w:t>
      </w:r>
      <w:r>
        <w:t>mo</w:t>
      </w:r>
      <w:r w:rsidR="00EB78DE">
        <w:t>gu</w:t>
      </w:r>
      <w:r>
        <w:t xml:space="preserve"> očitovati o tražbini, njezinoj visini i redu namirenja na unovčen</w:t>
      </w:r>
      <w:r w:rsidR="0009054D">
        <w:t>oj</w:t>
      </w:r>
      <w:r>
        <w:t xml:space="preserve"> nekretnin</w:t>
      </w:r>
      <w:r w:rsidR="0009054D">
        <w:t>i</w:t>
      </w:r>
      <w:r>
        <w:t xml:space="preserve"> stečajnog dužnika.</w:t>
      </w:r>
    </w:p>
    <w:p w:rsidRDefault="006A0C2A" w:rsidP="00BC2126" w:rsidR="006A0C2A">
      <w:pPr>
        <w:pStyle w:val="Tijeloteksta"/>
      </w:pPr>
    </w:p>
    <w:p w:rsidRDefault="00AE57DF" w:rsidR="00AE57DF">
      <w:pPr>
        <w:pStyle w:val="Tijeloteksta"/>
      </w:pPr>
    </w:p>
    <w:p w:rsidRDefault="00141488" w:rsidP="00BD5B55" w:rsidR="00141488" w:rsidRPr="00AE76C0">
      <w:pPr>
        <w:pStyle w:val="Tijeloteksta"/>
        <w:jc w:val="center"/>
      </w:pPr>
      <w:r w:rsidRPr="00AE76C0">
        <w:t xml:space="preserve">U Osijeku </w:t>
      </w:r>
      <w:r w:rsidR="001641FD">
        <w:t>26</w:t>
      </w:r>
      <w:r w:rsidR="0050389D" w:rsidRPr="0050389D">
        <w:t xml:space="preserve">. studenog </w:t>
      </w:r>
      <w:r w:rsidR="00C30606" w:rsidRPr="00C30606">
        <w:t>2018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236AC1" w:rsidP="00DB3622" w:rsidR="00236AC1" w:rsidRPr="00AE76C0">
      <w:pPr>
        <w:pStyle w:val="Tijeloteksta"/>
      </w:pP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BD5B55" w:rsidR="00DB3622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9478CD">
        <w:rPr>
          <w:bCs/>
        </w:rPr>
        <w:t>i</w:t>
      </w:r>
      <w:r>
        <w:rPr>
          <w:bCs/>
        </w:rPr>
        <w:t xml:space="preserve"> upravitelj</w:t>
      </w:r>
      <w:r w:rsidR="003A33ED">
        <w:rPr>
          <w:bCs/>
        </w:rPr>
        <w:t xml:space="preserve"> </w:t>
      </w:r>
      <w:r w:rsidR="005604A0">
        <w:rPr>
          <w:bCs/>
        </w:rPr>
        <w:t>Tihomir Zec</w:t>
      </w:r>
    </w:p>
    <w:p w:rsidRDefault="005604A0" w:rsidP="005604A0" w:rsidR="005604A0" w:rsidRPr="005604A0">
      <w:pPr>
        <w:pStyle w:val="Tijeloteksta"/>
        <w:numPr>
          <w:ilvl w:val="0"/>
          <w:numId w:val="35"/>
        </w:numPr>
        <w:rPr>
          <w:bCs/>
        </w:rPr>
      </w:pPr>
      <w:r w:rsidRPr="005604A0">
        <w:rPr>
          <w:bCs/>
        </w:rPr>
        <w:t xml:space="preserve">APS DELTA s.A. Luksemburg </w:t>
      </w:r>
      <w:r>
        <w:rPr>
          <w:bCs/>
        </w:rPr>
        <w:t>po punomoćniku Nenad Grof, odvjetnik u Zagrebu, Nikole Pavića 7</w:t>
      </w:r>
    </w:p>
    <w:p w:rsidRDefault="005604A0" w:rsidP="005604A0" w:rsidR="005604A0">
      <w:pPr>
        <w:numPr>
          <w:ilvl w:val="0"/>
          <w:numId w:val="35"/>
        </w:numPr>
        <w:jc w:val="both"/>
      </w:pPr>
      <w:r>
        <w:rPr>
          <w:bCs/>
        </w:rPr>
        <w:t>ŽDO GUO Osijek</w:t>
      </w:r>
      <w:r w:rsidRPr="00FD3EDA">
        <w:t xml:space="preserve"> </w:t>
      </w:r>
    </w:p>
    <w:p w:rsidRDefault="00FD3EDA" w:rsidP="005604A0" w:rsidR="00FD3EDA" w:rsidRPr="00FD3EDA">
      <w:pPr>
        <w:numPr>
          <w:ilvl w:val="0"/>
          <w:numId w:val="35"/>
        </w:numPr>
        <w:jc w:val="both"/>
      </w:pPr>
      <w:r w:rsidRPr="00FD3EDA">
        <w:t xml:space="preserve">mrežna stranica e-Oglasna ploča sudova 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109" w:rsidR="002F6109">
      <w:r>
        <w:separator/>
      </w:r>
    </w:p>
  </w:endnote>
  <w:endnote w:id="0" w:type="continuationSeparator">
    <w:p w:rsidRDefault="002F6109" w:rsidR="002F6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109" w:rsidR="002F6109">
      <w:r>
        <w:separator/>
      </w:r>
    </w:p>
  </w:footnote>
  <w:footnote w:id="0" w:type="continuationSeparator">
    <w:p w:rsidRDefault="002F6109" w:rsidR="002F61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19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BD5B55" w:rsidR="00EE2A24">
    <w:pPr>
      <w:ind w:firstLine="708" w:left="4956"/>
      <w:jc w:val="center"/>
      <w:rPr>
        <w:b/>
        <w:bCs/>
      </w:rPr>
    </w:pPr>
    <w:r>
      <w:tab/>
    </w:r>
    <w:r>
      <w:tab/>
    </w:r>
    <w:r w:rsidR="00B27906" w:rsidRPr="00B27906">
      <w:t>14 St-</w:t>
    </w:r>
    <w:r w:rsidR="00D83856" w:rsidRPr="00D83856">
      <w:t>1668/16-78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1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2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216E1E0B"/>
    <w:multiLevelType w:val="hybridMultilevel"/>
    <w:tmpl w:val="61847F46"/>
    <w:lvl w:tplc="E5F6D56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276F0725"/>
    <w:multiLevelType w:val="hybridMultilevel"/>
    <w:tmpl w:val="839EAFEC"/>
    <w:lvl w:tplc="3C4EFFF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2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4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5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7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29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1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2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5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7">
    <w:nsid w:val="715D59BB"/>
    <w:multiLevelType w:val="hybridMultilevel"/>
    <w:tmpl w:val="59C2C176"/>
    <w:lvl w:tplc="F8043CCA" w:ilvl="0">
      <w:start w:val="25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38">
    <w:nsid w:val="73891CBD"/>
    <w:multiLevelType w:val="hybridMultilevel"/>
    <w:tmpl w:val="E6561078"/>
    <w:lvl w:tplc="C41A94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39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4B631D2"/>
    <w:multiLevelType w:val="hybridMultilevel"/>
    <w:tmpl w:val="3E82917C"/>
    <w:lvl w:tplc="ED3230C4" w:ilvl="0">
      <w:start w:val="7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41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2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1"/>
  </w:num>
  <w:num w:numId="2">
    <w:abstractNumId w:val="23"/>
  </w:num>
  <w:num w:numId="3">
    <w:abstractNumId w:val="41"/>
  </w:num>
  <w:num w:numId="4">
    <w:abstractNumId w:val="19"/>
  </w:num>
  <w:num w:numId="5">
    <w:abstractNumId w:val="36"/>
  </w:num>
  <w:num w:numId="6">
    <w:abstractNumId w:val="25"/>
  </w:num>
  <w:num w:numId="7">
    <w:abstractNumId w:val="17"/>
  </w:num>
  <w:num w:numId="8">
    <w:abstractNumId w:val="34"/>
  </w:num>
  <w:num w:numId="9">
    <w:abstractNumId w:val="15"/>
  </w:num>
  <w:num w:numId="10">
    <w:abstractNumId w:val="18"/>
  </w:num>
  <w:num w:numId="11">
    <w:abstractNumId w:val="12"/>
  </w:num>
  <w:num w:numId="12">
    <w:abstractNumId w:val="20"/>
  </w:num>
  <w:num w:numId="13">
    <w:abstractNumId w:val="2"/>
  </w:num>
  <w:num w:numId="14">
    <w:abstractNumId w:val="10"/>
  </w:num>
  <w:num w:numId="15">
    <w:abstractNumId w:val="33"/>
  </w:num>
  <w:num w:numId="16">
    <w:abstractNumId w:val="28"/>
  </w:num>
  <w:num w:numId="17">
    <w:abstractNumId w:val="7"/>
  </w:num>
  <w:num w:numId="18">
    <w:abstractNumId w:val="26"/>
  </w:num>
  <w:num w:numId="19">
    <w:abstractNumId w:val="5"/>
  </w:num>
  <w:num w:numId="20">
    <w:abstractNumId w:val="22"/>
  </w:num>
  <w:num w:numId="21">
    <w:abstractNumId w:val="30"/>
  </w:num>
  <w:num w:numId="22">
    <w:abstractNumId w:val="43"/>
  </w:num>
  <w:num w:numId="23">
    <w:abstractNumId w:val="35"/>
  </w:num>
  <w:num w:numId="24">
    <w:abstractNumId w:val="4"/>
  </w:num>
  <w:num w:numId="25">
    <w:abstractNumId w:val="24"/>
  </w:num>
  <w:num w:numId="26">
    <w:abstractNumId w:val="42"/>
  </w:num>
  <w:num w:numId="27">
    <w:abstractNumId w:val="13"/>
  </w:num>
  <w:num w:numId="28">
    <w:abstractNumId w:val="31"/>
  </w:num>
  <w:num w:numId="29">
    <w:abstractNumId w:val="8"/>
  </w:num>
  <w:num w:numId="30">
    <w:abstractNumId w:val="27"/>
  </w:num>
  <w:num w:numId="31">
    <w:abstractNumId w:val="39"/>
  </w:num>
  <w:num w:numId="32">
    <w:abstractNumId w:val="32"/>
  </w:num>
  <w:num w:numId="33">
    <w:abstractNumId w:val="29"/>
  </w:num>
  <w:num w:numId="34">
    <w:abstractNumId w:val="6"/>
  </w:num>
  <w:num w:numId="35">
    <w:abstractNumId w:val="16"/>
  </w:num>
  <w:num w:numId="36">
    <w:abstractNumId w:val="0"/>
  </w:num>
  <w:num w:numId="37">
    <w:abstractNumId w:val="1"/>
  </w:num>
  <w:num w:numId="38">
    <w:abstractNumId w:val="3"/>
  </w:num>
  <w:num w:numId="39">
    <w:abstractNumId w:val="14"/>
  </w:num>
  <w:num w:numId="40">
    <w:abstractNumId w:val="9"/>
  </w:num>
  <w:num w:numId="41">
    <w:abstractNumId w:val="40"/>
  </w:num>
  <w:num w:numId="42">
    <w:abstractNumId w:val="38"/>
  </w:num>
  <w:num w:numId="43">
    <w:abstractNumId w:val="11"/>
  </w:num>
  <w:num w:numId="44">
    <w:abstractNumId w:val="3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625D2"/>
    <w:rsid w:val="0009054D"/>
    <w:rsid w:val="000A0D5B"/>
    <w:rsid w:val="000B1317"/>
    <w:rsid w:val="000D306D"/>
    <w:rsid w:val="000E3C1D"/>
    <w:rsid w:val="00101B99"/>
    <w:rsid w:val="00134BAB"/>
    <w:rsid w:val="00141488"/>
    <w:rsid w:val="00153556"/>
    <w:rsid w:val="001640DF"/>
    <w:rsid w:val="001641FD"/>
    <w:rsid w:val="001855BC"/>
    <w:rsid w:val="00197B14"/>
    <w:rsid w:val="001A5A8C"/>
    <w:rsid w:val="001C0E77"/>
    <w:rsid w:val="001D7294"/>
    <w:rsid w:val="001E7E20"/>
    <w:rsid w:val="0023469F"/>
    <w:rsid w:val="00236AC1"/>
    <w:rsid w:val="0023785C"/>
    <w:rsid w:val="00241BB5"/>
    <w:rsid w:val="002600C5"/>
    <w:rsid w:val="0028022C"/>
    <w:rsid w:val="002940C7"/>
    <w:rsid w:val="002B130F"/>
    <w:rsid w:val="002B3CF8"/>
    <w:rsid w:val="002E654A"/>
    <w:rsid w:val="002F6109"/>
    <w:rsid w:val="00303F56"/>
    <w:rsid w:val="00326063"/>
    <w:rsid w:val="003319BB"/>
    <w:rsid w:val="003839D0"/>
    <w:rsid w:val="00397977"/>
    <w:rsid w:val="003A33ED"/>
    <w:rsid w:val="003A3DE3"/>
    <w:rsid w:val="003C1987"/>
    <w:rsid w:val="003D39A8"/>
    <w:rsid w:val="003E6543"/>
    <w:rsid w:val="0045232A"/>
    <w:rsid w:val="004910B6"/>
    <w:rsid w:val="004A6CC5"/>
    <w:rsid w:val="004B5737"/>
    <w:rsid w:val="004D3CD8"/>
    <w:rsid w:val="004E0AF2"/>
    <w:rsid w:val="004F7440"/>
    <w:rsid w:val="0050389D"/>
    <w:rsid w:val="0050735B"/>
    <w:rsid w:val="00531E11"/>
    <w:rsid w:val="005542EB"/>
    <w:rsid w:val="005604A0"/>
    <w:rsid w:val="00581DFB"/>
    <w:rsid w:val="00583AE5"/>
    <w:rsid w:val="005935DD"/>
    <w:rsid w:val="005A22A6"/>
    <w:rsid w:val="005B48A9"/>
    <w:rsid w:val="005C422E"/>
    <w:rsid w:val="005D61B4"/>
    <w:rsid w:val="005F5811"/>
    <w:rsid w:val="006050CF"/>
    <w:rsid w:val="00637D06"/>
    <w:rsid w:val="00656B83"/>
    <w:rsid w:val="00667608"/>
    <w:rsid w:val="00687144"/>
    <w:rsid w:val="00691413"/>
    <w:rsid w:val="006942E6"/>
    <w:rsid w:val="006A0A81"/>
    <w:rsid w:val="006A0C2A"/>
    <w:rsid w:val="006C6F02"/>
    <w:rsid w:val="006D12AB"/>
    <w:rsid w:val="006D310F"/>
    <w:rsid w:val="006F188F"/>
    <w:rsid w:val="006F1DC1"/>
    <w:rsid w:val="006F42F5"/>
    <w:rsid w:val="007112F3"/>
    <w:rsid w:val="00776492"/>
    <w:rsid w:val="00780848"/>
    <w:rsid w:val="007A1CA2"/>
    <w:rsid w:val="007A44F4"/>
    <w:rsid w:val="007C25B3"/>
    <w:rsid w:val="007D4D74"/>
    <w:rsid w:val="00803127"/>
    <w:rsid w:val="00810854"/>
    <w:rsid w:val="0082272C"/>
    <w:rsid w:val="00832C45"/>
    <w:rsid w:val="008548CD"/>
    <w:rsid w:val="00880CF7"/>
    <w:rsid w:val="008905B3"/>
    <w:rsid w:val="00891062"/>
    <w:rsid w:val="008A351A"/>
    <w:rsid w:val="008B4332"/>
    <w:rsid w:val="008C3721"/>
    <w:rsid w:val="008D651C"/>
    <w:rsid w:val="008E703F"/>
    <w:rsid w:val="008F5CC9"/>
    <w:rsid w:val="00921E71"/>
    <w:rsid w:val="009352BD"/>
    <w:rsid w:val="009478CD"/>
    <w:rsid w:val="009A009C"/>
    <w:rsid w:val="009B3513"/>
    <w:rsid w:val="009C6F99"/>
    <w:rsid w:val="009D6D2D"/>
    <w:rsid w:val="00A10E6E"/>
    <w:rsid w:val="00A24D29"/>
    <w:rsid w:val="00A42CD3"/>
    <w:rsid w:val="00A83E44"/>
    <w:rsid w:val="00AA6673"/>
    <w:rsid w:val="00AB2B0D"/>
    <w:rsid w:val="00AC57A8"/>
    <w:rsid w:val="00AE57DF"/>
    <w:rsid w:val="00AE76C0"/>
    <w:rsid w:val="00AF1248"/>
    <w:rsid w:val="00B252D3"/>
    <w:rsid w:val="00B27906"/>
    <w:rsid w:val="00B408EF"/>
    <w:rsid w:val="00B96CB7"/>
    <w:rsid w:val="00BC2126"/>
    <w:rsid w:val="00BC56D9"/>
    <w:rsid w:val="00BD0755"/>
    <w:rsid w:val="00BD5B55"/>
    <w:rsid w:val="00BF7B12"/>
    <w:rsid w:val="00C065D4"/>
    <w:rsid w:val="00C16970"/>
    <w:rsid w:val="00C21D42"/>
    <w:rsid w:val="00C30606"/>
    <w:rsid w:val="00C441E0"/>
    <w:rsid w:val="00C44911"/>
    <w:rsid w:val="00C9309C"/>
    <w:rsid w:val="00CA2A1A"/>
    <w:rsid w:val="00CA6FB5"/>
    <w:rsid w:val="00CD1973"/>
    <w:rsid w:val="00D25720"/>
    <w:rsid w:val="00D313D2"/>
    <w:rsid w:val="00D52175"/>
    <w:rsid w:val="00D72A8B"/>
    <w:rsid w:val="00D83856"/>
    <w:rsid w:val="00D87D8A"/>
    <w:rsid w:val="00DB3622"/>
    <w:rsid w:val="00DB576F"/>
    <w:rsid w:val="00DE7088"/>
    <w:rsid w:val="00DF064A"/>
    <w:rsid w:val="00E019BD"/>
    <w:rsid w:val="00E17DEB"/>
    <w:rsid w:val="00E24285"/>
    <w:rsid w:val="00E41B57"/>
    <w:rsid w:val="00E50025"/>
    <w:rsid w:val="00E550D7"/>
    <w:rsid w:val="00E93865"/>
    <w:rsid w:val="00E96471"/>
    <w:rsid w:val="00EA3785"/>
    <w:rsid w:val="00EB65E2"/>
    <w:rsid w:val="00EB78DE"/>
    <w:rsid w:val="00EC18DA"/>
    <w:rsid w:val="00EE2A24"/>
    <w:rsid w:val="00EF61D1"/>
    <w:rsid w:val="00F31233"/>
    <w:rsid w:val="00F54578"/>
    <w:rsid w:val="00F55B68"/>
    <w:rsid w:val="00F66223"/>
    <w:rsid w:val="00F73875"/>
    <w:rsid w:val="00F91148"/>
    <w:rsid w:val="00FA476A"/>
    <w:rsid w:val="00FD3EDA"/>
    <w:rsid w:val="00FD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uiPriority w:val="34"/>
    <w:qFormat/>
    <w:rsid w:val="004A6CC5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BC21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19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D197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D197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97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97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uiPriority w:val="34"/>
    <w:qFormat/>
    <w:rsid w:val="004A6CC5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BC21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19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D197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D197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97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97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1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1668</izvorni_sadrzaj>
    <derivirana_varijabla naziv="DomainObject.Predmet.Broj_1">1668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St-1668/2016</izvorni_sadrzaj>
    <derivirana_varijabla naziv="DomainObject.Predmet.OznakaBroj_1">St-1668/2016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St-1950/16</izvorni_sadrzaj>
    <derivirana_varijabla naziv="DomainObject.Predmet.PrimjedbaSuca_1">postoji St-1950/16</derivirana_varijabla>
  </DomainObject.Predmet.PrimjedbaSuca>
  <DomainObject.Predmet.ProtustrankaFormated>
    <izvorni_sadrzaj>  MODICA MEREO d.o.o. za proizvodnju, preradu i promet zastupanog po punomoćniku Krešimir Rastija</izvorni_sadrzaj>
    <derivirana_varijabla naziv="DomainObject.Predmet.ProtustrankaFormated_1">  MODICA MEREO d.o.o. za proizvodnju, preradu i promet zastupanog po punomoćniku Krešimir Rastija</derivirana_varijabla>
  </DomainObject.Predmet.ProtustrankaFormated>
  <DomainObject.Predmet.ProtustrankaFormatedOIB>
    <izvorni_sadrzaj>  MODICA MEREO d.o.o. za proizvodnju, preradu i promet, OIB 70609190357 zastupanog po punomoćniku Krešimir Rastija</izvorni_sadrzaj>
    <derivirana_varijabla naziv="DomainObject.Predmet.ProtustrankaFormatedOIB_1">  MODICA MEREO d.o.o. za proizvodnju, preradu i promet, OIB 70609190357 zastupanog po punomoćniku Krešimir Rastija</derivirana_varijabla>
  </DomainObject.Predmet.ProtustrankaFormatedOIB>
  <DomainObject.Predmet.ProtustrankaFormatedWithAdress>
    <izvorni_sadrzaj> MODICA MEREO d.o.o. za proizvodnju, preradu i promet, Valpovačka bb , 31300 Beli Manastir zastupanog po punomoćniku Krešimir Rastija</izvorni_sadrzaj>
    <derivirana_varijabla naziv="DomainObject.Predmet.ProtustrankaFormatedWithAdress_1"> MODICA MEREO d.o.o. za proizvodnju, preradu i promet, Valpovačka bb , 31300 Beli Manastir zastupanog po punomoćniku Krešimir Rastija</derivirana_varijabla>
  </DomainObject.Predmet.ProtustrankaFormatedWithAdress>
  <DomainObject.Predmet.ProtustrankaFormatedWithAdressOIB>
    <izvorni_sadrzaj> MODICA MEREO d.o.o. za proizvodnju, preradu i promet, OIB 70609190357, Valpovačka bb , 31300 Beli Manastir zastupanog po punomoćniku Krešimir Rastija</izvorni_sadrzaj>
    <derivirana_varijabla naziv="DomainObject.Predmet.ProtustrankaFormatedWithAdressOIB_1"> MODICA MEREO d.o.o. za proizvodnju, preradu i promet, OIB 70609190357, Valpovačka bb , 31300 Beli Manastir zastupanog po punomoćniku Krešimir Rastija</derivirana_varijabla>
  </DomainObject.Predmet.ProtustrankaFormatedWithAdressOIB>
  <DomainObject.Predmet.ProtustrankaWithAdress>
    <izvorni_sadrzaj>MODICA MEREO d.o.o. za proizvodnju, preradu i promet Valpovačka bb , 31300 Beli Manastir</izvorni_sadrzaj>
    <derivirana_varijabla naziv="DomainObject.Predmet.ProtustrankaWithAdress_1">MODICA MEREO d.o.o. za proizvodnju, preradu i promet Valpovačka bb , 31300 Beli Manastir</derivirana_varijabla>
  </DomainObject.Predmet.ProtustrankaWithAdress>
  <DomainObject.Predmet.ProtustrankaWithAdressOIB>
    <izvorni_sadrzaj>MODICA MEREO d.o.o. za proizvodnju, preradu i promet, OIB 70609190357, Valpovačka bb , 31300 Beli Manastir</izvorni_sadrzaj>
    <derivirana_varijabla naziv="DomainObject.Predmet.ProtustrankaWithAdressOIB_1">MODICA MEREO d.o.o. za proizvodnju, preradu i promet, OIB 70609190357, Valpovačka bb , 31300 Beli Manastir</derivirana_varijabla>
  </DomainObject.Predmet.ProtustrankaWithAdressOIB>
  <DomainObject.Predmet.ProtustrankaNazivFormated>
    <izvorni_sadrzaj>MODICA MEREO d.o.o. za proizvodnju, preradu i promet</izvorni_sadrzaj>
    <derivirana_varijabla naziv="DomainObject.Predmet.ProtustrankaNazivFormated_1">MODICA MEREO d.o.o. za proizvodnju, preradu i promet</derivirana_varijabla>
  </DomainObject.Predmet.ProtustrankaNazivFormated>
  <DomainObject.Predmet.ProtustrankaNazivFormatedOIB>
    <izvorni_sadrzaj>MODICA MEREO d.o.o. za proizvodnju, preradu i promet, OIB 70609190357</izvorni_sadrzaj>
    <derivirana_varijabla naziv="DomainObject.Predmet.ProtustrankaNazivFormatedOIB_1">MODICA MEREO d.o.o. za proizvodnju, preradu i promet, OIB 70609190357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</izvorni_sadrzaj>
    <derivirana_varijabla naziv="DomainObject.Predmet.StrankaFormatedWithAdress_1"> FINA RC ZAGREB</derivirana_varijabla>
  </DomainObject.Predmet.StrankaFormatedWithAdress>
  <DomainObject.Predmet.StrankaFormatedWithAdressOIB>
    <izvorni_sadrzaj> FINA RC ZAGREB, OIB 85821130368</izvorni_sadrzaj>
    <derivirana_varijabla naziv="DomainObject.Predmet.StrankaFormatedWithAdressOIB_1"> FINA RC ZAGREB, OIB 85821130368</derivirana_varijabla>
  </DomainObject.Predmet.StrankaFormatedWithAdressOIB>
  <DomainObject.Predmet.StrankaWithAdress>
    <izvorni_sadrzaj>FINA RC ZAGREB </izvorni_sadrzaj>
    <derivirana_varijabla naziv="DomainObject.Predmet.StrankaWithAdress_1">FINA RC ZAGREB </derivirana_varijabla>
  </DomainObject.Predmet.StrankaWithAdress>
  <DomainObject.Predmet.StrankaWithAdressOIB>
    <izvorni_sadrzaj>FINA RC ZAGREB, OIB 85821130368</izvorni_sadrzaj>
    <derivirana_varijabla naziv="DomainObject.Predmet.StrankaWithAdressOIB_1">FINA RC ZAGREB, OIB 85821130368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</item>
    </izvorni_sadrzaj>
    <derivirana_varijabla naziv="DomainObject.Predmet.StrankaListFormatedWithAdress_1">
      <item>FINA RC ZAGREB</item>
    </derivirana_varijabla>
  </DomainObject.Predmet.StrankaListFormatedWithAdress>
  <DomainObject.Predmet.StrankaListFormatedWithAdressOIB>
    <izvorni_sadrzaj>
      <item>FINA RC ZAGREB, OIB 85821130368</item>
    </izvorni_sadrzaj>
    <derivirana_varijabla naziv="DomainObject.Predmet.StrankaListFormatedWithAdressOIB_1">
      <item>FINA RC ZAGREB, OIB 85821130368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MODICA MEREO d.o.o. za proizvodnju, preradu i promet zastupanog po punomoćniku Krešimir Rastija</item>
    </izvorni_sadrzaj>
    <derivirana_varijabla naziv="DomainObject.Predmet.ProtuStrankaListFormated_1">
      <item>MODICA MEREO d.o.o. za proizvodnju, preradu i promet zastupanog po punomoćniku Krešimir Rastija</item>
    </derivirana_varijabla>
  </DomainObject.Predmet.ProtuStrankaListFormated>
  <DomainObject.Predmet.ProtuStrankaListFormatedOIB>
    <izvorni_sadrzaj>
      <item>MODICA MEREO d.o.o. za proizvodnju, preradu i promet, OIB 70609190357 zastupanog po punomoćniku Krešimir Rastija</item>
    </izvorni_sadrzaj>
    <derivirana_varijabla naziv="DomainObject.Predmet.ProtuStrankaListFormatedOIB_1">
      <item>MODICA MEREO d.o.o. za proizvodnju, preradu i promet, OIB 70609190357 zastupanog po punomoćniku Krešimir Rastija</item>
    </derivirana_varijabla>
  </DomainObject.Predmet.ProtuStrankaListFormatedOIB>
  <DomainObject.Predmet.ProtuStrankaListFormatedWithAdress>
    <izvorni_sadrzaj>
      <item>MODICA MEREO d.o.o. za proizvodnju, preradu i promet, Valpovačka bb , 31300 Beli Manastir zastupanog po punomoćniku Krešimir Rastija</item>
    </izvorni_sadrzaj>
    <derivirana_varijabla naziv="DomainObject.Predmet.ProtuStrankaListFormatedWithAdress_1">
      <item>MODICA MEREO d.o.o. za proizvodnju, preradu i promet, Valpovačka bb , 31300 Beli Manastir zastupanog po punomoćniku Krešimir Rastija</item>
    </derivirana_varijabla>
  </DomainObject.Predmet.ProtuStrankaListFormatedWithAdress>
  <DomainObject.Predmet.ProtuStrankaListFormatedWithAdressOIB>
    <izvorni_sadrzaj>
      <item>MODICA MEREO d.o.o. za proizvodnju, preradu i promet, OIB 70609190357, Valpovačka bb , 31300 Beli Manastir zastupanog po punomoćniku Krešimir Rastija</item>
    </izvorni_sadrzaj>
    <derivirana_varijabla naziv="DomainObject.Predmet.ProtuStrankaListFormatedWithAdressOIB_1">
      <item>MODICA MEREO d.o.o. za proizvodnju, preradu i promet, OIB 70609190357, Valpovačka bb , 31300 Beli Manastir zastupanog po punomoćniku Krešimir Rastija</item>
    </derivirana_varijabla>
  </DomainObject.Predmet.ProtuStrankaListFormatedWithAdressOIB>
  <DomainObject.Predmet.ProtuStrankaListNazivFormated>
    <izvorni_sadrzaj>
      <item>MODICA MEREO d.o.o. za proizvodnju, preradu i promet</item>
    </izvorni_sadrzaj>
    <derivirana_varijabla naziv="DomainObject.Predmet.ProtuStrankaListNazivFormated_1">
      <item>MODICA MEREO d.o.o. za proizvodnju, preradu i promet</item>
    </derivirana_varijabla>
  </DomainObject.Predmet.ProtuStrankaListNazivFormated>
  <DomainObject.Predmet.ProtuStrankaListNazivFormatedOIB>
    <izvorni_sadrzaj>
      <item>MODICA MEREO d.o.o. za proizvodnju, preradu i promet, OIB 70609190357</item>
    </izvorni_sadrzaj>
    <derivirana_varijabla naziv="DomainObject.Predmet.ProtuStrankaListNazivFormatedOIB_1">
      <item>MODICA MEREO d.o.o. za proizvodnju, preradu i promet, OIB 70609190357</item>
    </derivirana_varijabla>
  </DomainObject.Predmet.ProtuStrankaListNazivFormatedOIB>
  <DomainObject.Predmet.OstaliListFormated>
    <izvorni_sadrzaj>
      <item>Krešimir Rastija punomoćnik sudionika u postupku MODICA MEREO d.o.o. za proizvodnju, preradu i promet</item>
      <item>ŽDO GUO Osijek</item>
      <item>Duško Zec</item>
      <item>Imre Keteš</item>
      <item>ZAGREBAČKA BANKA d.d.</item>
      <item>APS Delta S.A.</item>
    </izvorni_sadrzaj>
    <derivirana_varijabla naziv="DomainObject.Predmet.OstaliListFormated_1">
      <item>Krešimir Rastija punomoćnik sudionika u postupku MODICA MEREO d.o.o. za proizvodnju, preradu i promet</item>
      <item>ŽDO GUO Osijek</item>
      <item>Duško Zec</item>
      <item>Imre Keteš</item>
      <item>ZAGREBAČKA BANKA d.d.</item>
      <item>APS Delta S.A.</item>
    </derivirana_varijabla>
  </DomainObject.Predmet.OstaliListFormated>
  <DomainObject.Predmet.OstaliListFormatedOIB>
    <izvorni_sadrzaj>
      <item>Krešimir Rastija, OIB 85559424025 punomoćnik sudionika u postupku MODICA MEREO d.o.o. za proizvodnju, preradu i promet</item>
      <item>ŽDO GUO Osijek</item>
      <item>Duško Zec, OIB 74714129984</item>
      <item>Imre Keteš, OIB 84902231705</item>
      <item>ZAGREBAČKA BANKA d.d., OIB 92963223473</item>
      <item>APS Delta S.A., OIB 45421012929</item>
    </izvorni_sadrzaj>
    <derivirana_varijabla naziv="DomainObject.Predmet.OstaliListFormatedOIB_1">
      <item>Krešimir Rastija, OIB 85559424025 punomoćnik sudionika u postupku MODICA MEREO d.o.o. za proizvodnju, preradu i promet</item>
      <item>ŽDO GUO Osijek</item>
      <item>Duško Zec, OIB 74714129984</item>
      <item>Imre Keteš, OIB 84902231705</item>
      <item>ZAGREBAČKA BANKA d.d., OIB 92963223473</item>
      <item>APS Delta S.A., OIB 45421012929</item>
    </derivirana_varijabla>
  </DomainObject.Predmet.OstaliListFormatedOIB>
  <DomainObject.Predmet.OstaliListFormatedWithAdress>
    <izvorni_sadrzaj>
      <item>Krešimir Rastija, Kapucinska 23/I, 31000 Osijek punomoćnik sudionika u postupku MODICA MEREO d.o.o. za proizvodnju, preradu i promet</item>
      <item>ŽDO GUO Osijek</item>
      <item>Duško Zec, Naselje Miroslava Krleže 4, 31000 Osijek</item>
      <item>Imre Keteš, A. Cesarca 46, 31300 Beli Manastir</item>
      <item>ZAGREBAČKA BANKA d.d., Trg Bana Jelačića 10, 10000 Zagreb</item>
      <item>APS Delta S.A.</item>
    </izvorni_sadrzaj>
    <derivirana_varijabla naziv="DomainObject.Predmet.OstaliListFormatedWithAdress_1">
      <item>Krešimir Rastija, Kapucinska 23/I, 31000 Osijek punomoćnik sudionika u postupku MODICA MEREO d.o.o. za proizvodnju, preradu i promet</item>
      <item>ŽDO GUO Osijek</item>
      <item>Duško Zec, Naselje Miroslava Krleže 4, 31000 Osijek</item>
      <item>Imre Keteš, A. Cesarca 46, 31300 Beli Manastir</item>
      <item>ZAGREBAČKA BANKA d.d., Trg Bana Jelačića 10, 10000 Zagreb</item>
      <item>APS Delta S.A.</item>
    </derivirana_varijabla>
  </DomainObject.Predmet.OstaliListFormatedWithAdress>
  <DomainObject.Predmet.OstaliListFormatedWithAdressOIB>
    <izvorni_sadrzaj>
      <item>Krešimir Rastija, OIB 85559424025, Kapucinska 23/I, 31000 Osijek punomoćnik sudionika u postupku MODICA MEREO d.o.o. za proizvodnju, preradu i promet</item>
      <item>ŽDO GUO Osijek</item>
      <item>Duško Zec, OIB 74714129984, Naselje Miroslava Krleže 4, 31000 Osijek</item>
      <item>Imre Keteš, OIB 84902231705, A. Cesarca 46, 31300 Beli Manastir</item>
      <item>ZAGREBAČKA BANKA d.d., OIB 92963223473, Trg Bana Jelačića 10, 10000 Zagreb</item>
      <item>APS Delta S.A., OIB 45421012929</item>
    </izvorni_sadrzaj>
    <derivirana_varijabla naziv="DomainObject.Predmet.OstaliListFormatedWithAdressOIB_1">
      <item>Krešimir Rastija, OIB 85559424025, Kapucinska 23/I, 31000 Osijek punomoćnik sudionika u postupku MODICA MEREO d.o.o. za proizvodnju, preradu i promet</item>
      <item>ŽDO GUO Osijek</item>
      <item>Duško Zec, OIB 74714129984, Naselje Miroslava Krleže 4, 31000 Osijek</item>
      <item>Imre Keteš, OIB 84902231705, A. Cesarca 46, 31300 Beli Manastir</item>
      <item>ZAGREBAČKA BANKA d.d., OIB 92963223473, Trg Bana Jelačića 10, 10000 Zagreb</item>
      <item>APS Delta S.A., OIB 45421012929</item>
    </derivirana_varijabla>
  </DomainObject.Predmet.OstaliListFormatedWithAdressOIB>
  <DomainObject.Predmet.OstaliListNazivFormated>
    <izvorni_sadrzaj>
      <item>Krešimir Rastija</item>
      <item>ŽDO GUO Osijek</item>
      <item>Duško Zec</item>
      <item>Imre Keteš</item>
      <item>ZAGREBAČKA BANKA d.d.</item>
      <item>APS Delta S.A.</item>
    </izvorni_sadrzaj>
    <derivirana_varijabla naziv="DomainObject.Predmet.OstaliListNazivFormated_1">
      <item>Krešimir Rastija</item>
      <item>ŽDO GUO Osijek</item>
      <item>Duško Zec</item>
      <item>Imre Keteš</item>
      <item>ZAGREBAČKA BANKA d.d.</item>
      <item>APS Delta S.A.</item>
    </derivirana_varijabla>
  </DomainObject.Predmet.OstaliListNazivFormated>
  <DomainObject.Predmet.OstaliListNazivFormatedOIB>
    <izvorni_sadrzaj>
      <item>Krešimir Rastija, OIB 85559424025</item>
      <item>ŽDO GUO Osijek</item>
      <item>Duško Zec, OIB 74714129984</item>
      <item>Imre Keteš, OIB 84902231705</item>
      <item>ZAGREBAČKA BANKA d.d., OIB 92963223473</item>
      <item>APS Delta S.A., OIB 45421012929</item>
    </izvorni_sadrzaj>
    <derivirana_varijabla naziv="DomainObject.Predmet.OstaliListNazivFormatedOIB_1">
      <item>Krešimir Rastija, OIB 85559424025</item>
      <item>ŽDO GUO Osijek</item>
      <item>Duško Zec, OIB 74714129984</item>
      <item>Imre Keteš, OIB 84902231705</item>
      <item>ZAGREBAČKA BANKA d.d., OIB 92963223473</item>
      <item>APS Delta S.A., OIB 45421012929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MODICA MEREO d.o.o. za proizvodnju, preradu i promet</izvorni_sadrzaj>
    <derivirana_varijabla naziv="DomainObject.Predmet.ProtustrankaIDrugi_1">MODICA MEREO d.o.o. za proizvodnju, preradu i promet</derivirana_varijabla>
  </DomainObject.Predmet.ProtustrankaIDrugi>
  <DomainObject.Predmet.StrankaIDrugiAdressOIB>
    <izvorni_sadrzaj>FINA RC ZAGREB, OIB 85821130368</izvorni_sadrzaj>
    <derivirana_varijabla naziv="DomainObject.Predmet.StrankaIDrugiAdressOIB_1">FINA RC ZAGREB, OIB 85821130368</derivirana_varijabla>
  </DomainObject.Predmet.StrankaIDrugiAdressOIB>
  <DomainObject.Predmet.ProtustrankaIDrugiAdressOIB>
    <izvorni_sadrzaj>MODICA MEREO d.o.o. za proizvodnju, preradu i promet, OIB 70609190357, Valpovačka bb , 31300 Beli Manastir</izvorni_sadrzaj>
    <derivirana_varijabla naziv="DomainObject.Predmet.ProtustrankaIDrugiAdressOIB_1">MODICA MEREO d.o.o. za proizvodnju, preradu i promet, OIB 70609190357, Valpovačka bb 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MODICA MEREO d.o.o. za proizvodnju, preradu i promet</item>
      <item>Krešimir Rastija</item>
      <item>ŽDO GUO Osijek</item>
      <item>Duško Zec</item>
      <item>Imre Keteš</item>
      <item>ZAGREBAČKA BANKA d.d.</item>
      <item>APS Delta S.A.</item>
    </izvorni_sadrzaj>
    <derivirana_varijabla naziv="DomainObject.Predmet.SudioniciListNaziv_1">
      <item>FINA RC ZAGREB</item>
      <item>MODICA MEREO d.o.o. za proizvodnju, preradu i promet</item>
      <item>Krešimir Rastija</item>
      <item>ŽDO GUO Osijek</item>
      <item>Duško Zec</item>
      <item>Imre Keteš</item>
      <item>ZAGREBAČKA BANKA d.d.</item>
      <item>APS Delta S.A.</item>
    </derivirana_varijabla>
  </DomainObject.Predmet.SudioniciListNaziv>
  <DomainObject.Predmet.SudioniciListAdressOIB>
    <izvorni_sadrzaj>
      <item>FINA RC ZAGREB, OIB 85821130368</item>
      <item>MODICA MEREO d.o.o. za proizvodnju, preradu i promet, OIB 70609190357, Valpovačka bb ,31300 Beli Manastir</item>
      <item>Krešimir Rastija, OIB 85559424025, Kapucinska 23/I,31000 Osijek</item>
      <item>ŽDO GUO Osijek</item>
      <item>Duško Zec, OIB 74714129984, Naselje Miroslava Krleže 4,31000 Osijek</item>
      <item>Imre Keteš, OIB 84902231705, A. Cesarca 46,31300 Beli Manastir</item>
      <item>ZAGREBAČKA BANKA d.d., OIB 92963223473, Trg Bana Jelačića 10,10000 Zagreb</item>
      <item>APS Delta S.A., OIB 45421012929</item>
    </izvorni_sadrzaj>
    <derivirana_varijabla naziv="DomainObject.Predmet.SudioniciListAdressOIB_1">
      <item>FINA RC ZAGREB, OIB 85821130368</item>
      <item>MODICA MEREO d.o.o. za proizvodnju, preradu i promet, OIB 70609190357, Valpovačka bb ,31300 Beli Manastir</item>
      <item>Krešimir Rastija, OIB 85559424025, Kapucinska 23/I,31000 Osijek</item>
      <item>ŽDO GUO Osijek</item>
      <item>Duško Zec, OIB 74714129984, Naselje Miroslava Krleže 4,31000 Osijek</item>
      <item>Imre Keteš, OIB 84902231705, A. Cesarca 46,31300 Beli Manastir</item>
      <item>ZAGREBAČKA BANKA d.d., OIB 92963223473, Trg Bana Jelačića 10,10000 Zagreb</item>
      <item>APS Delta S.A., OIB 45421012929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70609190357</item>
      <item>, OIB 85559424025</item>
      <item>, OIB null</item>
      <item>, OIB 74714129984</item>
      <item>, OIB 84902231705</item>
      <item>, OIB 92963223473</item>
      <item>, OIB 45421012929</item>
    </izvorni_sadrzaj>
    <derivirana_varijabla naziv="DomainObject.Predmet.SudioniciListNazivOIB_1">
      <item>, OIB 85821130368</item>
      <item>, OIB 70609190357</item>
      <item>, OIB 85559424025</item>
      <item>, OIB null</item>
      <item>, OIB 74714129984</item>
      <item>, OIB 84902231705</item>
      <item>, OIB 92963223473</item>
      <item>, OIB 45421012929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studenog 2017.</izvorni_sadrzaj>
    <derivirana_varijabla naziv="DomainObject.Predmet.DatumZadnjeOdrzaneSudskeRadnje_1">23. studenog 2017.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St-1668/2016-71</izvorni_sadrzaj>
    <derivirana_varijabla naziv="DomainObject.PredzadnjaOdlukaIzPredmeta.Oznaka_1">St-1668/2016-71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AD0299-44CA-4DB6-86E8-D39A86B6DD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372</properties:Words>
  <properties:Characters>1972</properties:Characters>
  <properties:Lines>72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2018-11-14T10:30:00Z</dcterms:created>
  <dc:creator>banka</dc:creator>
  <cp:lastModifiedBy>Elizabeta Đeke</cp:lastModifiedBy>
  <cp:lastPrinted>2018-11-26T13:05:00Z</cp:lastPrinted>
  <dcterms:modified xmlns:xsi="http://www.w3.org/2001/XMLSchema-instance" xsi:type="dcterms:W3CDTF">2018-11-26T13:13:00Z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 o diobi kupovnine zak. ročišta 14.11. 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