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733e" w14:paraId="467733e" w:rsidRDefault="00044A73" w:rsidP="00044A73" w:rsidR="00044A73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044A73" w:rsidP="00044A73" w:rsidR="00044A73" w:rsidRPr="006572C0">
      <w:pPr>
        <w:jc w:val="both"/>
      </w:pPr>
      <w:r w:rsidRPr="006572C0">
        <w:t xml:space="preserve">   REPUBLIKA HRVATSKA</w:t>
      </w:r>
    </w:p>
    <w:p w:rsidRDefault="00044A73" w:rsidP="00044A73" w:rsidR="00044A73" w:rsidRPr="006572C0">
      <w:pPr>
        <w:jc w:val="both"/>
      </w:pPr>
      <w:r w:rsidRPr="006572C0">
        <w:t>TRGOVAČKI SUD U PAZINU</w:t>
      </w:r>
    </w:p>
    <w:p w:rsidRDefault="00044A73" w:rsidP="00044A73" w:rsidR="00044A73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St-517</w:t>
      </w:r>
      <w:r w:rsidRPr="006572C0">
        <w:t>/</w:t>
      </w:r>
      <w:r>
        <w:t>1</w:t>
      </w:r>
      <w:r w:rsidRPr="003F0FF0">
        <w:t>6-</w:t>
      </w:r>
      <w:r w:rsidR="0090605F" w:rsidRPr="003F0FF0">
        <w:t>28</w:t>
      </w:r>
    </w:p>
    <w:p w:rsidRDefault="00044A73" w:rsidP="00044A73" w:rsidR="00044A73" w:rsidRPr="006572C0">
      <w:pPr>
        <w:jc w:val="both"/>
      </w:pPr>
    </w:p>
    <w:p w:rsidRDefault="00044A73" w:rsidP="00044A73" w:rsidR="00044A73" w:rsidRPr="006572C0">
      <w:pPr>
        <w:jc w:val="center"/>
      </w:pPr>
      <w:r w:rsidRPr="006572C0">
        <w:t>R E P U B L I K A  H R V A T S K A</w:t>
      </w:r>
    </w:p>
    <w:p w:rsidRDefault="00044A73" w:rsidP="00044A73" w:rsidR="00044A73" w:rsidRPr="006572C0">
      <w:pPr>
        <w:jc w:val="center"/>
      </w:pPr>
    </w:p>
    <w:p w:rsidRDefault="00044A73" w:rsidP="00044A73" w:rsidR="00044A73" w:rsidRPr="006572C0">
      <w:pPr>
        <w:jc w:val="center"/>
      </w:pPr>
      <w:r w:rsidRPr="006572C0">
        <w:t>R J E Š E N J E</w:t>
      </w:r>
    </w:p>
    <w:p w:rsidRDefault="00044A73" w:rsidP="00044A73" w:rsidR="00044A73" w:rsidRPr="006572C0">
      <w:pPr>
        <w:jc w:val="center"/>
      </w:pPr>
    </w:p>
    <w:p w:rsidRDefault="00044A73" w:rsidP="00044A73" w:rsidR="00044A73" w:rsidRPr="000F3E8E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947A43">
        <w:t>M. I. L. L. d.o.o.</w:t>
      </w:r>
      <w:r>
        <w:t xml:space="preserve"> u stečaju</w:t>
      </w:r>
      <w:r w:rsidRPr="00947A43">
        <w:t>, Novigrad, Glagoljaška 4, OIB: 44219687</w:t>
      </w:r>
      <w:r w:rsidRPr="003F0FF0">
        <w:t>079, 2</w:t>
      </w:r>
      <w:r w:rsidR="00573220" w:rsidRPr="003F0FF0">
        <w:t>6</w:t>
      </w:r>
      <w:r w:rsidRPr="003F0FF0">
        <w:t>. svibnja 2017</w:t>
      </w:r>
      <w:r w:rsidRPr="000F3E8E">
        <w:t>.</w:t>
      </w:r>
    </w:p>
    <w:p w:rsidRDefault="00044A73" w:rsidP="00044A73" w:rsidR="00044A73" w:rsidRPr="006572C0">
      <w:pPr>
        <w:jc w:val="center"/>
      </w:pPr>
    </w:p>
    <w:p w:rsidRDefault="00044A73" w:rsidP="00044A73" w:rsidR="00044A73" w:rsidRPr="006572C0">
      <w:pPr>
        <w:jc w:val="center"/>
      </w:pPr>
      <w:r w:rsidRPr="006572C0">
        <w:t>r i j e š i o  j e</w:t>
      </w:r>
    </w:p>
    <w:p w:rsidRDefault="00044A73" w:rsidP="00044A73" w:rsidR="00044A73" w:rsidRPr="006572C0">
      <w:pPr>
        <w:jc w:val="center"/>
      </w:pPr>
    </w:p>
    <w:p w:rsidRDefault="00044A73" w:rsidP="00044A73" w:rsidR="00044A73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947A43">
        <w:t>M. I. L. L. d.o.o.</w:t>
      </w:r>
      <w:r>
        <w:t xml:space="preserve"> u stečaju</w:t>
      </w:r>
      <w:r w:rsidRPr="00947A43">
        <w:t>, Novigrad, Glagoljaška 4, OIB: 44219687079</w:t>
      </w:r>
      <w:r w:rsidRPr="006572C0">
        <w:t xml:space="preserve">, </w:t>
      </w:r>
      <w:r>
        <w:t>utvrđene su</w:t>
      </w:r>
      <w:r w:rsidRPr="004434A4">
        <w:t>:</w:t>
      </w:r>
    </w:p>
    <w:p w:rsidRDefault="00044A73" w:rsidP="00044A73" w:rsidR="00044A73">
      <w:pPr>
        <w:jc w:val="both"/>
      </w:pPr>
    </w:p>
    <w:p w:rsidRDefault="00044A73" w:rsidP="00044A73" w:rsidR="00044A73">
      <w:pPr>
        <w:jc w:val="both"/>
      </w:pPr>
      <w:r w:rsidRPr="00B353A7">
        <w:tab/>
        <w:t>A) tražbine prvog višeg isplatnog reda:</w:t>
      </w:r>
    </w:p>
    <w:p w:rsidRDefault="00044A73" w:rsidP="00044A73" w:rsidR="00044A73" w:rsidRPr="003F0FF0">
      <w:pPr>
        <w:jc w:val="both"/>
      </w:pPr>
    </w:p>
    <w:p w:rsidRDefault="00044A73" w:rsidP="00044A73" w:rsidR="00044A73" w:rsidRPr="003F0FF0">
      <w:pPr>
        <w:ind w:firstLine="708"/>
        <w:jc w:val="both"/>
      </w:pPr>
      <w:r w:rsidRPr="003F0FF0">
        <w:t>1. Republika Hrvatska, Ministarstvo financija, Katančićeva 5, OIB: 18683136487, u iznosu od 104.005,24 kn.</w:t>
      </w:r>
    </w:p>
    <w:p w:rsidRDefault="00044A73" w:rsidP="00044A73" w:rsidR="00044A73" w:rsidRPr="000A6CEB">
      <w:pPr>
        <w:ind w:firstLine="708"/>
        <w:jc w:val="both"/>
      </w:pPr>
      <w:r w:rsidRPr="003F0FF0">
        <w:t xml:space="preserve">2. Lara Rajko, Umag, Šetalište Vladimira Gortana 14, OIB: 83740262468, u iznosu od </w:t>
      </w:r>
      <w:r w:rsidRPr="000A6CEB">
        <w:t>19.512,19 kn.</w:t>
      </w:r>
    </w:p>
    <w:p w:rsidRDefault="00044A73" w:rsidP="00044A73" w:rsidR="00044A73" w:rsidRPr="000A6CEB">
      <w:pPr>
        <w:ind w:firstLine="708"/>
        <w:jc w:val="both"/>
      </w:pPr>
      <w:r w:rsidRPr="00C65EE8">
        <w:t>3. Boris Rajko, Novigrad, Glagoljaška 4, OIB: 66751371918, u iznosu od 72.630,48 kn</w:t>
      </w:r>
      <w:r w:rsidRPr="000A6CEB">
        <w:t>.</w:t>
      </w:r>
    </w:p>
    <w:p w:rsidRDefault="00044A73" w:rsidP="00044A73" w:rsidR="00044A73" w:rsidRPr="00E03AA9">
      <w:pPr>
        <w:ind w:firstLine="708"/>
        <w:jc w:val="both"/>
      </w:pPr>
      <w:r w:rsidRPr="00E03AA9">
        <w:t>4. Branko Rajko, Novigrad, Glagoljaška 4, OIB: 45847421350, u iznosu od 72.693,07 kn</w:t>
      </w:r>
      <w:r w:rsidRPr="000A6CEB">
        <w:t>.</w:t>
      </w:r>
    </w:p>
    <w:p w:rsidRDefault="00044A73" w:rsidP="00044A73" w:rsidR="00044A73" w:rsidRPr="000A6CEB">
      <w:pPr>
        <w:ind w:firstLine="708"/>
        <w:jc w:val="both"/>
      </w:pPr>
    </w:p>
    <w:p w:rsidRDefault="00044A73" w:rsidP="00044A73" w:rsidR="00044A73">
      <w:pPr>
        <w:jc w:val="both"/>
      </w:pPr>
      <w:r w:rsidRPr="00B353A7">
        <w:tab/>
        <w:t>B)  tražbine drugog višeg isplatnog reda:</w:t>
      </w:r>
    </w:p>
    <w:p w:rsidRDefault="00044A73" w:rsidP="00044A73" w:rsidR="00044A73" w:rsidRPr="003F0FF0">
      <w:pPr>
        <w:jc w:val="both"/>
      </w:pPr>
    </w:p>
    <w:p w:rsidRDefault="00044A73" w:rsidP="00044A73" w:rsidR="00044A73" w:rsidRPr="003F0FF0">
      <w:pPr>
        <w:ind w:firstLine="708"/>
        <w:jc w:val="both"/>
      </w:pPr>
      <w:r w:rsidRPr="003F0FF0">
        <w:t>1. Republika Hrvatska, Ministarstvo financija, Zagreb, Katančićeva 5, OIB: 18683136487, u iznosu od 89.675,30 kn.</w:t>
      </w:r>
    </w:p>
    <w:p w:rsidRDefault="00044A73" w:rsidP="00044A73" w:rsidR="00044A73" w:rsidRPr="006572C0">
      <w:pPr>
        <w:ind w:firstLine="540"/>
        <w:jc w:val="center"/>
      </w:pPr>
    </w:p>
    <w:p w:rsidRDefault="00044A73" w:rsidP="00044A73" w:rsidR="00044A73" w:rsidRPr="006572C0">
      <w:pPr>
        <w:ind w:left="360"/>
        <w:jc w:val="center"/>
      </w:pPr>
      <w:r w:rsidRPr="006572C0">
        <w:t>Obrazloženje</w:t>
      </w:r>
    </w:p>
    <w:p w:rsidRDefault="00044A73" w:rsidP="00044A73" w:rsidR="00044A73" w:rsidRPr="006572C0">
      <w:pPr>
        <w:ind w:left="360"/>
        <w:jc w:val="center"/>
      </w:pPr>
    </w:p>
    <w:p w:rsidRDefault="00044A73" w:rsidP="00044A73" w:rsidR="00044A73">
      <w:pPr>
        <w:jc w:val="both"/>
      </w:pPr>
      <w:r w:rsidRPr="0094722D">
        <w:tab/>
        <w:t xml:space="preserve">Na ispitnom ročištu održanom </w:t>
      </w:r>
      <w:r>
        <w:t>25. svibnja 2017.</w:t>
      </w:r>
      <w:r w:rsidRPr="0094722D">
        <w:t xml:space="preserve"> ispitane su prijave tražbina prema svojim iznosima i redu. Stečajni sudac </w:t>
      </w:r>
      <w:r>
        <w:t xml:space="preserve">je </w:t>
      </w:r>
      <w:r w:rsidRPr="0094722D">
        <w:t>temeljem čl. 264. Stečajnog zakona (dalje: SZ, NN 71/15) sastavio tablicu ispitanih tražbina u kojoj su za svaku tražbinu uneseni podaci u kojoj je mjeri tražbina utvrđena prema svom iznosu i svom redu</w:t>
      </w:r>
      <w:r>
        <w:t>.</w:t>
      </w:r>
    </w:p>
    <w:p w:rsidRDefault="00044A73" w:rsidP="00044A73" w:rsidR="00044A73" w:rsidRPr="00B353A7">
      <w:pPr>
        <w:jc w:val="both"/>
      </w:pPr>
      <w:r w:rsidRPr="00B353A7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044A73" w:rsidP="00044A73" w:rsidR="00044A73" w:rsidRPr="000C4F40">
      <w:pPr>
        <w:jc w:val="both"/>
        <w:rPr>
          <w:color w:val="00B050"/>
        </w:rPr>
      </w:pPr>
    </w:p>
    <w:p w:rsidRDefault="00044A73" w:rsidP="00044A73" w:rsidR="00044A73" w:rsidRPr="002B1DCB">
      <w:pPr>
        <w:jc w:val="center"/>
      </w:pPr>
      <w:r w:rsidRPr="006572C0">
        <w:t>U Pa</w:t>
      </w:r>
      <w:r w:rsidRPr="003F0FF0">
        <w:t>zinu 2</w:t>
      </w:r>
      <w:r w:rsidR="00573220" w:rsidRPr="003F0FF0">
        <w:t>6</w:t>
      </w:r>
      <w:r w:rsidRPr="003F0FF0">
        <w:t>. svibnja 2017.</w:t>
      </w:r>
    </w:p>
    <w:p w:rsidRDefault="00044A73" w:rsidP="00044A73" w:rsidR="00044A73" w:rsidRPr="006572C0">
      <w:pPr>
        <w:ind w:firstLine="708"/>
        <w:jc w:val="center"/>
      </w:pPr>
    </w:p>
    <w:p w:rsidRDefault="00044A73" w:rsidP="00044A73" w:rsidR="00044A73" w:rsidRPr="006572C0">
      <w:pPr>
        <w:ind w:firstLine="708" w:left="5664"/>
        <w:jc w:val="center"/>
      </w:pPr>
      <w:r w:rsidRPr="006572C0">
        <w:t>Stečajni sudac</w:t>
      </w:r>
    </w:p>
    <w:p w:rsidRDefault="00044A73" w:rsidP="00044A73" w:rsidR="00044A73">
      <w:pPr>
        <w:ind w:firstLine="708" w:left="4956"/>
        <w:jc w:val="center"/>
      </w:pPr>
      <w:r w:rsidRPr="006572C0">
        <w:t xml:space="preserve">           Adrijana Labinjan Skok, v.r.</w:t>
      </w:r>
    </w:p>
    <w:p w:rsidRDefault="00044A73" w:rsidP="00044A73" w:rsidR="00044A73" w:rsidRPr="006572C0">
      <w:pPr>
        <w:ind w:firstLine="708" w:left="4956"/>
        <w:jc w:val="center"/>
      </w:pPr>
    </w:p>
    <w:p w:rsidRDefault="00044A73" w:rsidP="00044A73" w:rsidR="00044A73" w:rsidRPr="00FD608B">
      <w:pPr>
        <w:jc w:val="both"/>
      </w:pPr>
      <w:r w:rsidRPr="00FD608B">
        <w:t>UPUTA O PRAVNOM LIJEKU:</w:t>
      </w:r>
    </w:p>
    <w:p w:rsidRDefault="00044A73" w:rsidP="00044A73" w:rsidR="00044A73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044A73" w:rsidP="00044A73" w:rsidR="00044A73" w:rsidRPr="006572C0">
      <w:pPr>
        <w:ind w:left="7080"/>
        <w:jc w:val="both"/>
      </w:pPr>
    </w:p>
    <w:p w:rsidRDefault="00044A73" w:rsidP="00044A73" w:rsidR="00044A73" w:rsidRPr="006572C0">
      <w:r w:rsidRPr="006572C0">
        <w:t xml:space="preserve">DNA:  </w:t>
      </w:r>
    </w:p>
    <w:p w:rsidRDefault="00044A73" w:rsidP="00044A73" w:rsidR="00044A73">
      <w:pPr>
        <w:jc w:val="both"/>
      </w:pPr>
      <w:r w:rsidRPr="006572C0">
        <w:t>- e-oglasna ploča suda 8 dana (čl. 265. st. 2. SZ-a)</w:t>
      </w:r>
    </w:p>
    <w:p w:rsidRDefault="00044A73" w:rsidP="00044A73" w:rsidR="00044A73"/>
    <w:p w:rsidRDefault="00044A73" w:rsidP="00044A73" w:rsidR="00044A73"/>
    <w:p w:rsidRDefault="00D41F3B" w:rsidR="00500701"/>
    <w:sectPr w:rsidSect="00FD608B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4A73" w:rsidP="00044A73" w:rsidR="00044A73">
      <w:r>
        <w:separator/>
      </w:r>
    </w:p>
  </w:endnote>
  <w:endnote w:id="0" w:type="continuationSeparator">
    <w:p w:rsidRDefault="00044A73" w:rsidP="00044A73" w:rsidR="00044A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4A73" w:rsidP="00044A73" w:rsidR="00044A73">
      <w:r>
        <w:separator/>
      </w:r>
    </w:p>
  </w:footnote>
  <w:footnote w:id="0" w:type="continuationSeparator">
    <w:p w:rsidRDefault="00044A73" w:rsidP="00044A73" w:rsidR="00044A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7C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1F3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7C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1F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47C4" w:rsidP="00D073C3" w:rsidR="00D073C3" w:rsidRPr="006572C0">
    <w:pPr>
      <w:jc w:val="both"/>
    </w:pPr>
    <w:r>
      <w:tab/>
    </w:r>
    <w:r w:rsidR="00044A73">
      <w:tab/>
    </w:r>
    <w:r w:rsidR="00044A73">
      <w:tab/>
    </w:r>
    <w:r w:rsidR="00044A73">
      <w:tab/>
    </w:r>
    <w:r w:rsidR="00044A73">
      <w:tab/>
    </w:r>
    <w:r w:rsidR="00044A73">
      <w:tab/>
    </w:r>
    <w:r w:rsidR="00044A73">
      <w:tab/>
    </w:r>
    <w:r w:rsidR="00044A73">
      <w:tab/>
    </w:r>
    <w:r w:rsidR="00044A73">
      <w:tab/>
      <w:t xml:space="preserve">      Posl.br.: 2 St-517</w:t>
    </w:r>
    <w:r w:rsidRPr="006572C0">
      <w:t>/</w:t>
    </w:r>
    <w:r>
      <w:t>16</w:t>
    </w:r>
    <w:r w:rsidRPr="000C4F40">
      <w:t>-</w:t>
    </w:r>
    <w:r w:rsidR="00573220">
      <w:t>28</w:t>
    </w:r>
  </w:p>
  <w:p w:rsidRDefault="00D41F3B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7C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A73"/>
    <w:rsid w:val="00044A73"/>
    <w:rsid w:val="003347C4"/>
    <w:rsid w:val="003F0FF0"/>
    <w:rsid w:val="00492B4D"/>
    <w:rsid w:val="00554328"/>
    <w:rsid w:val="00573220"/>
    <w:rsid w:val="0090605F"/>
    <w:rsid w:val="00985388"/>
    <w:rsid w:val="00D41F3B"/>
    <w:rsid w:val="00EC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A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4A7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44A73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4A73"/>
  </w:style>
  <w:style w:customStyle="true" w:styleId="TableContents" w:type="paragraph">
    <w:name w:val="Table Contents"/>
    <w:basedOn w:val="Normal"/>
    <w:rsid w:val="00044A73"/>
    <w:pPr>
      <w:widowControl w:val="false"/>
      <w:suppressLineNumbers/>
      <w:suppressAutoHyphens/>
      <w:autoSpaceDN w:val="false"/>
      <w:textAlignment w:val="baseline"/>
    </w:pPr>
    <w:rPr>
      <w:rFonts w:cs="Arial" w:eastAsia="SimSun"/>
      <w:kern w:val="3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A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4A7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4A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4A7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F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F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F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F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F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A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44A7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44A73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044A73"/>
  </w:style>
  <w:style w:customStyle="1" w:styleId="TableContents" w:type="paragraph">
    <w:name w:val="Table Contents"/>
    <w:basedOn w:val="Normal"/>
    <w:rsid w:val="00044A73"/>
    <w:pPr>
      <w:widowControl w:val="0"/>
      <w:suppressLineNumbers/>
      <w:suppressAutoHyphens/>
      <w:autoSpaceDN w:val="0"/>
      <w:textAlignment w:val="baseline"/>
    </w:pPr>
    <w:rPr>
      <w:rFonts w:cs="Arial" w:eastAsia="SimSun"/>
      <w:kern w:val="3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4A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4A7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44A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4A7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1F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F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F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F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F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14.2.17. spis u kal. 28.2.2017.</izvorni_sadrzaj>
    <derivirana_varijabla naziv="DomainObject.Predmet.Opis_1">od 14.2.17. spis u kal. 28.2.2017.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I. L. L. d.o.o. NOVIGRAD</izvorni_sadrzaj>
    <derivirana_varijabla naziv="DomainObject.Predmet.ProtustrankaFormated_1">  M. I. L. L. d.o.o. NOVIGRAD</derivirana_varijabla>
  </DomainObject.Predmet.ProtustrankaFormated>
  <DomainObject.Predmet.ProtustrankaFormatedOIB>
    <izvorni_sadrzaj>  M. I. L. L. d.o.o. NOVIGRAD, OIB 44219687079</izvorni_sadrzaj>
    <derivirana_varijabla naziv="DomainObject.Predmet.ProtustrankaFormatedOIB_1">  M. I. L. L. d.o.o. NOVIGRAD, OIB 44219687079</derivirana_varijabla>
  </DomainObject.Predmet.ProtustrankaFormatedOIB>
  <DomainObject.Predmet.ProtustrankaFormatedWithAdress>
    <izvorni_sadrzaj> M. I. L. L. d.o.o. NOVIGRAD, Glagoljaška 4, 52466 Novigrad</izvorni_sadrzaj>
    <derivirana_varijabla naziv="DomainObject.Predmet.ProtustrankaFormatedWithAdress_1"> M. I. L. L. d.o.o. NOVIGRAD, Glagoljaška 4, 52466 Novigrad</derivirana_varijabla>
  </DomainObject.Predmet.ProtustrankaFormatedWithAdress>
  <DomainObject.Predmet.ProtustrankaFormatedWithAdressOIB>
    <izvorni_sadrzaj> M. I. L. L. d.o.o. NOVIGRAD, OIB 44219687079, Glagoljaška 4, 52466 Novigrad</izvorni_sadrzaj>
    <derivirana_varijabla naziv="DomainObject.Predmet.ProtustrankaFormatedWithAdressOIB_1"> M. I. L. L. d.o.o. NOVIGRAD, OIB 44219687079, Glagoljaška 4, 52466 Novigrad</derivirana_varijabla>
  </DomainObject.Predmet.ProtustrankaFormatedWithAdressOIB>
  <DomainObject.Predmet.ProtustrankaWithAdress>
    <izvorni_sadrzaj>M. I. L. L. d.o.o. NOVIGRAD Glagoljaška 4, 52466 Novigrad</izvorni_sadrzaj>
    <derivirana_varijabla naziv="DomainObject.Predmet.ProtustrankaWithAdress_1">M. I. L. L. d.o.o. NOVIGRAD Glagoljaška 4, 52466 Novigrad</derivirana_varijabla>
  </DomainObject.Predmet.ProtustrankaWithAdress>
  <DomainObject.Predmet.ProtustrankaWithAdressOIB>
    <izvorni_sadrzaj>M. I. L. L. d.o.o. NOVIGRAD, OIB 44219687079, Glagoljaška 4, 52466 Novigrad</izvorni_sadrzaj>
    <derivirana_varijabla naziv="DomainObject.Predmet.ProtustrankaWithAdressOIB_1">M. I. L. L. d.o.o. NOVIGRAD, OIB 44219687079, Glagoljaška 4, 52466 Novigrad</derivirana_varijabla>
  </DomainObject.Predmet.ProtustrankaWithAdressOIB>
  <DomainObject.Predmet.ProtustrankaNazivFormated>
    <izvorni_sadrzaj>M. I. L. L. d.o.o. NOVIGRAD</izvorni_sadrzaj>
    <derivirana_varijabla naziv="DomainObject.Predmet.ProtustrankaNazivFormated_1">M. I. L. L. d.o.o. NOVIGRAD</derivirana_varijabla>
  </DomainObject.Predmet.ProtustrankaNazivFormated>
  <DomainObject.Predmet.ProtustrankaNazivFormatedOIB>
    <izvorni_sadrzaj>M. I. L. L. d.o.o. NOVIGRAD, OIB 44219687079</izvorni_sadrzaj>
    <derivirana_varijabla naziv="DomainObject.Predmet.ProtustrankaNazivFormatedOIB_1">M. I. L. L. d.o.o. NOVIGRAD, OIB 44219687079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227903.68</izvorni_sadrzaj>
    <derivirana_varijabla naziv="DomainObject.Predmet.TrenutnaVrijednost_1">227903.68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I. L. L. d.o.o. NOVIGRAD</item>
    </izvorni_sadrzaj>
    <derivirana_varijabla naziv="DomainObject.Predmet.ProtuStrankaListFormated_1">
      <item>M. I. L. L. d.o.o. NOVIGRAD</item>
    </derivirana_varijabla>
  </DomainObject.Predmet.ProtuStrankaListFormated>
  <DomainObject.Predmet.ProtuStrankaListFormatedOIB>
    <izvorni_sadrzaj>
      <item>M. I. L. L. d.o.o. NOVIGRAD, OIB 44219687079</item>
    </izvorni_sadrzaj>
    <derivirana_varijabla naziv="DomainObject.Predmet.ProtuStrankaListFormatedOIB_1">
      <item>M. I. L. L. d.o.o. NOVIGRAD, OIB 44219687079</item>
    </derivirana_varijabla>
  </DomainObject.Predmet.ProtuStrankaListFormatedOIB>
  <DomainObject.Predmet.ProtuStrankaListFormatedWithAdress>
    <izvorni_sadrzaj>
      <item>M. I. L. L. d.o.o. NOVIGRAD, Glagoljaška 4, 52466 Novigrad</item>
    </izvorni_sadrzaj>
    <derivirana_varijabla naziv="DomainObject.Predmet.ProtuStrankaListFormatedWithAdress_1">
      <item>M. I. L. L. d.o.o. NOVIGRAD, Glagoljaška 4, 52466 Novigrad</item>
    </derivirana_varijabla>
  </DomainObject.Predmet.ProtuStrankaListFormatedWithAdress>
  <DomainObject.Predmet.ProtuStrankaListFormatedWithAdressOIB>
    <izvorni_sadrzaj>
      <item>M. I. L. L. d.o.o. NOVIGRAD, OIB 44219687079, Glagoljaška 4, 52466 Novigrad</item>
    </izvorni_sadrzaj>
    <derivirana_varijabla naziv="DomainObject.Predmet.ProtuStrankaListFormatedWithAdressOIB_1">
      <item>M. I. L. L. d.o.o. NOVIGRAD, OIB 44219687079, Glagoljaška 4, 52466 Novigrad</item>
    </derivirana_varijabla>
  </DomainObject.Predmet.ProtuStrankaListFormatedWithAdressOIB>
  <DomainObject.Predmet.ProtuStrankaListNazivFormated>
    <izvorni_sadrzaj>
      <item>M. I. L. L. d.o.o. NOVIGRAD</item>
    </izvorni_sadrzaj>
    <derivirana_varijabla naziv="DomainObject.Predmet.ProtuStrankaListNazivFormated_1">
      <item>M. I. L. L. d.o.o. NOVIGRAD</item>
    </derivirana_varijabla>
  </DomainObject.Predmet.ProtuStrankaListNazivFormated>
  <DomainObject.Predmet.ProtuStrankaListNazivFormatedOIB>
    <izvorni_sadrzaj>
      <item>M. I. L. L. d.o.o. NOVIGRAD, OIB 44219687079</item>
    </izvorni_sadrzaj>
    <derivirana_varijabla naziv="DomainObject.Predmet.ProtuStrankaListNazivFormatedOIB_1">
      <item>M. I. L. L. d.o.o. NOVIGRAD, OIB 44219687079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I. L. L. d.o.o. NOVIGRAD</izvorni_sadrzaj>
    <derivirana_varijabla naziv="DomainObject.Predmet.ProtustrankaIDrugi_1">M. I. L. L.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 I. L. L. d.o.o. NOVIGRAD, OIB 44219687079, Glagoljaška 4, 52466 Novigrad</izvorni_sadrzaj>
    <derivirana_varijabla naziv="DomainObject.Predmet.ProtustrankaIDrugiAdressOIB_1">M. I. L. L. d.o.o. NOVIGRAD, OIB 44219687079, Glagoljaška 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I. L. L. d.o.o. NOVIGRAD</item>
    </izvorni_sadrzaj>
    <derivirana_varijabla naziv="DomainObject.Predmet.SudioniciListNaziv_1">
      <item>FINANCIJSKA AGENCIJA, RC RIJEKA, PODRUŽNICA PULA, PULA</item>
      <item>M. I. L. L.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 I. L. L. d.o.o. NOVIGRAD, OIB 44219687079, Glagoljaška 4,52466 Novigrad</item>
    </izvorni_sadrzaj>
    <derivirana_varijabla naziv="DomainObject.Predmet.SudioniciListAdressOIB_1">
      <item>FINANCIJSKA AGENCIJA, RC RIJEKA, PODRUŽNICA PULA, PULA, OIB 85821130368, Giardini 5,52100 Pula</item>
      <item>M. I. L. L. d.o.o. NOVIGRAD, OIB 44219687079, Glagoljaška 4,52466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44219687079</item>
    </izvorni_sadrzaj>
    <derivirana_varijabla naziv="DomainObject.Predmet.SudioniciListNazivOIB_1">
      <item>, OIB 85821130368</item>
      <item>, OIB 44219687079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1851</properties:Characters>
  <properties:Lines>60</properties:Lines>
  <properties:Paragraphs>25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2017-05-17T13:04:00Z</dcterms:created>
  <dc:creator>Jasmina Matika</dc:creator>
  <cp:lastModifiedBy>Jasmina Matika</cp:lastModifiedBy>
  <dcterms:modified xmlns:xsi="http://www.w3.org/2001/XMLSchema-instance" xsi:type="dcterms:W3CDTF">2017-05-26T06:47:00Z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