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3c94" w14:paraId="5c23c9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EE36C2">
        <w:t>6446</w:t>
      </w:r>
      <w:r w:rsidR="009E40AD">
        <w:t>/1</w:t>
      </w:r>
      <w:r w:rsidR="00EE36C2">
        <w:t>6-</w:t>
      </w:r>
      <w:r w:rsidR="006360E5">
        <w:t>39</w:t>
      </w:r>
      <w:r w:rsidR="000D576F">
        <w:t xml:space="preserve">         Zagreb, </w:t>
      </w:r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F019CD" w:rsidP="000D576F" w:rsidR="000D576F" w:rsidRPr="00A70551">
      <w:pPr>
        <w:ind w:firstLine="708"/>
        <w:jc w:val="both"/>
        <w:rPr>
          <w:lang w:val="pt-BR"/>
        </w:rPr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</w:t>
      </w:r>
      <w:r w:rsidR="00EE36C2" w:rsidRPr="00EE36C2">
        <w:t xml:space="preserve">HUP-ZAGREB d.d., Zagreb, Trg Krešimira Ćosića 9, OIB: 66859264899, za otvaranje stečajnog postupka nad dužnikom ŽENSKI KOŠARKAŠKI KLUB NOVI ZAGREB, OIB 67226753014, Zagreb, </w:t>
      </w:r>
      <w:proofErr w:type="spellStart"/>
      <w:r w:rsidR="00EE36C2" w:rsidRPr="00EE36C2">
        <w:t>Trnsko</w:t>
      </w:r>
      <w:proofErr w:type="spellEnd"/>
      <w:r w:rsidR="00EE36C2" w:rsidRPr="00EE36C2">
        <w:t xml:space="preserve"> 25a, 2</w:t>
      </w:r>
      <w:r w:rsidR="00D42E25">
        <w:t>2</w:t>
      </w:r>
      <w:r w:rsidR="00EE36C2" w:rsidRPr="00EE36C2">
        <w:t>. s</w:t>
      </w:r>
      <w:r w:rsidR="00D42E25">
        <w:t>vibnja</w:t>
      </w:r>
      <w:r w:rsidR="00EE36C2" w:rsidRPr="00EE36C2">
        <w:t xml:space="preserve"> 2017.,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E36C2" w:rsidRPr="00EE36C2">
        <w:t xml:space="preserve">ŽENSKI KOŠARKAŠKI KLUB NOVI ZAGREB, OIB 67226753014, Zagreb, </w:t>
      </w:r>
      <w:proofErr w:type="spellStart"/>
      <w:r w:rsidR="00EE36C2" w:rsidRPr="00EE36C2">
        <w:t>Trnsko</w:t>
      </w:r>
      <w:proofErr w:type="spellEnd"/>
      <w:r w:rsidR="00EE36C2" w:rsidRPr="00EE36C2">
        <w:t xml:space="preserve"> 25a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D42E25">
        <w:t>27</w:t>
      </w:r>
      <w:r w:rsidR="00EE36C2">
        <w:t xml:space="preserve">. </w:t>
      </w:r>
      <w:r w:rsidR="00D42E25">
        <w:t>lipnja</w:t>
      </w:r>
      <w:r w:rsidR="00485F9E" w:rsidRPr="00485F9E">
        <w:t xml:space="preserve"> 2017.</w:t>
      </w:r>
      <w:r w:rsidR="00A019E5" w:rsidRPr="00485F9E">
        <w:t xml:space="preserve"> u </w:t>
      </w:r>
      <w:r w:rsidR="00F019CD">
        <w:t>9</w:t>
      </w:r>
      <w:r w:rsidR="00485F9E" w:rsidRPr="00485F9E">
        <w:t>,</w:t>
      </w:r>
      <w:r w:rsidR="00EE36C2">
        <w:t>0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r w:rsidR="00EE36C2">
        <w:t>Zagrebačka banka</w:t>
      </w:r>
      <w:r w:rsidR="00F019CD">
        <w:t xml:space="preserve"> d.d.</w:t>
      </w:r>
    </w:p>
    <w:p w:rsidRDefault="00F019CD" w:rsidP="007E27C7" w:rsidR="00F019CD">
      <w:pPr>
        <w:jc w:val="both"/>
      </w:pPr>
      <w:r>
        <w:t>-    Fina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D42E25">
        <w:t>22</w:t>
      </w:r>
      <w:r w:rsidR="00EE36C2">
        <w:t>. s</w:t>
      </w:r>
      <w:r w:rsidR="00D42E25">
        <w:t>vibnja</w:t>
      </w:r>
      <w:r w:rsidR="00EE36C2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7D076A" w:rsidP="007D076A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EE36C2">
      <w:pPr>
        <w:rPr>
          <w:b/>
        </w:rPr>
      </w:pPr>
      <w:r>
        <w:rPr>
          <w:b/>
        </w:rPr>
        <w:tab/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D076A" w:rsidP="00C359B6" w:rsidR="007D076A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D076A" w:rsidP="00C359B6" w:rsidR="007D076A">
      <w:pPr>
        <w:pStyle w:val="Bezproreda"/>
        <w:ind w:left="4956"/>
        <w:jc w:val="right"/>
      </w:pPr>
      <w:r>
        <w:t>Karmela Dolenc</w:t>
      </w:r>
    </w:p>
    <w:p w:rsidRDefault="004B06C0" w:rsidP="007D076A" w:rsidR="004B06C0"/>
    <w:p w:rsidRDefault="00316538" w:rsidP="000D576F" w:rsidR="00316538"/>
    <w:sectPr w:rsidSect="00701008" w:rsidR="00316538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E229A"/>
    <w:rsid w:val="0021087C"/>
    <w:rsid w:val="0022425A"/>
    <w:rsid w:val="00227C98"/>
    <w:rsid w:val="00245BF6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6DE1"/>
    <w:rsid w:val="004B06C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360E5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7D076A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2E25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EE36C2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D076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D076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6446</izvorni_sadrzaj>
    <derivirana_varijabla naziv="DomainObject.Predmet.Broj_1">6446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St-6446/2016</izvorni_sadrzaj>
    <derivirana_varijabla naziv="DomainObject.Predmet.OznakaBroj_1">St-6446/2016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NOVI ZAGREB</izvorni_sadrzaj>
    <derivirana_varijabla naziv="DomainObject.Predmet.ProtustrankaFormated_1">  Ženski košarkaški klub NOVI ZAGREB</derivirana_varijabla>
  </DomainObject.Predmet.ProtustrankaFormated>
  <DomainObject.Predmet.ProtustrankaFormatedOIB>
    <izvorni_sadrzaj>  Ženski košarkaški klub NOVI ZAGREB, OIB 67226753014</izvorni_sadrzaj>
    <derivirana_varijabla naziv="DomainObject.Predmet.ProtustrankaFormatedOIB_1">  Ženski košarkaški klub NOVI ZAGREB, OIB 67226753014</derivirana_varijabla>
  </DomainObject.Predmet.ProtustrankaFormatedOIB>
  <DomainObject.Predmet.ProtustrankaFormatedWithAdress>
    <izvorni_sadrzaj> Ženski košarkaški klub NOVI ZAGREB, Trnsko 25 a, 10000 Zagreb</izvorni_sadrzaj>
    <derivirana_varijabla naziv="DomainObject.Predmet.ProtustrankaFormatedWithAdress_1"> Ženski košarkaški klub NOVI ZAGREB, Trnsko 25 a, 10000 Zagreb</derivirana_varijabla>
  </DomainObject.Predmet.ProtustrankaFormatedWithAdress>
  <DomainObject.Predmet.ProtustrankaFormatedWithAdressOIB>
    <izvorni_sadrzaj> Ženski košarkaški klub NOVI ZAGREB, OIB 67226753014, Trnsko 25 a, 10000 Zagreb</izvorni_sadrzaj>
    <derivirana_varijabla naziv="DomainObject.Predmet.ProtustrankaFormatedWithAdressOIB_1"> Ženski košarkaški klub NOVI ZAGREB, OIB 67226753014, Trnsko 25 a, 10000 Zagreb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</izvorni_sadrzaj>
    <derivirana_varijabla naziv="DomainObject.Predmet.StrankaFormated_1">  FINA Regionalni centar Zagreb; HUP-ZAGREB d.d.</derivirana_varijabla>
  </DomainObject.Predmet.StrankaFormated>
  <DomainObject.Predmet.StrankaFormatedOIB>
    <izvorni_sadrzaj>  FINA Regionalni centar Zagreb, OIB 85821130368; HUP-ZAGREB d.d., OIB 66859264899</izvorni_sadrzaj>
    <derivirana_varijabla naziv="DomainObject.Predmet.StrankaFormatedOIB_1">  FINA Regionalni centar Zagreb, OIB 85821130368; HUP-ZAGREB d.d., OIB 66859264899</derivirana_varijabla>
  </DomainObject.Predmet.StrankaFormatedOIB>
  <DomainObject.Predmet.StrankaFormatedWithAdress>
    <izvorni_sadrzaj> FINA Regionalni centar Zagreb, Trg svibanjskih žrtava 1995. 1, 10000 Zagreb; HUP-ZAGREB d.d., Trg Krešimira Ćosića 9, 10000 Zagreb</izvorni_sadrzaj>
    <derivirana_varijabla naziv="DomainObject.Predmet.StrankaFormatedWithAdress_1"> FINA Regionalni centar Zagreb, Trg svibanjskih žrtava 1995. 1, 10000 Zagreb; HUP-ZAGREB d.d., Trg Krešimira Ćosića 9, 10000 Zagreb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</izvorni_sadrzaj>
    <derivirana_varijabla naziv="DomainObject.Predmet.StrankaFormatedWithAdressOIB_1"> FINA Regionalni centar Zagreb, OIB 85821130368, Trg svibanjskih žrtava 1995. 1, 10000 Zagreb; HUP-ZAGREB d.d., OIB 66859264899, Trg Krešimira Ćosića 9, 10000 Zagreb</derivirana_varijabla>
  </DomainObject.Predmet.StrankaFormatedWithAdressOIB>
  <DomainObject.Predmet.StrankaWithAdress>
    <izvorni_sadrzaj>FINA Regionalni centar Zagreb Trg svibanjskih žrtava 1995. 1,10000 Zagreb,HUP-ZAGREB d.d. Trg Krešimira Ćosića 9,10000 Zagreb</izvorni_sadrzaj>
    <derivirana_varijabla naziv="DomainObject.Predmet.StrankaWithAdress_1">FINA Regionalni centar Zagreb Trg svibanjskih žrtava 1995. 1,10000 Zagreb,HUP-ZAGREB d.d. Trg Krešimira Ćosića 9,10000 Zagreb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</izvorni_sadrzaj>
    <derivirana_varijabla naziv="DomainObject.Predmet.StrankaWithAdressOIB_1">FINA Regionalni centar Zagreb, OIB 85821130368, Trg svibanjskih žrtava 1995. 1,10000 Zagreb,HUP-ZAGREB d.d., OIB 66859264899, Trg Krešimira Ćosića 9,10000 Zagreb</derivirana_varijabla>
  </DomainObject.Predmet.StrankaWithAdressOIB>
  <DomainObject.Predmet.StrankaNazivFormated>
    <izvorni_sadrzaj>FINA Regionalni centar Zagreb,HUP-ZAGREB d.d.</izvorni_sadrzaj>
    <derivirana_varijabla naziv="DomainObject.Predmet.StrankaNazivFormated_1">FINA Regionalni centar Zagreb,HUP-ZAGREB d.d.</derivirana_varijabla>
  </DomainObject.Predmet.StrankaNazivFormated>
  <DomainObject.Predmet.StrankaNazivFormatedOIB>
    <izvorni_sadrzaj>FINA Regionalni centar Zagreb, OIB 85821130368,HUP-ZAGREB d.d., OIB 66859264899</izvorni_sadrzaj>
    <derivirana_varijabla naziv="DomainObject.Predmet.StrankaNazivFormatedOIB_1">FINA Regionalni centar Zagreb, OIB 85821130368,HUP-ZAGREB d.d.,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HUP-ZAGREB d.d.</item>
    </izvorni_sadrzaj>
    <derivirana_varijabla naziv="DomainObject.Predmet.StrankaListFormated_1">
      <item>FINA Regionalni centar Zagreb</item>
      <item>HUP-ZAGREB d.d.</item>
    </derivirana_varijabla>
  </DomainObject.Predmet.StrankaListFormated>
  <DomainObject.Predmet.StrankaListFormatedOIB>
    <izvorni_sadrzaj>
      <item>FINA Regionalni centar Zagreb, OIB 85821130368</item>
      <item>HUP-ZAGREB d.d., OIB 66859264899</item>
    </izvorni_sadrzaj>
    <derivirana_varijabla naziv="DomainObject.Predmet.StrankaListFormatedOIB_1">
      <item>FINA Regionalni centar Zagreb, OIB 85821130368</item>
      <item>HUP-ZAGREB d.d., OIB 66859264899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d.d.</item>
    </izvorni_sadrzaj>
    <derivirana_varijabla naziv="DomainObject.Predmet.StrankaListNazivFormated_1">
      <item>FINA Regionalni centar Zagreb</item>
      <item>HUP-ZAGREB d.d.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</izvorni_sadrzaj>
    <derivirana_varijabla naziv="DomainObject.Predmet.StrankaListNazivFormatedOIB_1">
      <item>FINA Regionalni centar Zagreb, OIB 85821130368</item>
      <item>HUP-ZAGREB d.d., OIB 66859264899</item>
    </derivirana_varijabla>
  </DomainObject.Predmet.StrankaListNazivFormatedOIB>
  <DomainObject.Predmet.ProtuStrankaListFormated>
    <izvorni_sadrzaj>
      <item>Ženski košarkaški klub NOVI ZAGREB</item>
    </izvorni_sadrzaj>
    <derivirana_varijabla naziv="DomainObject.Predmet.ProtuStrankaListFormated_1">
      <item>Ženski košarkaški klub NOVI ZAGREB</item>
    </derivirana_varijabla>
  </DomainObject.Predmet.ProtuStrankaListFormated>
  <DomainObject.Predmet.ProtuStrankaListFormatedOIB>
    <izvorni_sadrzaj>
      <item>Ženski košarkaški klub NOVI ZAGREB, OIB 67226753014</item>
    </izvorni_sadrzaj>
    <derivirana_varijabla naziv="DomainObject.Predmet.ProtuStrankaListFormatedOIB_1">
      <item>Ženski košarkaški klub NOVI ZAGREB, OIB 67226753014</item>
    </derivirana_varijabla>
  </DomainObject.Predmet.ProtuStrankaListFormatedOIB>
  <DomainObject.Predmet.ProtuStrankaListFormatedWithAdress>
    <izvorni_sadrzaj>
      <item>Ženski košarkaški klub NOVI ZAGREB, Trnsko 25 a, 10000 Zagreb</item>
    </izvorni_sadrzaj>
    <derivirana_varijabla naziv="DomainObject.Predmet.ProtuStrankaListFormatedWithAdress_1">
      <item>Ženski košarkaški klub NOVI ZAGREB, Trnsko 25 a, 10000 Zagreb</item>
    </derivirana_varijabla>
  </DomainObject.Predmet.ProtuStrankaListFormatedWithAdress>
  <DomainObject.Predmet.ProtuStrankaListFormatedWithAdressOIB>
    <izvorni_sadrzaj>
      <item>Ženski košarkaški klub NOVI ZAGREB, OIB 67226753014, Trnsko 25 a, 10000 Zagreb</item>
    </izvorni_sadrzaj>
    <derivirana_varijabla naziv="DomainObject.Predmet.ProtuStrankaListFormatedWithAdressOIB_1">
      <item>Ženski košarkaški klub NOVI ZAGREB, OIB 67226753014, Trnsko 25 a, 10000 Zagreb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>
      <item>Ana Šakić</item>
      <item>ZAGREBAČKA BANKA DIONIČKO DRUŠTVO</item>
    </izvorni_sadrzaj>
    <derivirana_varijabla naziv="DomainObject.Predmet.OstaliListFormated_1">
      <item>Ana Šakić</item>
      <item>ZAGREBAČKA BANKA DIONIČKO DRUŠTVO</item>
    </derivirana_varijabla>
  </DomainObject.Predmet.OstaliListFormated>
  <DomainObject.Predmet.OstaliListFormatedOIB>
    <izvorni_sadrzaj>
      <item>Ana Šakić, OIB 06903243250</item>
      <item>ZAGREBAČKA BANKA DIONIČKO DRUŠTVO, OIB 92963223473</item>
    </izvorni_sadrzaj>
    <derivirana_varijabla naziv="DomainObject.Predmet.OstaliListFormatedOIB_1">
      <item>Ana Šakić, OIB 06903243250</item>
      <item>ZAGREBAČKA BANKA DIONIČKO DRUŠTVO, OIB 92963223473</item>
    </derivirana_varijabla>
  </DomainObject.Predmet.OstaliListFormatedOIB>
  <DomainObject.Predmet.OstaliListFormatedWithAdress>
    <izvorni_sadrzaj>
      <item>Ana Šakić, Dubovačka Ulica 29, 10000 Zagreb</item>
      <item>ZAGREBAČKA BANKA DIONIČKO DRUŠTVO, Trg bana Josipa Jelačića 10, 10000 Zagreb</item>
    </izvorni_sadrzaj>
    <derivirana_varijabla naziv="DomainObject.Predmet.OstaliListFormatedWithAdress_1">
      <item>Ana Šakić, Dubovačka Ulica 29,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Ana Šakić, OIB 06903243250, Dubovačka Ulica 29, 10000 Zagreb</item>
      <item>ZAGREBAČKA BANKA DIONIČKO DRUŠTVO, OIB 92963223473, Trg bana Josipa Jelačića 10, 10000 Zagreb</item>
    </izvorni_sadrzaj>
    <derivirana_varijabla naziv="DomainObject.Predmet.OstaliListFormatedWithAdressOIB_1">
      <item>Ana Šakić, OIB 06903243250, Dubovačka Ulica 29,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Ana Šakić</item>
      <item>ZAGREBAČKA BANKA DIONIČKO DRUŠTVO</item>
    </izvorni_sadrzaj>
    <derivirana_varijabla naziv="DomainObject.Predmet.OstaliListNazivFormated_1">
      <item>Ana Šakić</item>
      <item>ZAGREBAČKA BANKA DIONIČKO DRUŠTVO</item>
    </derivirana_varijabla>
  </DomainObject.Predmet.OstaliListNazivFormated>
  <DomainObject.Predmet.OstaliListNazivFormatedOIB>
    <izvorni_sadrzaj>
      <item>Ana Šakić, OIB 06903243250</item>
      <item>ZAGREBAČKA BANKA DIONIČKO DRUŠTVO, OIB 92963223473</item>
    </izvorni_sadrzaj>
    <derivirana_varijabla naziv="DomainObject.Predmet.OstaliListNazivFormatedOIB_1">
      <item>Ana Šakić, OIB 06903243250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NOVI ZAGREB</item>
      <item>HUP-ZAGREB d.d.</item>
      <item>Ana Šakić</item>
      <item>ZAGREBAČKA BANKA DIONIČKO DRUŠTVO</item>
    </izvorni_sadrzaj>
    <derivirana_varijabla naziv="DomainObject.Predmet.SudioniciListNaziv_1">
      <item>FINA Regionalni centar Zagreb</item>
      <item>Ženski košarkaški klub NOVI ZAGREB</item>
      <item>HUP-ZAGREB d.d.</item>
      <item>Ana Šakić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NOVI ZAGREB, OIB 67226753014, Trnsko 25 a,10000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Ženski košarkaški klub NOVI ZAGREB, OIB 67226753014, Trnsko 25 a,10000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67226753014</item>
      <item>, OIB 66859264899</item>
      <item>, OIB 06903243250</item>
      <item>, OIB 92963223473</item>
    </izvorni_sadrzaj>
    <derivirana_varijabla naziv="DomainObject.Predmet.SudioniciListNazivOIB_1">
      <item>, OIB 85821130368</item>
      <item>, OIB 67226753014</item>
      <item>, OIB 66859264899</item>
      <item>, OIB 06903243250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952</properties:Characters>
  <properties:Lines>40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2017-05-22T09:54:00Z</cp:lastPrinted>
  <dcterms:modified xmlns:xsi="http://www.w3.org/2001/XMLSchema-instance" xsi:type="dcterms:W3CDTF">2017-05-22T09:55:00Z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