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d8c2" w14:paraId="c27d8c2" w:rsidRDefault="00AC1DB4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602E04">
        <w:t>870/16-19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</w:t>
      </w:r>
      <w:r w:rsidR="00491178">
        <w:t xml:space="preserve">dužnikom </w:t>
      </w:r>
      <w:r w:rsidR="00602E04">
        <w:t>DRAVA d.d. za proizvodnju, trgovinu i usluge, Osijek, Stjepana Radića 15, MBS: 030010175, OIB: 75091025739</w:t>
      </w:r>
      <w:r w:rsidRPr="005F32B9">
        <w:t xml:space="preserve">, </w:t>
      </w:r>
      <w:r w:rsidR="008D6901" w:rsidRPr="005D1548">
        <w:t>dana</w:t>
      </w:r>
      <w:r w:rsidR="00E15FED">
        <w:t xml:space="preserve"> </w:t>
      </w:r>
      <w:r w:rsidR="00602E04">
        <w:t>2. siječnja 2017</w:t>
      </w:r>
      <w:r w:rsidR="008D6901" w:rsidRPr="005D1548">
        <w:t xml:space="preserve">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602E04" w:rsidP="00E15FED" w:rsidR="009A6857">
      <w:pPr>
        <w:pStyle w:val="Tijeloteksta"/>
        <w:numPr>
          <w:ilvl w:val="0"/>
          <w:numId w:val="25"/>
        </w:numPr>
      </w:pPr>
      <w:r>
        <w:rPr>
          <w:bCs/>
        </w:rPr>
        <w:t>Stečajnoj upraviteljici</w:t>
      </w:r>
      <w:r w:rsidR="00E94D82">
        <w:rPr>
          <w:bCs/>
        </w:rPr>
        <w:t xml:space="preserve"> </w:t>
      </w:r>
      <w:proofErr w:type="spellStart"/>
      <w:r>
        <w:t>Julki</w:t>
      </w:r>
      <w:proofErr w:type="spellEnd"/>
      <w:r>
        <w:t xml:space="preserve"> Bandić, Osijek, Ilirska ulica 11</w:t>
      </w:r>
      <w:r w:rsidR="00E94D82">
        <w:t xml:space="preserve">, </w:t>
      </w:r>
      <w:r>
        <w:t xml:space="preserve">OIB: 04946287686 </w:t>
      </w:r>
      <w:r w:rsidR="00E94D82">
        <w:t>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>
        <w:t>DRAVA d.d. za proizvodnju, trgovinu i usluge, Osijek, Stjepana Radića 15, MBS: 030010175, OIB: 75091025739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E15FED">
        <w:t xml:space="preserve">ro račun </w:t>
      </w:r>
      <w:r w:rsidR="00602E04">
        <w:t>stečajne upraviteljice</w:t>
      </w:r>
      <w:r w:rsidR="00E15FED">
        <w:t xml:space="preserve"> </w:t>
      </w:r>
      <w:proofErr w:type="spellStart"/>
      <w:r w:rsidR="00602E04">
        <w:t>Julke</w:t>
      </w:r>
      <w:proofErr w:type="spellEnd"/>
      <w:r w:rsidR="00602E04">
        <w:t xml:space="preserve"> Bandić iz Osijeka</w:t>
      </w:r>
      <w:r w:rsidR="00AC1DB4">
        <w:t>, IBAN</w:t>
      </w:r>
      <w:r w:rsidR="00747DCE">
        <w:t xml:space="preserve">: </w:t>
      </w:r>
      <w:r w:rsidR="00602E04">
        <w:t xml:space="preserve">HR 63 2500009 11 02 03 9788 kod Hypo Alpe </w:t>
      </w:r>
      <w:proofErr w:type="spellStart"/>
      <w:r w:rsidR="00602E04">
        <w:t>Adria</w:t>
      </w:r>
      <w:proofErr w:type="spellEnd"/>
      <w:r w:rsidR="00602E04">
        <w:t xml:space="preserve"> </w:t>
      </w:r>
      <w:proofErr w:type="spellStart"/>
      <w:r w:rsidR="00602E04">
        <w:t>bank</w:t>
      </w:r>
      <w:proofErr w:type="spellEnd"/>
      <w:r w:rsidR="00602E04">
        <w:t xml:space="preserve"> d.d.</w:t>
      </w:r>
      <w:r w:rsidR="00747DCE">
        <w:t xml:space="preserve">, sa </w:t>
      </w:r>
      <w:proofErr w:type="spellStart"/>
      <w:r w:rsidR="00747DCE">
        <w:t>kontovnika</w:t>
      </w:r>
      <w:proofErr w:type="spellEnd"/>
      <w:r w:rsidR="00602E04">
        <w:t xml:space="preserve"> dužnika</w:t>
      </w:r>
      <w:r w:rsidR="00747DCE">
        <w:t xml:space="preserve"> </w:t>
      </w:r>
      <w:r w:rsidR="00602E04">
        <w:t>272-870-2016</w:t>
      </w:r>
      <w:r w:rsidR="00AC1DB4">
        <w:t>,</w:t>
      </w:r>
      <w:r w:rsidR="00602E04">
        <w:t xml:space="preserve"> i razliku s </w:t>
      </w:r>
      <w:proofErr w:type="spellStart"/>
      <w:r w:rsidR="00602E04">
        <w:t>kontovnika</w:t>
      </w:r>
      <w:proofErr w:type="spellEnd"/>
      <w:r w:rsidR="00602E04">
        <w:t xml:space="preserve"> 8500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602E04">
        <w:rPr>
          <w:bCs/>
        </w:rPr>
        <w:t>870/16-8</w:t>
      </w:r>
      <w:r>
        <w:rPr>
          <w:bCs/>
        </w:rPr>
        <w:t xml:space="preserve"> od </w:t>
      </w:r>
      <w:r w:rsidR="00602E04">
        <w:rPr>
          <w:bCs/>
        </w:rPr>
        <w:t>15. studenog</w:t>
      </w:r>
      <w:r w:rsidR="004F6873">
        <w:rPr>
          <w:bCs/>
        </w:rPr>
        <w:t xml:space="preserve"> 2016</w:t>
      </w:r>
      <w:r>
        <w:rPr>
          <w:bCs/>
        </w:rPr>
        <w:t xml:space="preserve">. godine pokrenut je prethodni postupak nad dužnikom </w:t>
      </w:r>
      <w:r w:rsidR="00602E04">
        <w:t>DRAVA d.d. za proizvodnju, trgovinu i usluge, Osijek, Stjepana Radića 15, MBS: 030010175, OIB: 75091025739</w:t>
      </w:r>
      <w:r>
        <w:rPr>
          <w:bCs/>
        </w:rPr>
        <w:t>. Istim rješenjem imenovan</w:t>
      </w:r>
      <w:r w:rsidR="00602E04">
        <w:rPr>
          <w:bCs/>
        </w:rPr>
        <w:t>a</w:t>
      </w:r>
      <w:r>
        <w:rPr>
          <w:bCs/>
        </w:rPr>
        <w:t xml:space="preserve"> je privreme</w:t>
      </w:r>
      <w:r w:rsidR="00602E04">
        <w:rPr>
          <w:bCs/>
        </w:rPr>
        <w:t>na stečajna</w:t>
      </w:r>
      <w:r>
        <w:rPr>
          <w:bCs/>
        </w:rPr>
        <w:t xml:space="preserve"> upravitelj</w:t>
      </w:r>
      <w:r w:rsidR="00602E04">
        <w:rPr>
          <w:bCs/>
        </w:rPr>
        <w:t>ica</w:t>
      </w:r>
      <w:r>
        <w:rPr>
          <w:bCs/>
        </w:rPr>
        <w:t xml:space="preserve"> </w:t>
      </w:r>
      <w:proofErr w:type="spellStart"/>
      <w:r w:rsidR="00602E04">
        <w:t>Julka</w:t>
      </w:r>
      <w:proofErr w:type="spellEnd"/>
      <w:r w:rsidR="00602E04">
        <w:t xml:space="preserve"> Bandić, Osijek, Ilirska ulica 11, OIB: 04946287686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9C03D6" w:rsidP="00916CB5" w:rsidR="009C03D6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AC1DB4" w:rsidP="00AC1DB4" w:rsidR="00AC1DB4">
      <w:pPr>
        <w:jc w:val="right"/>
      </w:pPr>
      <w:r>
        <w:t>13 St-</w:t>
      </w:r>
      <w:r w:rsidR="00602E04">
        <w:t>870/16-19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B03C6B" w:rsidP="004F6873" w:rsidR="00BF1A8F">
      <w:pPr>
        <w:pStyle w:val="Tijeloteksta"/>
        <w:rPr>
          <w:bCs/>
        </w:rPr>
      </w:pPr>
      <w:r>
        <w:rPr>
          <w:bCs/>
        </w:rPr>
        <w:t>postupka nad njegovom imovin</w:t>
      </w:r>
      <w:r w:rsidR="00E15FED">
        <w:rPr>
          <w:bCs/>
        </w:rPr>
        <w:t>om, kao i ispita postoje li kod</w:t>
      </w:r>
      <w:r>
        <w:rPr>
          <w:bCs/>
        </w:rPr>
        <w:t xml:space="preserve">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602E04" w:rsidR="00BB13AD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</w:t>
      </w:r>
      <w:r w:rsidR="00E15FED">
        <w:rPr>
          <w:bCs/>
        </w:rPr>
        <w:t>ogu i raspravi o pretpostavkama</w:t>
      </w:r>
      <w:r>
        <w:rPr>
          <w:bCs/>
        </w:rPr>
        <w:t xml:space="preserve"> za otvaranje stečajnog postupka održanog dana </w:t>
      </w:r>
      <w:r w:rsidR="00602E04">
        <w:rPr>
          <w:bCs/>
        </w:rPr>
        <w:t>15. prosinca</w:t>
      </w:r>
      <w:r w:rsidR="004F6873">
        <w:rPr>
          <w:bCs/>
        </w:rPr>
        <w:t xml:space="preserve"> 2016</w:t>
      </w:r>
      <w:r>
        <w:rPr>
          <w:bCs/>
        </w:rPr>
        <w:t xml:space="preserve">. godine. </w:t>
      </w:r>
    </w:p>
    <w:p w:rsidRDefault="00602E04" w:rsidP="00602E04" w:rsidR="00602E04">
      <w:pPr>
        <w:pStyle w:val="Tijeloteksta"/>
        <w:ind w:firstLine="708"/>
        <w:rPr>
          <w:bCs/>
        </w:rPr>
      </w:pPr>
    </w:p>
    <w:p w:rsidRDefault="00602E04" w:rsidP="00602E04" w:rsidR="00602E04">
      <w:pPr>
        <w:pStyle w:val="Tijeloteksta"/>
        <w:ind w:firstLine="708"/>
        <w:rPr>
          <w:bCs/>
        </w:rPr>
      </w:pPr>
      <w:r>
        <w:rPr>
          <w:bCs/>
        </w:rPr>
        <w:t>Dana 21. prosinca 2016. godine privremena stečajna upraviteljica u spis je dostavila zahtjev za određivanje nagrade za obavljene poslove privremenog stečajnog upravitelja.</w:t>
      </w:r>
    </w:p>
    <w:p w:rsidRDefault="00602E04" w:rsidP="00602E04" w:rsidR="00602E04">
      <w:pPr>
        <w:pStyle w:val="Tijeloteksta"/>
        <w:ind w:firstLine="708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 xml:space="preserve">U Osijeku </w:t>
      </w:r>
      <w:r w:rsidR="00602E04">
        <w:t>2. siječnja 2017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C7B60" w:rsidP="009A6857" w:rsidR="009A6857">
      <w:pPr>
        <w:pStyle w:val="Tijeloteksta"/>
        <w:jc w:val="left"/>
      </w:pPr>
      <w:r>
        <w:t xml:space="preserve">Žana </w:t>
      </w:r>
      <w:proofErr w:type="spellStart"/>
      <w:r>
        <w:t>Bem</w:t>
      </w:r>
      <w:proofErr w:type="spellEnd"/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602E04">
        <w:t>23/1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13B9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1178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2E04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3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3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3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3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3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3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3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3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St-870/2016</izvorni_sadrzaj>
    <derivirana_varijabla naziv="DomainObject.Predmet.OznakaBroj_1">St-870/2016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DRAVA d.d. za proizvodnju, trgovinu i usluge</izvorni_sadrzaj>
    <derivirana_varijabla naziv="DomainObject.Predmet.ProtustrankaFormated_1">  DRAVA d.d. za proizvodnju, trgovinu i usluge</derivirana_varijabla>
  </DomainObject.Predmet.ProtustrankaFormated>
  <DomainObject.Predmet.ProtustrankaFormatedOIB>
    <izvorni_sadrzaj>  DRAVA d.d. za proizvodnju, trgovinu i usluge, OIB 75091025739</izvorni_sadrzaj>
    <derivirana_varijabla naziv="DomainObject.Predmet.ProtustrankaFormatedOIB_1">  DRAVA d.d. za proizvodnju, trgovinu i usluge, OIB 75091025739</derivirana_varijabla>
  </DomainObject.Predmet.ProtustrankaFormatedOIB>
  <DomainObject.Predmet.ProtustrankaFormatedWithAdress>
    <izvorni_sadrzaj> DRAVA d.d. za proizvodnju, trgovinu i usluge, Stjepana Radića 15, 31000 Osijek</izvorni_sadrzaj>
    <derivirana_varijabla naziv="DomainObject.Predmet.ProtustrankaFormatedWithAdress_1"> DRAVA d.d. za proizvodnju, trgovinu i usluge, Stjepana Radića 15, 31000 Osijek</derivirana_varijabla>
  </DomainObject.Predmet.ProtustrankaFormatedWithAdress>
  <DomainObject.Predmet.ProtustrankaFormatedWithAdressOIB>
    <izvorni_sadrzaj> DRAVA d.d. za proizvodnju, trgovinu i usluge, OIB 75091025739, Stjepana Radića 15, 31000 Osijek</izvorni_sadrzaj>
    <derivirana_varijabla naziv="DomainObject.Predmet.ProtustrankaFormatedWithAdressOIB_1"> DRAVA d.d. za proizvodnju, trgovinu i usluge, OIB 75091025739, Stjepana Radića 15, 31000 Osijek</derivirana_varijabla>
  </DomainObject.Predmet.ProtustrankaFormatedWithAdressOIB>
  <DomainObject.Predmet.ProtustrankaWithAdress>
    <izvorni_sadrzaj>DRAVA d.d. za proizvodnju, trgovinu i usluge Stjepana Radića 15, 31000 Osijek</izvorni_sadrzaj>
    <derivirana_varijabla naziv="DomainObject.Predmet.ProtustrankaWithAdress_1">DRAVA d.d. za proizvodnju, trgovinu i usluge Stjepana Radića 15, 31000 Osijek</derivirana_varijabla>
  </DomainObject.Predmet.ProtustrankaWithAdress>
  <DomainObject.Predmet.ProtustrankaWithAdressOIB>
    <izvorni_sadrzaj>DRAVA d.d. za proizvodnju, trgovinu i usluge, OIB 75091025739, Stjepana Radića 15, 31000 Osijek</izvorni_sadrzaj>
    <derivirana_varijabla naziv="DomainObject.Predmet.ProtustrankaWithAdressOIB_1">DRAVA d.d. za proizvodnju, trgovinu i usluge, OIB 75091025739, Stjepana Radića 15, 31000 Osijek</derivirana_varijabla>
  </DomainObject.Predmet.ProtustrankaWithAdressOIB>
  <DomainObject.Predmet.ProtustrankaNazivFormated>
    <izvorni_sadrzaj>DRAVA d.d. za proizvodnju, trgovinu i usluge</izvorni_sadrzaj>
    <derivirana_varijabla naziv="DomainObject.Predmet.ProtustrankaNazivFormated_1">DRAVA d.d. za proizvodnju, trgovinu i usluge</derivirana_varijabla>
  </DomainObject.Predmet.ProtustrankaNazivFormated>
  <DomainObject.Predmet.ProtustrankaNazivFormatedOIB>
    <izvorni_sadrzaj>DRAVA d.d. za proizvodnju, trgovinu i usluge, OIB 75091025739</izvorni_sadrzaj>
    <derivirana_varijabla naziv="DomainObject.Predmet.ProtustrankaNazivFormatedOIB_1">DRAVA d.d. za proizvodnju, trgovinu i usluge, OIB 75091025739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DRAVA d.d. za proizvodnju, trgovinu i usluge</item>
    </izvorni_sadrzaj>
    <derivirana_varijabla naziv="DomainObject.Predmet.ProtuStrankaListFormated_1">
      <item>DRAVA d.d. za proizvodnju, trgovinu i usluge</item>
    </derivirana_varijabla>
  </DomainObject.Predmet.ProtuStrankaListFormated>
  <DomainObject.Predmet.ProtuStrankaListFormatedOIB>
    <izvorni_sadrzaj>
      <item>DRAVA d.d. za proizvodnju, trgovinu i usluge, OIB 75091025739</item>
    </izvorni_sadrzaj>
    <derivirana_varijabla naziv="DomainObject.Predmet.ProtuStrankaListFormatedOIB_1">
      <item>DRAVA d.d. za proizvodnju, trgovinu i usluge, OIB 75091025739</item>
    </derivirana_varijabla>
  </DomainObject.Predmet.ProtuStrankaListFormatedOIB>
  <DomainObject.Predmet.ProtuStrankaListFormatedWithAdress>
    <izvorni_sadrzaj>
      <item>DRAVA d.d. za proizvodnju, trgovinu i usluge, Stjepana Radića 15, 31000 Osijek</item>
    </izvorni_sadrzaj>
    <derivirana_varijabla naziv="DomainObject.Predmet.ProtuStrankaListFormatedWithAdress_1">
      <item>DRAVA d.d. za proizvodnju, trgovinu i usluge, Stjepana Radića 15, 31000 Osijek</item>
    </derivirana_varijabla>
  </DomainObject.Predmet.ProtuStrankaListFormatedWithAdress>
  <DomainObject.Predmet.ProtuStrankaListFormatedWithAdressOIB>
    <izvorni_sadrzaj>
      <item>DRAVA d.d. za proizvodnju, trgovinu i usluge, OIB 75091025739, Stjepana Radića 15, 31000 Osijek</item>
    </izvorni_sadrzaj>
    <derivirana_varijabla naziv="DomainObject.Predmet.ProtuStrankaListFormatedWithAdressOIB_1">
      <item>DRAVA d.d. za proizvodnju, trgovinu i usluge, OIB 75091025739, Stjepana Radića 15, 31000 Osijek</item>
    </derivirana_varijabla>
  </DomainObject.Predmet.ProtuStrankaListFormatedWithAdressOIB>
  <DomainObject.Predmet.ProtuStrankaListNazivFormated>
    <izvorni_sadrzaj>
      <item>DRAVA d.d. za proizvodnju, trgovinu i usluge</item>
    </izvorni_sadrzaj>
    <derivirana_varijabla naziv="DomainObject.Predmet.ProtuStrankaListNazivFormated_1">
      <item>DRAVA d.d. za proizvodnju, trgovinu i usluge</item>
    </derivirana_varijabla>
  </DomainObject.Predmet.ProtuStrankaListNazivFormated>
  <DomainObject.Predmet.ProtuStrankaListNazivFormatedOIB>
    <izvorni_sadrzaj>
      <item>DRAVA d.d. za proizvodnju, trgovinu i usluge, OIB 75091025739</item>
    </izvorni_sadrzaj>
    <derivirana_varijabla naziv="DomainObject.Predmet.ProtuStrankaListNazivFormatedOIB_1">
      <item>DRAVA d.d. za proizvodnju, trgovinu i usluge, OIB 75091025739</item>
    </derivirana_varijabla>
  </DomainObject.Predmet.ProtuStrankaListNazivFormatedOIB>
  <DomainObject.Predmet.OstaliListFormated>
    <izvorni_sadrzaj>
      <item>ŽDO GUO OSIJEK</item>
      <item>Snježana Alerić</item>
      <item>Julka Bandić</item>
    </izvorni_sadrzaj>
    <derivirana_varijabla naziv="DomainObject.Predmet.OstaliListFormated_1">
      <item>ŽDO GUO OSIJEK</item>
      <item>Snježana Alerić</item>
      <item>Julka Bandić</item>
    </derivirana_varijabla>
  </DomainObject.Predmet.OstaliListFormated>
  <DomainObject.Predmet.OstaliListFormatedOIB>
    <izvorni_sadrzaj>
      <item>ŽDO GUO OSIJEK, OIB 61379160880</item>
      <item>Snježana Alerić, OIB 11184860259</item>
      <item>Julka Bandić, OIB 04946287686</item>
    </izvorni_sadrzaj>
    <derivirana_varijabla naziv="DomainObject.Predmet.OstaliListFormatedOIB_1">
      <item>ŽDO GUO OSIJEK, OIB 61379160880</item>
      <item>Snježana Alerić, OIB 11184860259</item>
      <item>Julka Bandić, OIB 04946287686</item>
    </derivirana_varijabla>
  </DomainObject.Predmet.OstaliListFormatedOIB>
  <DomainObject.Predmet.OstaliListFormatedWithAdress>
    <izvorni_sadrzaj>
      <item>ŽDO GUO OSIJEK</item>
      <item>Snježana Alerić, Ulica Šándora Petöfia 206d, 31000 Osijek</item>
      <item>Julka Bandić, Ilirska 11, 31000 Osijek</item>
    </izvorni_sadrzaj>
    <derivirana_varijabla naziv="DomainObject.Predmet.OstaliListFormatedWithAdress_1">
      <item>ŽDO GUO OSIJEK</item>
      <item>Snježana Alerić, Ulica Šándora Petöfia 206d, 31000 Osijek</item>
      <item>Julka Bandić, Ilirska 11, 31000 Osijek</item>
    </derivirana_varijabla>
  </DomainObject.Predmet.OstaliListFormatedWithAdress>
  <DomainObject.Predmet.OstaliListFormatedWithAdressOIB>
    <izvorni_sadrzaj>
      <item>ŽDO GUO OSIJEK, OIB 61379160880</item>
      <item>Snježana Alerić, OIB 11184860259, Ulica Šándora Petöfia 206d, 31000 Osijek</item>
      <item>Julka Bandić, OIB 04946287686, Ilirska 11, 31000 Osijek</item>
    </izvorni_sadrzaj>
    <derivirana_varijabla naziv="DomainObject.Predmet.OstaliListFormatedWithAdressOIB_1">
      <item>ŽDO GUO OSIJEK, OIB 61379160880</item>
      <item>Snježana Alerić, OIB 11184860259, Ulica Šándora Petöfia 206d, 31000 Osijek</item>
      <item>Julka Bandić, OIB 04946287686, Ilirska 11, 31000 Osijek</item>
    </derivirana_varijabla>
  </DomainObject.Predmet.OstaliListFormatedWithAdressOIB>
  <DomainObject.Predmet.OstaliListNazivFormated>
    <izvorni_sadrzaj>
      <item>ŽDO GUO OSIJEK</item>
      <item>Snježana Alerić</item>
      <item>Julka Bandić</item>
    </izvorni_sadrzaj>
    <derivirana_varijabla naziv="DomainObject.Predmet.OstaliListNazivFormated_1">
      <item>ŽDO GUO OSIJEK</item>
      <item>Snježana Alerić</item>
      <item>Julka Bandić</item>
    </derivirana_varijabla>
  </DomainObject.Predmet.OstaliListNazivFormated>
  <DomainObject.Predmet.OstaliListNazivFormatedOIB>
    <izvorni_sadrzaj>
      <item>ŽDO GUO OSIJEK, OIB 61379160880</item>
      <item>Snježana Alerić, OIB 11184860259</item>
      <item>Julka Bandić, OIB 04946287686</item>
    </izvorni_sadrzaj>
    <derivirana_varijabla naziv="DomainObject.Predmet.OstaliListNazivFormatedOIB_1">
      <item>ŽDO GUO OSIJEK, OIB 61379160880</item>
      <item>Snježana Alerić, OIB 11184860259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DRAVA d.d. za proizvodnju, trgovinu i usluge</izvorni_sadrzaj>
    <derivirana_varijabla naziv="DomainObject.Predmet.ProtustrankaIDrugi_1">DRAVA d.d.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DRAVA d.d. za proizvodnju, trgovinu i usluge, OIB 75091025739, Stjepana Radića 15, 31000 Osijek</izvorni_sadrzaj>
    <derivirana_varijabla naziv="DomainObject.Predmet.ProtustrankaIDrugiAdressOIB_1">DRAVA d.d. za proizvodnju, trgovinu i usluge, OIB 75091025739, Stjepana Radića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DRAVA d.d. za proizvodnju, trgovinu i usluge</item>
      <item>ŽDO GUO OSIJEK</item>
      <item>Snježana Alerić</item>
      <item>Julka Bandić</item>
    </izvorni_sadrzaj>
    <derivirana_varijabla naziv="DomainObject.Predmet.SudioniciListNaziv_1">
      <item>FINA RC OSIJEK</item>
      <item>DRAVA d.d. za proizvodnju, trgovinu i usluge</item>
      <item>ŽDO GUO OSIJEK</item>
      <item>Snježana Alerić</item>
      <item>Julka Bandić</item>
    </derivirana_varijabla>
  </DomainObject.Predmet.SudioniciListNaziv>
  <DomainObject.Predmet.SudioniciListAdressOIB>
    <izvorni_sadrzaj>
      <item>FINA RC OSIJEK, OIB 85821130368</item>
      <item>DRAVA d.d. za proizvodnju, trgovinu i usluge, OIB 75091025739, Stjepana Radića 15,31000 Osijek</item>
      <item>ŽDO GUO OSIJEK, OIB 61379160880</item>
      <item>Snježana Alerić, OIB 11184860259, Ulica Šándora Petöfia 206d,31000 Osijek</item>
      <item>Julka Bandić, OIB 04946287686, Ilirska 11,31000 Osijek</item>
    </izvorni_sadrzaj>
    <derivirana_varijabla naziv="DomainObject.Predmet.SudioniciListAdressOIB_1">
      <item>FINA RC OSIJEK, OIB 85821130368</item>
      <item>DRAVA d.d. za proizvodnju, trgovinu i usluge, OIB 75091025739, Stjepana Radića 15,31000 Osijek</item>
      <item>ŽDO GUO OSIJEK, OIB 61379160880</item>
      <item>Snježana Alerić, OIB 11184860259, Ulica Šándora Petöfia 206d,31000 Osijek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75091025739</item>
      <item>, OIB 61379160880</item>
      <item>, OIB 11184860259</item>
      <item>, OIB 04946287686</item>
    </izvorni_sadrzaj>
    <derivirana_varijabla naziv="DomainObject.Predmet.SudioniciListNazivOIB_1">
      <item>, OIB 85821130368</item>
      <item>, OIB 75091025739</item>
      <item>, OIB 61379160880</item>
      <item>, OIB 11184860259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9C6698-DCAA-451E-80DC-8E0D4BC555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2531</properties:Characters>
  <properties:Lines>93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2017-01-02T06:43:00Z</dcterms:created>
  <dc:creator>hermanj</dc:creator>
  <cp:lastModifiedBy>Žana Bem</cp:lastModifiedBy>
  <cp:lastPrinted>2016-07-11T07:36:00Z</cp:lastPrinted>
  <dcterms:modified xmlns:xsi="http://www.w3.org/2001/XMLSchema-instance" xsi:type="dcterms:W3CDTF">2017-01-02T06:46:00Z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