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250" w14:paraId="9c2c250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2C21A1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7048D3">
        <w:t>POVIJESNO DRUŠTVO MEĐIMURSKE ŽUPANIJE, Čakovec, Dr. Ante Starčevića 55</w:t>
      </w:r>
      <w:r w:rsidR="004133DA">
        <w:t xml:space="preserve">, OIB: </w:t>
      </w:r>
      <w:r w:rsidR="007048D3">
        <w:t>06812392574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7048D3" w:rsidRPr="007048D3">
        <w:t xml:space="preserve"> </w:t>
      </w:r>
      <w:r w:rsidR="007048D3">
        <w:t>POVIJESNO DRUŠTVO MEĐIMURSKE ŽUPANIJE, Čakovec, Dr. Ante Starčevića 55, OIB: 06812392574</w:t>
      </w:r>
      <w:r w:rsidR="002C21A1">
        <w:t>,</w:t>
      </w:r>
      <w:r w:rsidR="004133DA">
        <w:t xml:space="preserve"> iznosi </w:t>
      </w:r>
      <w:r w:rsidR="007048D3">
        <w:t>12</w:t>
      </w:r>
      <w:r w:rsidR="002C21A1">
        <w:t>.</w:t>
      </w:r>
      <w:r w:rsidR="007048D3">
        <w:t>355,27</w:t>
      </w:r>
      <w:r w:rsidR="002C21A1">
        <w:t xml:space="preserve">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048D3">
        <w:t xml:space="preserve">predsjednik udruge Branimir Bunjac, </w:t>
      </w:r>
      <w:r w:rsidR="004133DA">
        <w:t xml:space="preserve">OIB: </w:t>
      </w:r>
      <w:r w:rsidR="007048D3">
        <w:t>97717711607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048D3">
        <w:t>predsjednik udruge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D65" w:rsidRPr="00730D65">
      <w:rPr>
        <w:noProof/>
        <w:lang w:val="hr-HR"/>
      </w:rPr>
      <w:t>2</w:t>
    </w:r>
    <w:r>
      <w:fldChar w:fldCharType="end"/>
    </w:r>
  </w:p>
  <w:p w:rsidRDefault="007048D3" w:rsidP="007048D3" w:rsidR="007048D3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St-742/15-4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7048D3">
      <w:rPr>
        <w:lang w:val="hr-HR"/>
      </w:rPr>
      <w:t>742/15-4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21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4FE0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D3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0D65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0BEE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0D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0D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0D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0D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0D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0D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POVIJESNO DRUŠTVO MEĐIMURSKE ŽUPANIJE</izvorni_sadrzaj>
    <derivirana_varijabla naziv="DomainObject.Predmet.ProtustrankaFormated_1">  POVIJESNO DRUŠTVO MEĐIMURSKE ŽUPANIJE</derivirana_varijabla>
  </DomainObject.Predmet.ProtustrankaFormated>
  <DomainObject.Predmet.ProtustrankaFormatedOIB>
    <izvorni_sadrzaj>  POVIJESNO DRUŠTVO MEĐIMURSKE ŽUPANIJE, OIB 06812392574</izvorni_sadrzaj>
    <derivirana_varijabla naziv="DomainObject.Predmet.ProtustrankaFormatedOIB_1">  POVIJESNO DRUŠTVO MEĐIMURSKE ŽUPANIJE, OIB 06812392574</derivirana_varijabla>
  </DomainObject.Predmet.ProtustrankaFormatedOIB>
  <DomainObject.Predmet.ProtustrankaFormatedWithAdress>
    <izvorni_sadrzaj> POVIJESNO DRUŠTVO MEĐIMURSKE ŽUPANIJE, Dr. Ante Starčevića 55, 40000 Čakovec</izvorni_sadrzaj>
    <derivirana_varijabla naziv="DomainObject.Predmet.ProtustrankaFormatedWithAdress_1"> POVIJESNO DRUŠTVO MEĐIMURSKE ŽUPANIJE, Dr. Ante Starčevića 55, 40000 Čakovec</derivirana_varijabla>
  </DomainObject.Predmet.ProtustrankaFormatedWithAdress>
  <DomainObject.Predmet.ProtustrankaFormatedWithAdressOIB>
    <izvorni_sadrzaj> POVIJESNO DRUŠTVO MEĐIMURSKE ŽUPANIJE, OIB 06812392574, Dr. Ante Starčevića 55, 40000 Čakovec</izvorni_sadrzaj>
    <derivirana_varijabla naziv="DomainObject.Predmet.ProtustrankaFormatedWithAdressOIB_1"> POVIJESNO DRUŠTVO MEĐIMURSKE ŽUPANIJE, OIB 06812392574, Dr. Ante Starčevića 55, 40000 Čakovec</derivirana_varijabla>
  </DomainObject.Predmet.ProtustrankaFormatedWithAdressOIB>
  <DomainObject.Predmet.ProtustrankaWithAdress>
    <izvorni_sadrzaj>POVIJESNO DRUŠTVO MEĐIMURSKE ŽUPANIJE Dr. Ante Starčevića 55, 40000 Čakovec</izvorni_sadrzaj>
    <derivirana_varijabla naziv="DomainObject.Predmet.ProtustrankaWithAdress_1">POVIJESNO DRUŠTVO MEĐIMURSKE ŽUPANIJE Dr. Ante Starčevića 55, 40000 Čakovec</derivirana_varijabla>
  </DomainObject.Predmet.ProtustrankaWithAdress>
  <DomainObject.Predmet.ProtustrankaWithAdressOIB>
    <izvorni_sadrzaj>POVIJESNO DRUŠTVO MEĐIMURSKE ŽUPANIJE, OIB 06812392574, Dr. Ante Starčevića 55, 40000 Čakovec</izvorni_sadrzaj>
    <derivirana_varijabla naziv="DomainObject.Predmet.ProtustrankaWithAdressOIB_1">POVIJESNO DRUŠTVO MEĐIMURSKE ŽUPANIJE, OIB 06812392574, Dr. Ante Starčevića 55, 40000 Čakovec</derivirana_varijabla>
  </DomainObject.Predmet.ProtustrankaWithAdressOIB>
  <DomainObject.Predmet.ProtustrankaNazivFormated>
    <izvorni_sadrzaj>POVIJESNO DRUŠTVO MEĐIMURSKE ŽUPANIJE</izvorni_sadrzaj>
    <derivirana_varijabla naziv="DomainObject.Predmet.ProtustrankaNazivFormated_1">POVIJESNO DRUŠTVO MEĐIMURSKE ŽUPANIJE</derivirana_varijabla>
  </DomainObject.Predmet.ProtustrankaNazivFormated>
  <DomainObject.Predmet.ProtustrankaNazivFormatedOIB>
    <izvorni_sadrzaj>POVIJESNO DRUŠTVO MEĐIMURSKE ŽUPANIJE, OIB 06812392574</izvorni_sadrzaj>
    <derivirana_varijabla naziv="DomainObject.Predmet.ProtustrankaNazivFormatedOIB_1">POVIJESNO DRUŠTVO MEĐIMURSKE ŽUPANIJE, OIB 06812392574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12355.27</izvorni_sadrzaj>
    <derivirana_varijabla naziv="DomainObject.Predmet.TrenutnaVrijednost_1">12355.27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POVIJESNO DRUŠTVO MEĐIMURSKE ŽUPANIJE</item>
    </izvorni_sadrzaj>
    <derivirana_varijabla naziv="DomainObject.Predmet.ProtuStrankaListFormated_1">
      <item>POVIJESNO DRUŠTVO MEĐIMURSKE ŽUPANIJE</item>
    </derivirana_varijabla>
  </DomainObject.Predmet.ProtuStrankaListFormated>
  <DomainObject.Predmet.ProtuStrankaListFormatedOIB>
    <izvorni_sadrzaj>
      <item>POVIJESNO DRUŠTVO MEĐIMURSKE ŽUPANIJE, OIB 06812392574</item>
    </izvorni_sadrzaj>
    <derivirana_varijabla naziv="DomainObject.Predmet.ProtuStrankaListFormatedOIB_1">
      <item>POVIJESNO DRUŠTVO MEĐIMURSKE ŽUPANIJE, OIB 06812392574</item>
    </derivirana_varijabla>
  </DomainObject.Predmet.ProtuStrankaListFormatedOIB>
  <DomainObject.Predmet.ProtuStrankaListFormatedWithAdress>
    <izvorni_sadrzaj>
      <item>POVIJESNO DRUŠTVO MEĐIMURSKE ŽUPANIJE, Dr. Ante Starčevića 55, 40000 Čakovec</item>
    </izvorni_sadrzaj>
    <derivirana_varijabla naziv="DomainObject.Predmet.ProtuStrankaListFormatedWithAdress_1">
      <item>POVIJESNO DRUŠTVO MEĐIMURSKE ŽUPANIJE, Dr. Ante Starčevića 55, 40000 Čakovec</item>
    </derivirana_varijabla>
  </DomainObject.Predmet.ProtuStrankaListFormatedWithAdress>
  <DomainObject.Predmet.ProtuStrankaListFormatedWithAdressOIB>
    <izvorni_sadrzaj>
      <item>POVIJESNO DRUŠTVO MEĐIMURSKE ŽUPANIJE, OIB 06812392574, Dr. Ante Starčevića 55, 40000 Čakovec</item>
    </izvorni_sadrzaj>
    <derivirana_varijabla naziv="DomainObject.Predmet.ProtuStrankaListFormatedWithAdressOIB_1">
      <item>POVIJESNO DRUŠTVO MEĐIMURSKE ŽUPANIJE, OIB 06812392574, Dr. Ante Starčevića 55, 40000 Čakovec</item>
    </derivirana_varijabla>
  </DomainObject.Predmet.ProtuStrankaListFormatedWithAdressOIB>
  <DomainObject.Predmet.ProtuStrankaListNazivFormated>
    <izvorni_sadrzaj>
      <item>POVIJESNO DRUŠTVO MEĐIMURSKE ŽUPANIJE</item>
    </izvorni_sadrzaj>
    <derivirana_varijabla naziv="DomainObject.Predmet.ProtuStrankaListNazivFormated_1">
      <item>POVIJESNO DRUŠTVO MEĐIMURSKE ŽUPANIJE</item>
    </derivirana_varijabla>
  </DomainObject.Predmet.ProtuStrankaListNazivFormated>
  <DomainObject.Predmet.ProtuStrankaListNazivFormatedOIB>
    <izvorni_sadrzaj>
      <item>POVIJESNO DRUŠTVO MEĐIMURSKE ŽUPANIJE, OIB 06812392574</item>
    </izvorni_sadrzaj>
    <derivirana_varijabla naziv="DomainObject.Predmet.ProtuStrankaListNazivFormatedOIB_1">
      <item>POVIJESNO DRUŠTVO MEĐIMURSKE ŽUPANIJE, OIB 06812392574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POVIJESNO DRUŠTVO MEĐIMURSKE ŽUPANIJE</izvorni_sadrzaj>
    <derivirana_varijabla naziv="DomainObject.Predmet.ProtustrankaIDrugi_1">POVIJESNO DRUŠTVO MEĐIMURSKE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POVIJESNO DRUŠTVO MEĐIMURSKE ŽUPANIJE, OIB 06812392574, Dr. Ante Starčevića 55, 40000 Čakovec</izvorni_sadrzaj>
    <derivirana_varijabla naziv="DomainObject.Predmet.ProtustrankaIDrugiAdressOIB_1">POVIJESNO DRUŠTVO MEĐIMURSKE ŽUPANIJE, OIB 06812392574, Dr. Ante Starčevića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POVIJESNO DRUŠTVO MEĐIMURSKE ŽUPANIJE</item>
      <item>E-oglasna ploča</item>
    </izvorni_sadrzaj>
    <derivirana_varijabla naziv="DomainObject.Predmet.SudioniciListNaziv_1">
      <item>Financijska agencija</item>
      <item>POVIJESNO DRUŠTVO MEĐIMURSKE ŽUPANIJE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POVIJESNO DRUŠTVO MEĐIMURSKE ŽUPANIJE, OIB 06812392574, Dr. Ante Starčevića 55,40000 Čakovec</item>
      <item>E-oglasna ploča</item>
    </izvorni_sadrzaj>
    <derivirana_varijabla naziv="DomainObject.Predmet.SudioniciListAdressOIB_1">
      <item>Financijska agencija, OIB 85821130368, A. Cesarca 2,42000 Varaždin</item>
      <item>POVIJESNO DRUŠTVO MEĐIMURSKE ŽUPANIJE, OIB 06812392574, Dr. Ante Starčevića 55,40000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06812392574</item>
      <item>, OIB null</item>
    </izvorni_sadrzaj>
    <derivirana_varijabla naziv="DomainObject.Predmet.SudioniciListNazivOIB_1">
      <item>, OIB 85821130368</item>
      <item>, OIB 06812392574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389</properties:Words>
  <properties:Characters>2070</properties:Characters>
  <properties:Lines>57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2015-11-11T11:43:00Z</dcterms:modified>
  <cp:revision>21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