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7720" w14:paraId="af07720" w:rsidRDefault="007C7100" w:rsidP="00910611" w:rsidR="007C710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7100" w:rsidP="00910611" w:rsidR="007C7100">
      <w:r>
        <w:rPr>
          <w:rFonts w:eastAsia="MS Mincho"/>
        </w:rPr>
        <w:t>REPUBLIKA HRVATSKA</w:t>
      </w:r>
    </w:p>
    <w:p w:rsidRDefault="007C7100" w:rsidP="00910611" w:rsidR="007C7100">
      <w:r>
        <w:rPr>
          <w:rFonts w:eastAsia="MS Mincho"/>
        </w:rPr>
        <w:t>TRGOVAČKI SUD U RIJECI</w:t>
      </w:r>
    </w:p>
    <w:p w:rsidRDefault="007C7100" w:rsidR="007C710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D7C9B" w:rsidP="009D7C9B" w:rsidR="009D7C9B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D7C9B" w:rsidP="009D7C9B" w:rsidR="009D7C9B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9D7C9B" w:rsidP="009D7C9B" w:rsidR="009D7C9B">
      <w:pPr>
        <w:jc w:val="center"/>
        <w:rPr>
          <w:bCs/>
        </w:rPr>
      </w:pPr>
      <w:r>
        <w:rPr>
          <w:bCs/>
        </w:rPr>
        <w:t>R J E Š E N J E</w:t>
      </w:r>
    </w:p>
    <w:p w:rsidRDefault="009D7C9B" w:rsidP="009D7C9B" w:rsidR="009D7C9B">
      <w:pPr>
        <w:jc w:val="center"/>
      </w:pPr>
    </w:p>
    <w:p w:rsidRDefault="009D7C9B" w:rsidP="009D7C9B" w:rsidR="009D7C9B">
      <w:pPr>
        <w:jc w:val="center"/>
      </w:pPr>
    </w:p>
    <w:p w:rsidRDefault="009D7C9B" w:rsidP="009D7C9B" w:rsidR="009D7C9B">
      <w:pPr>
        <w:ind w:firstLine="1440"/>
        <w:jc w:val="both"/>
        <w:rPr>
          <w:b/>
        </w:rPr>
      </w:pPr>
      <w:r>
        <w:t xml:space="preserve">Trgovački sud u Rijeci, po stečajnom sucu Veri Jelenović, u stečajnom postupku nad dužnikom ARHIMAR PROJEKT projektiranje i građevinarstvo d. o. o. u stečaju Poreč (Grad Poreč - Parenzo), Bernarda Parentina 16, OIB: 93111903373, dana </w:t>
      </w:r>
      <w:r w:rsidR="00E1250B">
        <w:t>28</w:t>
      </w:r>
      <w:r>
        <w:t xml:space="preserve">. listopada 2016. g. </w:t>
      </w:r>
    </w:p>
    <w:p w:rsidRDefault="009D7C9B" w:rsidP="009D7C9B" w:rsidR="009D7C9B">
      <w:pPr>
        <w:jc w:val="center"/>
        <w:rPr>
          <w:bCs/>
        </w:rPr>
      </w:pPr>
      <w:r>
        <w:rPr>
          <w:bCs/>
        </w:rPr>
        <w:t>r i j e š i o  j e</w:t>
      </w:r>
    </w:p>
    <w:p w:rsidRDefault="009D7C9B" w:rsidP="009D7C9B" w:rsidR="009D7C9B">
      <w:pPr>
        <w:jc w:val="both"/>
      </w:pPr>
      <w:r>
        <w:tab/>
      </w:r>
      <w:r>
        <w:tab/>
      </w:r>
    </w:p>
    <w:p w:rsidRDefault="009D7C9B" w:rsidP="009D7C9B" w:rsidR="009D7C9B">
      <w:pPr>
        <w:ind w:firstLine="1418"/>
        <w:jc w:val="both"/>
      </w:pPr>
      <w:r>
        <w:t xml:space="preserve">Određuje se naknada stvarnih troškova stečajnog upravitelja Vlaste Majstorović iz Pule, Koparska 37, OIB 78258328195 za period od 1. svibnja do 31. kolovoza 2016. godine u iznosu od 364,55 kn neto. </w:t>
      </w:r>
    </w:p>
    <w:p w:rsidRDefault="009D7C9B" w:rsidP="009D7C9B" w:rsidR="009D7C9B">
      <w:pPr>
        <w:jc w:val="both"/>
      </w:pPr>
      <w:r>
        <w:t xml:space="preserve">    </w:t>
      </w:r>
    </w:p>
    <w:p w:rsidRDefault="009D7C9B" w:rsidP="009D7C9B" w:rsidR="009D7C9B">
      <w:pPr>
        <w:jc w:val="center"/>
        <w:rPr>
          <w:bCs/>
        </w:rPr>
      </w:pPr>
      <w:r>
        <w:rPr>
          <w:bCs/>
        </w:rPr>
        <w:t>Obrazloženje</w:t>
      </w:r>
    </w:p>
    <w:p w:rsidRDefault="009D7C9B" w:rsidP="009D7C9B" w:rsidR="009D7C9B">
      <w:pPr>
        <w:jc w:val="center"/>
        <w:rPr>
          <w:bCs/>
        </w:rPr>
      </w:pPr>
    </w:p>
    <w:p w:rsidRDefault="009D7C9B" w:rsidP="009D7C9B" w:rsidR="009D7C9B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25. listopada 2016. godine podnijela zahtjev za naknadu stvarnih troškova u iznosu od </w:t>
      </w:r>
      <w:r>
        <w:t>364,55 kn neto za period od 1. svibnja do 31. kolovoza 2016. godine i to za</w:t>
      </w:r>
      <w:r>
        <w:rPr>
          <w:bCs/>
        </w:rPr>
        <w:t xml:space="preserve"> trošak automobila, parkiranja, telefona i interneta. </w:t>
      </w:r>
    </w:p>
    <w:p w:rsidRDefault="009D7C9B" w:rsidP="009D7C9B" w:rsidR="009D7C9B">
      <w:pPr>
        <w:jc w:val="both"/>
      </w:pPr>
      <w:r>
        <w:tab/>
      </w:r>
      <w:r>
        <w:tab/>
        <w:t>Stečajni sudac je ocijenio i uvidom u obračun naknade za korištenj</w:t>
      </w:r>
      <w:r w:rsidR="00534873">
        <w:t>e</w:t>
      </w:r>
      <w:r>
        <w:t xml:space="preserve"> osobnog vozila u službene svrhe (list 201 spisa</w:t>
      </w:r>
      <w:r w:rsidR="00534873">
        <w:t xml:space="preserve">), </w:t>
      </w:r>
      <w:r w:rsidR="00CE5FA9">
        <w:t>račun za parkiranje (list 202 spisa), račun za vipme e-bon (list 203 spisa), obračun interneta (list 204 spisa), te račune za telekomunikacijske usluge (list 205-208 spisa</w:t>
      </w:r>
      <w:r>
        <w:t xml:space="preserve">) da su nastali stvarni troškovi stečajnog upravitelja za period od </w:t>
      </w:r>
      <w:r w:rsidR="00CE5FA9">
        <w:t xml:space="preserve">1. svibnja do 31. kolovoza 2016. godine u iznosu od 364,55 kn </w:t>
      </w:r>
      <w:r>
        <w:t>neto opravdani i realni.</w:t>
      </w:r>
    </w:p>
    <w:p w:rsidRDefault="009D7C9B" w:rsidP="009D7C9B" w:rsidR="009D7C9B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71/15)</w:t>
      </w:r>
      <w:r>
        <w:t xml:space="preserve"> valjalo je riješiti kao u izreci.</w:t>
      </w:r>
    </w:p>
    <w:p w:rsidRDefault="009D7C9B" w:rsidP="009D7C9B" w:rsidR="009D7C9B">
      <w:pPr>
        <w:jc w:val="both"/>
        <w:rPr>
          <w:bCs/>
        </w:rPr>
      </w:pPr>
    </w:p>
    <w:p w:rsidRDefault="009D7C9B" w:rsidP="009D7C9B" w:rsidR="009D7C9B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 w:rsidR="00E1250B">
        <w:rPr>
          <w:bCs/>
        </w:rPr>
        <w:t>28</w:t>
      </w:r>
      <w:r w:rsidR="00CE5FA9">
        <w:rPr>
          <w:bCs/>
        </w:rPr>
        <w:t>. listopada</w:t>
      </w:r>
      <w:r>
        <w:rPr>
          <w:bCs/>
        </w:rPr>
        <w:t xml:space="preserve"> 2016. godine</w:t>
      </w:r>
    </w:p>
    <w:p w:rsidRDefault="009D7C9B" w:rsidP="009D7C9B" w:rsidR="009D7C9B">
      <w:pPr>
        <w:jc w:val="both"/>
        <w:rPr>
          <w:bCs/>
        </w:rPr>
      </w:pPr>
    </w:p>
    <w:p w:rsidRDefault="009D7C9B" w:rsidP="009D7C9B" w:rsidR="009D7C9B">
      <w:pPr>
        <w:jc w:val="both"/>
      </w:pPr>
      <w:r>
        <w:t xml:space="preserve">                                                                                                 Stečajni sudac</w:t>
      </w:r>
    </w:p>
    <w:p w:rsidRDefault="009D7C9B" w:rsidP="009D7C9B" w:rsidR="009D7C9B">
      <w:pPr>
        <w:jc w:val="both"/>
      </w:pPr>
      <w:r>
        <w:t xml:space="preserve">                                                                                                 Vera Jelenović </w:t>
      </w:r>
    </w:p>
    <w:p w:rsidRDefault="009D7C9B" w:rsidP="009D7C9B" w:rsidR="009D7C9B">
      <w:pPr>
        <w:jc w:val="both"/>
      </w:pPr>
    </w:p>
    <w:p w:rsidRDefault="009D7C9B" w:rsidP="009D7C9B" w:rsidR="009D7C9B">
      <w:pPr>
        <w:jc w:val="both"/>
        <w:rPr>
          <w:bCs/>
        </w:rPr>
      </w:pPr>
      <w:r>
        <w:rPr>
          <w:bCs/>
        </w:rPr>
        <w:t>UPUTA O PRAVNOM LIJEKU:</w:t>
      </w:r>
    </w:p>
    <w:p w:rsidRDefault="009D7C9B" w:rsidP="009D7C9B" w:rsidR="009D7C9B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Žalba se podnosi putem  ovog suda u dva istovjetna primjerka, a o žalbi odlučuje Visoki trgovački sud Republike Hrvatske.</w:t>
      </w:r>
    </w:p>
    <w:p w:rsidRDefault="009D7C9B" w:rsidP="009D7C9B" w:rsidR="009D7C9B">
      <w:pPr>
        <w:jc w:val="both"/>
        <w:rPr>
          <w:bCs/>
        </w:rPr>
      </w:pPr>
    </w:p>
    <w:p w:rsidRDefault="009D7C9B" w:rsidP="009D7C9B" w:rsidR="009D7C9B">
      <w:pPr>
        <w:jc w:val="both"/>
        <w:rPr>
          <w:bCs/>
        </w:rPr>
      </w:pPr>
      <w:r>
        <w:rPr>
          <w:bCs/>
        </w:rPr>
        <w:t>DNA</w:t>
      </w:r>
    </w:p>
    <w:p w:rsidRDefault="009D7C9B" w:rsidP="009D7C9B" w:rsidR="009D7C9B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 xml:space="preserve">stečajnom upravitelju </w:t>
      </w:r>
    </w:p>
    <w:p w:rsidRDefault="009D7C9B" w:rsidP="009D7C9B" w:rsidR="009D7C9B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mrežna stranica e-Oglasna ploča sudova</w:t>
      </w:r>
    </w:p>
    <w:p w:rsidRDefault="009D7C9B" w:rsidP="009D7C9B" w:rsidR="009D7C9B"/>
    <w:p w:rsidRDefault="009D7C9B" w:rsidP="009D7C9B" w:rsidR="009D7C9B">
      <w:r>
        <w:t xml:space="preserve">Rijeka, </w:t>
      </w:r>
      <w:r w:rsidR="00E1250B">
        <w:t>28</w:t>
      </w:r>
      <w:r>
        <w:t>. listopada 2016. godine</w:t>
      </w:r>
    </w:p>
    <w:p w:rsidRDefault="009D7C9B" w:rsidP="009D7C9B" w:rsidR="009D7C9B"/>
    <w:p w:rsidRDefault="009D7C9B" w:rsidP="009D7C9B" w:rsidR="009D7C9B"/>
    <w:p w:rsidRDefault="009D7C9B" w:rsidP="009D7C9B" w:rsidR="009D7C9B"/>
    <w:p w:rsidRDefault="009D7C9B" w:rsidP="009D7C9B" w:rsidR="009D7C9B"/>
    <w:p w:rsidRDefault="009D7C9B" w:rsidP="009D7C9B" w:rsidR="009D7C9B">
      <w:pPr>
        <w:jc w:val="both"/>
      </w:pPr>
      <w:r>
        <w:t xml:space="preserve">                                                                                   Stečajni sudac </w:t>
      </w:r>
    </w:p>
    <w:p w:rsidRDefault="009D7C9B" w:rsidP="009D7C9B" w:rsidR="009D7C9B">
      <w:pPr>
        <w:jc w:val="both"/>
      </w:pPr>
      <w:r>
        <w:t xml:space="preserve">                                                                                   Vera Jelenović</w:t>
      </w:r>
    </w:p>
    <w:p w:rsidRDefault="0031329D" w:rsidP="009D7C9B" w:rsidR="0031329D" w:rsidRPr="009D7C9B"/>
    <w:sectPr w:rsidR="0031329D" w:rsidRPr="009D7C9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3D4" w:rsidR="009633D4">
      <w:r>
        <w:separator/>
      </w:r>
    </w:p>
  </w:endnote>
  <w:endnote w:id="0" w:type="continuationSeparator">
    <w:p w:rsidRDefault="009633D4" w:rsidR="00963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710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3D4" w:rsidR="009633D4">
      <w:r>
        <w:separator/>
      </w:r>
    </w:p>
  </w:footnote>
  <w:footnote w:id="0" w:type="continuationSeparator">
    <w:p w:rsidRDefault="009633D4" w:rsidR="009633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3A3EA5">
      <w:t>553</w:t>
    </w:r>
    <w:r w:rsidR="001A2312">
      <w:t>/2013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0BC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025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3EA5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873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C7100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33D4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D7C9B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1AD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159B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E5FA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250B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7C7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10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10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10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10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7C7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10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10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10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10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363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328</properties:Words>
  <properties:Characters>1601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2016-10-31T07:36:00Z</dcterms:created>
  <dc:creator>korlevicd</dc:creator>
  <cp:lastModifiedBy>Danijela Fumić</cp:lastModifiedBy>
  <cp:lastPrinted>2016-10-31T07:35:00Z</cp:lastPrinted>
  <dcterms:modified xmlns:xsi="http://www.w3.org/2001/XMLSchema-instance" xsi:type="dcterms:W3CDTF">2016-10-31T07:38:00Z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