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C2BB0" w:rsidR="00E80C6E" w:rsidRPr="00DF00FB">
        <w:tc>
          <w:tcPr>
            <w:tcW w:type="dxa" w:w="2985"/>
            <w:shd w:fill="auto" w:color="auto" w:val="clear"/>
          </w:tcPr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d498e12" w14:paraId="d498e12" w:rsidRDefault="00E80C6E" w:rsidP="00E80C6E" w:rsidR="00E80C6E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C2BB0" w:rsidR="00E80C6E" w:rsidRPr="00DF00FB">
        <w:trPr>
          <w:jc w:val="right"/>
        </w:trPr>
        <w:tc>
          <w:tcPr>
            <w:tcW w:type="dxa" w:w="4320"/>
          </w:tcPr>
          <w:p w:rsidRDefault="00E80C6E" w:rsidP="00F40291" w:rsidR="00E80C6E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 w:rsidR="004D54A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76/16-165</w:t>
            </w:r>
          </w:p>
        </w:tc>
      </w:tr>
    </w:tbl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 w:rsidRPr="00B709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D3B6A" w:rsidP="005D3B6A" w:rsidR="00F402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24CE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A.B.M. d.o.o. u stečaju, Kopr</w:t>
      </w:r>
      <w:r>
        <w:rPr>
          <w:rFonts w:cs="Times New Roman" w:hAnsi="Times New Roman" w:ascii="Times New Roman"/>
          <w:sz w:val="24"/>
          <w:szCs w:val="24"/>
        </w:rPr>
        <w:t xml:space="preserve">ivnica, Florijanski trg 8, OIB: 01709786550, </w:t>
      </w:r>
      <w:r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>
        <w:rPr>
          <w:rFonts w:cs="Times New Roman" w:hAnsi="Times New Roman" w:ascii="Times New Roman"/>
          <w:sz w:val="24"/>
          <w:szCs w:val="24"/>
        </w:rPr>
        <w:t>ažbe kod Financijske agencije, 11. rujna 2018.  donio je sljedeći</w:t>
      </w:r>
    </w:p>
    <w:p w:rsidRDefault="003B558F" w:rsidP="005D3B6A" w:rsidR="003B558F" w:rsidRPr="0055665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40291" w:rsidP="00F40291" w:rsidR="00F40291">
      <w:pPr>
        <w:jc w:val="center"/>
        <w:rPr>
          <w:rFonts w:cs="Times New Roman" w:hAnsi="Times New Roman" w:ascii="Times New Roman"/>
          <w:sz w:val="24"/>
          <w:szCs w:val="24"/>
        </w:rPr>
      </w:pPr>
      <w:r w:rsidRPr="00556652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B558F" w:rsidP="00F40291" w:rsidR="003B558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B558F" w:rsidP="003B558F" w:rsidR="003B558F" w:rsidRPr="003B558F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B558F">
        <w:rPr>
          <w:rFonts w:cs="Times New Roman" w:eastAsia="Calibri" w:hAnsi="Times New Roman" w:ascii="Times New Roman"/>
          <w:sz w:val="24"/>
          <w:szCs w:val="24"/>
        </w:rPr>
        <w:t>Na temelju rješ</w:t>
      </w:r>
      <w:r>
        <w:rPr>
          <w:rFonts w:cs="Times New Roman" w:eastAsia="Calibri" w:hAnsi="Times New Roman" w:ascii="Times New Roman"/>
          <w:sz w:val="24"/>
          <w:szCs w:val="24"/>
        </w:rPr>
        <w:t xml:space="preserve">enja o dosudi </w:t>
      </w:r>
      <w:r w:rsidRPr="003B558F">
        <w:rPr>
          <w:rFonts w:cs="Times New Roman" w:eastAsia="Calibri" w:hAnsi="Times New Roman" w:ascii="Times New Roman"/>
          <w:sz w:val="24"/>
          <w:szCs w:val="24"/>
        </w:rPr>
        <w:t xml:space="preserve">ovoga suda od 16. kolovoza 2018., </w:t>
      </w:r>
      <w:r>
        <w:rPr>
          <w:rFonts w:cs="Times New Roman" w:eastAsia="Calibri" w:hAnsi="Times New Roman" w:ascii="Times New Roman"/>
          <w:sz w:val="24"/>
          <w:szCs w:val="24"/>
        </w:rPr>
        <w:t>poslovni broj St-76/16-136</w:t>
      </w:r>
      <w:r w:rsidRPr="003B558F">
        <w:rPr>
          <w:rFonts w:cs="Times New Roman" w:eastAsia="Calibri" w:hAnsi="Times New Roman" w:ascii="Times New Roman"/>
          <w:sz w:val="24"/>
          <w:szCs w:val="24"/>
        </w:rPr>
        <w:t xml:space="preserve"> određuje se upis prava vlasništva na nekretninama stečajnog dužnika </w:t>
      </w:r>
      <w:r w:rsidRPr="00AA24CE">
        <w:rPr>
          <w:rFonts w:cs="Times New Roman" w:hAnsi="Times New Roman" w:ascii="Times New Roman"/>
          <w:sz w:val="24"/>
          <w:szCs w:val="24"/>
        </w:rPr>
        <w:t>A.B.M. d.o.o. u stečaju, Kopr</w:t>
      </w:r>
      <w:r>
        <w:rPr>
          <w:rFonts w:cs="Times New Roman" w:hAnsi="Times New Roman" w:ascii="Times New Roman"/>
          <w:sz w:val="24"/>
          <w:szCs w:val="24"/>
        </w:rPr>
        <w:t>ivnica, Florijanski trg 8, OIB: 01709786550</w:t>
      </w:r>
      <w:r w:rsidRPr="003B558F">
        <w:rPr>
          <w:rFonts w:cs="Times New Roman" w:eastAsia="Calibri" w:hAnsi="Times New Roman" w:ascii="Times New Roman"/>
          <w:sz w:val="24"/>
          <w:szCs w:val="24"/>
        </w:rPr>
        <w:t xml:space="preserve"> i to:</w:t>
      </w:r>
    </w:p>
    <w:p w:rsidRDefault="003B558F" w:rsidP="003B558F" w:rsidR="003B558F" w:rsidRPr="003B558F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B558F">
        <w:rPr>
          <w:rFonts w:cs="Times New Roman" w:eastAsia="Calibri" w:hAnsi="Times New Roman" w:ascii="Times New Roman"/>
          <w:sz w:val="24"/>
          <w:szCs w:val="24"/>
        </w:rPr>
        <w:t>-čkbr. 1120/2, stambeno poslovna zgrada br.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3B558F">
        <w:rPr>
          <w:rFonts w:cs="Times New Roman" w:eastAsia="Calibri" w:hAnsi="Times New Roman" w:ascii="Times New Roman"/>
          <w:sz w:val="24"/>
          <w:szCs w:val="24"/>
        </w:rPr>
        <w:t>3 i dvor u ulici Iva</w:t>
      </w:r>
      <w:r>
        <w:rPr>
          <w:rFonts w:cs="Times New Roman" w:eastAsia="Calibri" w:hAnsi="Times New Roman" w:ascii="Times New Roman"/>
          <w:sz w:val="24"/>
          <w:szCs w:val="24"/>
        </w:rPr>
        <w:t>na Generalića, površine 2075 m</w:t>
      </w:r>
      <w:r w:rsidRPr="003B558F">
        <w:rPr>
          <w:rFonts w:cs="Times New Roman" w:eastAsia="Calibri" w:hAnsi="Times New Roman" w:ascii="Times New Roman"/>
          <w:sz w:val="24"/>
          <w:szCs w:val="24"/>
          <w:vertAlign w:val="superscript"/>
        </w:rPr>
        <w:t>2</w:t>
      </w:r>
      <w:r w:rsidRPr="003B558F">
        <w:rPr>
          <w:rFonts w:cs="Times New Roman" w:eastAsia="Calibri" w:hAnsi="Times New Roman" w:ascii="Times New Roman"/>
          <w:sz w:val="24"/>
          <w:szCs w:val="24"/>
        </w:rPr>
        <w:t>, upisana u z.k.ul.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3B558F">
        <w:rPr>
          <w:rFonts w:cs="Times New Roman" w:eastAsia="Calibri" w:hAnsi="Times New Roman" w:ascii="Times New Roman"/>
          <w:sz w:val="24"/>
          <w:szCs w:val="24"/>
        </w:rPr>
        <w:t>br. 11077, k.o. Koprivnica i to:</w:t>
      </w:r>
    </w:p>
    <w:p w:rsidRDefault="003B558F" w:rsidP="003B558F" w:rsidR="003B558F" w:rsidRPr="003B558F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B558F">
        <w:rPr>
          <w:rFonts w:cs="Times New Roman" w:eastAsia="Calibri" w:hAnsi="Times New Roman" w:ascii="Times New Roman"/>
          <w:sz w:val="24"/>
          <w:szCs w:val="24"/>
        </w:rPr>
        <w:t>-37. suvlasnički dio: 28/2868, etažno vlasništvo (E-37), 1.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3B558F">
        <w:rPr>
          <w:rFonts w:cs="Times New Roman" w:eastAsia="Calibri" w:hAnsi="Times New Roman" w:ascii="Times New Roman"/>
          <w:sz w:val="24"/>
          <w:szCs w:val="24"/>
        </w:rPr>
        <w:t>kat: T. Poslovni prostor br. 21, lokal površine 28,30 m</w:t>
      </w:r>
      <w:r w:rsidRPr="003B558F">
        <w:rPr>
          <w:rFonts w:cs="Times New Roman" w:eastAsia="Calibri" w:hAnsi="Times New Roman" w:ascii="Times New Roman"/>
          <w:sz w:val="24"/>
          <w:szCs w:val="24"/>
          <w:vertAlign w:val="superscript"/>
        </w:rPr>
        <w:t>2</w:t>
      </w:r>
      <w:r w:rsidRPr="003B558F">
        <w:rPr>
          <w:rFonts w:cs="Times New Roman" w:eastAsia="Calibri" w:hAnsi="Times New Roman" w:ascii="Times New Roman"/>
          <w:sz w:val="24"/>
          <w:szCs w:val="24"/>
        </w:rPr>
        <w:t>, k.o. Koprivnica, upisana kod Zemljišno-knjižnog odjela Koprivnica, k</w:t>
      </w:r>
      <w:r>
        <w:rPr>
          <w:rFonts w:cs="Times New Roman" w:eastAsia="Calibri" w:hAnsi="Times New Roman" w:ascii="Times New Roman"/>
          <w:sz w:val="24"/>
          <w:szCs w:val="24"/>
        </w:rPr>
        <w:t>od Općinskog suda u Koprivnici,</w:t>
      </w:r>
      <w:r w:rsidRPr="003B558F">
        <w:rPr>
          <w:rFonts w:cs="Times New Roman" w:eastAsia="Calibri" w:hAnsi="Times New Roman" w:ascii="Times New Roman"/>
          <w:sz w:val="24"/>
          <w:szCs w:val="24"/>
        </w:rPr>
        <w:t xml:space="preserve"> u korist kupca </w:t>
      </w:r>
      <w:r>
        <w:rPr>
          <w:rFonts w:cs="Times New Roman" w:hAnsi="Times New Roman" w:ascii="Times New Roman"/>
          <w:sz w:val="24"/>
          <w:szCs w:val="24"/>
        </w:rPr>
        <w:t>Igora Ivičić, Osijek, Slaz 1, OIB: 41861231152</w:t>
      </w:r>
      <w:r w:rsidRPr="003B558F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3B558F" w:rsidP="003B558F" w:rsidR="003B558F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B558F">
        <w:rPr>
          <w:rFonts w:cs="Times New Roman" w:eastAsia="Calibri" w:hAnsi="Times New Roman" w:ascii="Times New Roman"/>
          <w:sz w:val="24"/>
          <w:szCs w:val="24"/>
        </w:rPr>
        <w:t>Potvrđ</w:t>
      </w:r>
      <w:r w:rsidR="002851D2">
        <w:rPr>
          <w:rFonts w:cs="Times New Roman" w:eastAsia="Calibri" w:hAnsi="Times New Roman" w:ascii="Times New Roman"/>
          <w:sz w:val="24"/>
          <w:szCs w:val="24"/>
        </w:rPr>
        <w:t>uje se da je kupac Igor</w:t>
      </w:r>
      <w:r>
        <w:rPr>
          <w:rFonts w:cs="Times New Roman" w:eastAsia="Calibri" w:hAnsi="Times New Roman" w:ascii="Times New Roman"/>
          <w:sz w:val="24"/>
          <w:szCs w:val="24"/>
        </w:rPr>
        <w:t xml:space="preserve"> Ivičić</w:t>
      </w:r>
      <w:r w:rsidRPr="003B558F">
        <w:rPr>
          <w:rFonts w:cs="Times New Roman" w:eastAsia="Calibri" w:hAnsi="Times New Roman" w:ascii="Times New Roman"/>
          <w:sz w:val="24"/>
          <w:szCs w:val="24"/>
        </w:rPr>
        <w:t xml:space="preserve"> iz Osijeka, Slaz 1, </w:t>
      </w:r>
      <w:r>
        <w:rPr>
          <w:rFonts w:cs="Times New Roman" w:hAnsi="Times New Roman" w:ascii="Times New Roman"/>
          <w:sz w:val="24"/>
          <w:szCs w:val="24"/>
        </w:rPr>
        <w:t xml:space="preserve">OIB: 41861231152, </w:t>
      </w:r>
      <w:r w:rsidRPr="003B558F">
        <w:rPr>
          <w:rFonts w:cs="Times New Roman" w:eastAsia="Calibri" w:hAnsi="Times New Roman" w:ascii="Times New Roman"/>
          <w:sz w:val="24"/>
          <w:szCs w:val="24"/>
        </w:rPr>
        <w:t>uplatio u cijelosti kupovninu za nekretnine navedene u toč.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3B558F">
        <w:rPr>
          <w:rFonts w:cs="Times New Roman" w:eastAsia="Calibri" w:hAnsi="Times New Roman" w:ascii="Times New Roman"/>
          <w:sz w:val="24"/>
          <w:szCs w:val="24"/>
        </w:rPr>
        <w:t>I</w:t>
      </w:r>
      <w:r>
        <w:rPr>
          <w:rFonts w:cs="Times New Roman" w:eastAsia="Calibri" w:hAnsi="Times New Roman" w:ascii="Times New Roman"/>
          <w:sz w:val="24"/>
          <w:szCs w:val="24"/>
        </w:rPr>
        <w:t>.</w:t>
      </w:r>
      <w:r w:rsidRPr="003B558F">
        <w:rPr>
          <w:rFonts w:cs="Times New Roman" w:eastAsia="Calibri" w:hAnsi="Times New Roman" w:ascii="Times New Roman"/>
          <w:sz w:val="24"/>
          <w:szCs w:val="24"/>
        </w:rPr>
        <w:t xml:space="preserve"> izreke ovog zaključka u iznosu od 62.250,00 kn.</w:t>
      </w:r>
    </w:p>
    <w:p w:rsidRDefault="003B558F" w:rsidP="003B558F" w:rsidR="003B558F" w:rsidRPr="003B558F">
      <w:pPr>
        <w:pStyle w:val="Odlomakpopisa"/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3B558F" w:rsidP="003B558F" w:rsidR="003B558F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B558F">
        <w:rPr>
          <w:rFonts w:cs="Times New Roman" w:eastAsia="Calibri" w:hAnsi="Times New Roman" w:ascii="Times New Roman"/>
          <w:sz w:val="24"/>
          <w:szCs w:val="24"/>
        </w:rPr>
        <w:t>Nalaže se Zemljišno-knjižnoj službi Općinskog suda u Koprivnici da izvrši upis prava vlasništva na navedenim nekretninama iz točke I. ovog zaključka, kao i da na istim nekretninama izvrši upis brisanja svih zabilježbi i svih upisanih založnih prava i tereta i to:</w:t>
      </w:r>
    </w:p>
    <w:p w:rsidRDefault="003B558F" w:rsidP="003B558F" w:rsidR="003B558F" w:rsidRPr="003B558F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3B558F" w:rsidP="003B558F" w:rsidR="003B558F" w:rsidRPr="003B558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B558F">
        <w:rPr>
          <w:rFonts w:cs="Times New Roman" w:eastAsia="Calibri" w:hAnsi="Times New Roman" w:ascii="Times New Roman"/>
          <w:sz w:val="24"/>
          <w:szCs w:val="24"/>
        </w:rPr>
        <w:t>-zaprimljeno 28. kolovoza 2017., broj Z-7105/2017,</w:t>
      </w:r>
    </w:p>
    <w:p w:rsidRDefault="003B558F" w:rsidP="003B558F" w:rsidR="003B558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B558F">
        <w:rPr>
          <w:rFonts w:cs="Times New Roman" w:eastAsia="Calibri" w:hAnsi="Times New Roman" w:ascii="Times New Roman"/>
          <w:sz w:val="24"/>
          <w:szCs w:val="24"/>
        </w:rPr>
        <w:t>-zaprimljeno 24. kolovoza 2018., broj Z-8550/2018.</w:t>
      </w:r>
    </w:p>
    <w:p w:rsidRDefault="003B558F" w:rsidP="003B558F" w:rsidR="003B558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3B558F" w:rsidP="003B558F" w:rsidR="003B558F" w:rsidRPr="003B558F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B558F">
        <w:rPr>
          <w:rFonts w:cs="Times New Roman" w:eastAsia="Calibri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3B558F" w:rsidP="003B558F" w:rsidR="003B558F" w:rsidRPr="003B558F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3B558F" w:rsidP="003B558F" w:rsidR="003B558F">
      <w:pPr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B558F">
        <w:rPr>
          <w:rFonts w:cs="Times New Roman" w:eastAsia="Calibri" w:hAnsi="Times New Roman" w:ascii="Times New Roman"/>
          <w:sz w:val="24"/>
          <w:szCs w:val="24"/>
        </w:rPr>
        <w:lastRenderedPageBreak/>
        <w:t>Obrazloženje</w:t>
      </w:r>
    </w:p>
    <w:p w:rsidRDefault="003B558F" w:rsidP="003B558F" w:rsidR="003B558F" w:rsidRPr="003B558F">
      <w:pPr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B558F" w:rsidP="003B558F" w:rsidR="003B558F" w:rsidRPr="003B558F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B558F">
        <w:rPr>
          <w:rFonts w:cs="Times New Roman" w:eastAsia="Calibri" w:hAnsi="Times New Roman" w:ascii="Times New Roman"/>
          <w:sz w:val="24"/>
          <w:szCs w:val="24"/>
        </w:rPr>
        <w:tab/>
        <w:t>Ovaj sud je donio rješenje o dosudi 16. kolovoza 2018.,</w:t>
      </w:r>
      <w:r>
        <w:rPr>
          <w:rFonts w:cs="Times New Roman" w:eastAsia="Calibri" w:hAnsi="Times New Roman" w:ascii="Times New Roman"/>
          <w:sz w:val="24"/>
          <w:szCs w:val="24"/>
        </w:rPr>
        <w:t xml:space="preserve"> poslovni</w:t>
      </w:r>
      <w:r w:rsidRPr="003B558F">
        <w:rPr>
          <w:rFonts w:cs="Times New Roman" w:eastAsia="Calibri" w:hAnsi="Times New Roman" w:ascii="Times New Roman"/>
          <w:sz w:val="24"/>
          <w:szCs w:val="24"/>
        </w:rPr>
        <w:t xml:space="preserve"> broj St-76/16-136, kojim je dosuđena nekretnina iz toč.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3B558F">
        <w:rPr>
          <w:rFonts w:cs="Times New Roman" w:eastAsia="Calibri" w:hAnsi="Times New Roman" w:ascii="Times New Roman"/>
          <w:sz w:val="24"/>
          <w:szCs w:val="24"/>
        </w:rPr>
        <w:t>I</w:t>
      </w:r>
      <w:r>
        <w:rPr>
          <w:rFonts w:cs="Times New Roman" w:eastAsia="Calibri" w:hAnsi="Times New Roman" w:ascii="Times New Roman"/>
          <w:sz w:val="24"/>
          <w:szCs w:val="24"/>
        </w:rPr>
        <w:t>.</w:t>
      </w:r>
      <w:r w:rsidRPr="003B558F">
        <w:rPr>
          <w:rFonts w:cs="Times New Roman" w:eastAsia="Calibri" w:hAnsi="Times New Roman" w:ascii="Times New Roman"/>
          <w:sz w:val="24"/>
          <w:szCs w:val="24"/>
        </w:rPr>
        <w:t xml:space="preserve"> izreke ovog zaključka kupcu Igoru Ivičiću iz Osijeka, Slaz 1, </w:t>
      </w:r>
      <w:r>
        <w:rPr>
          <w:rFonts w:cs="Times New Roman" w:hAnsi="Times New Roman" w:ascii="Times New Roman"/>
          <w:sz w:val="24"/>
          <w:szCs w:val="24"/>
        </w:rPr>
        <w:t>OIB: 41861231152</w:t>
      </w:r>
      <w:r>
        <w:rPr>
          <w:rFonts w:cs="Times New Roman" w:eastAsia="Calibri" w:hAnsi="Times New Roman" w:ascii="Times New Roman"/>
          <w:sz w:val="24"/>
          <w:szCs w:val="24"/>
        </w:rPr>
        <w:t xml:space="preserve">, te je isti pozvan </w:t>
      </w:r>
      <w:r w:rsidRPr="003B558F">
        <w:rPr>
          <w:rFonts w:cs="Times New Roman" w:eastAsia="Calibri" w:hAnsi="Times New Roman" w:ascii="Times New Roman"/>
          <w:sz w:val="24"/>
          <w:szCs w:val="24"/>
        </w:rPr>
        <w:t>na uplatu preostale kupovnine u iznosu od 32.500,00 kn, jer je prije provođenja elektroničke javne dražbe uplatio jamčevinu u iznosu od 30.000,00 kn, pa je dakle s osnova kupovnine kupac uplatio 62.250,00 kn.</w:t>
      </w:r>
    </w:p>
    <w:p w:rsidRDefault="003B558F" w:rsidP="003B558F" w:rsidR="003B558F" w:rsidRPr="003B558F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B558F">
        <w:rPr>
          <w:rFonts w:cs="Times New Roman" w:eastAsia="Calibri" w:hAnsi="Times New Roman" w:ascii="Times New Roman"/>
          <w:sz w:val="24"/>
          <w:szCs w:val="24"/>
        </w:rPr>
        <w:tab/>
        <w:t>Navedeno rješenje je postalo pravomoćno 4. rujna 2018., te je kupac uplatio preostali iznos kupovnine u iznosu od 32.500,00 kn, o čemu je ovaj sud izvijestila Financijska agencija 5. rujna 2018.</w:t>
      </w:r>
    </w:p>
    <w:p w:rsidRDefault="003B558F" w:rsidP="003B558F" w:rsidR="003B558F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B558F">
        <w:rPr>
          <w:rFonts w:cs="Times New Roman" w:eastAsia="Calibri" w:hAnsi="Times New Roman" w:ascii="Times New Roman"/>
          <w:sz w:val="24"/>
          <w:szCs w:val="24"/>
        </w:rPr>
        <w:tab/>
        <w:t>S obzirom na navedeno, valjal</w:t>
      </w:r>
      <w:r>
        <w:rPr>
          <w:rFonts w:cs="Times New Roman" w:eastAsia="Calibri" w:hAnsi="Times New Roman" w:ascii="Times New Roman"/>
          <w:sz w:val="24"/>
          <w:szCs w:val="24"/>
        </w:rPr>
        <w:t xml:space="preserve">o je primjenom čl. 108. i 126. </w:t>
      </w:r>
      <w:r w:rsidRPr="003B558F">
        <w:rPr>
          <w:rFonts w:cs="Times New Roman" w:eastAsia="Calibri" w:hAnsi="Times New Roman" w:ascii="Times New Roman"/>
          <w:sz w:val="24"/>
          <w:szCs w:val="24"/>
        </w:rPr>
        <w:t>Ovršnog zakona (Narodne novine br. 121/12, 25/13,  93/14, 73/17) odlučiti kao u izreci ovog zaključka.</w:t>
      </w:r>
    </w:p>
    <w:p w:rsidRDefault="003B558F" w:rsidP="003B558F" w:rsidR="003B558F" w:rsidRPr="003B558F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40291">
        <w:rPr>
          <w:rFonts w:cs="Times New Roman" w:hAnsi="Times New Roman" w:ascii="Times New Roman"/>
          <w:sz w:val="24"/>
          <w:szCs w:val="24"/>
        </w:rPr>
        <w:t>21. rujna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E80C6E" w:rsidP="00E80C6E" w:rsidR="00E80C6E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80C6E" w:rsidP="00E80C6E" w:rsidR="00E80C6E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5D3B6A" w:rsidP="00E80C6E" w:rsidR="005D3B6A">
      <w:pPr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4E5F" w:rsidP="00C84E5F" w:rsidR="00C84E5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5D3B6A">
        <w:rPr>
          <w:rFonts w:cs="Times New Roman" w:hAnsi="Times New Roman" w:ascii="Times New Roman"/>
          <w:sz w:val="24"/>
          <w:szCs w:val="24"/>
        </w:rPr>
        <w:t>Koprivnici</w:t>
      </w:r>
      <w:r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 w:rsidR="005D3B6A">
        <w:rPr>
          <w:rFonts w:cs="Times New Roman" w:hAnsi="Times New Roman" w:ascii="Times New Roman"/>
          <w:sz w:val="24"/>
          <w:szCs w:val="24"/>
        </w:rPr>
        <w:t xml:space="preserve">Koprivnica, Hrvatske državnosti 5 </w:t>
      </w:r>
      <w:r>
        <w:rPr>
          <w:rFonts w:cs="Times New Roman" w:hAnsi="Times New Roman" w:ascii="Times New Roman"/>
          <w:sz w:val="24"/>
          <w:szCs w:val="24"/>
        </w:rPr>
        <w:t xml:space="preserve">(odmah i nakon pravomoćnosti rješenja), </w:t>
      </w:r>
      <w:r w:rsidR="005D3B6A">
        <w:rPr>
          <w:rFonts w:cs="Times New Roman" w:hAnsi="Times New Roman" w:ascii="Times New Roman"/>
          <w:sz w:val="24"/>
          <w:szCs w:val="24"/>
        </w:rPr>
        <w:t>sa pravomoćnim rješenjem o dosudi</w:t>
      </w:r>
    </w:p>
    <w:p w:rsidRDefault="005D3B6A" w:rsidP="005D3B6A" w:rsidR="005D3B6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 sa pravomoćnim rješenjem o dosudi</w:t>
      </w:r>
    </w:p>
    <w:p w:rsidRDefault="00E80C6E" w:rsidP="005D3B6A" w:rsidR="00E80C6E" w:rsidRPr="005D3B6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5D3B6A" w:rsidP="005D3B6A" w:rsidR="00C84E5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Želimir Uršulin, Ivanec, Trg hrvatskih ivanovaca 9,</w:t>
      </w:r>
    </w:p>
    <w:p w:rsidRDefault="002851D2" w:rsidP="002851D2" w:rsidR="002851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Kupac Igor Ivičić, Osijek, Slaz 1, </w:t>
      </w:r>
    </w:p>
    <w:p w:rsidRDefault="002851D2" w:rsidP="002851D2" w:rsidR="002851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2851D2" w:rsidP="002851D2" w:rsidR="002851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2851D2" w:rsidP="002851D2" w:rsidR="002851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2851D2" w:rsidP="002851D2" w:rsidR="002851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F8139B" w:rsidP="005D3B6A" w:rsidR="00F8139B" w:rsidRPr="00B709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80C6E" w:rsidR="00F8139B" w:rsidRPr="00B709D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D7D" w:rsidP="00E80C6E" w:rsidR="00624D7D">
      <w:pPr>
        <w:spacing w:lineRule="auto" w:line="240" w:after="0"/>
      </w:pPr>
      <w:r>
        <w:separator/>
      </w:r>
    </w:p>
  </w:endnote>
  <w:endnote w:id="0" w:type="continuationSeparator">
    <w:p w:rsidRDefault="00624D7D" w:rsidP="00E80C6E" w:rsidR="00624D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D7D" w:rsidP="00E80C6E" w:rsidR="00624D7D">
      <w:pPr>
        <w:spacing w:lineRule="auto" w:line="240" w:after="0"/>
      </w:pPr>
      <w:r>
        <w:separator/>
      </w:r>
    </w:p>
  </w:footnote>
  <w:footnote w:id="0" w:type="continuationSeparator">
    <w:p w:rsidRDefault="00624D7D" w:rsidP="00E80C6E" w:rsidR="00624D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793290"/>
      <w:docPartObj>
        <w:docPartGallery w:val="Page Numbers (Top of Page)"/>
        <w:docPartUnique/>
      </w:docPartObj>
    </w:sdtPr>
    <w:sdtEndPr/>
    <w:sdtContent>
      <w:p w:rsidRDefault="00E80C6E" w:rsidR="00E80C6E">
        <w:pPr>
          <w:pStyle w:val="Zaglavlje"/>
          <w:jc w:val="center"/>
        </w:pPr>
        <w:r w:rsidRPr="00E80C6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80C6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80C6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40A8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80C6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80C6E" w:rsidR="00E80C6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80C6E">
      <w:rPr>
        <w:rFonts w:cs="Times New Roman" w:hAnsi="Times New Roman" w:ascii="Times New Roman"/>
        <w:sz w:val="24"/>
        <w:szCs w:val="24"/>
      </w:rPr>
      <w:t>Poslovni broj : 5 St-</w:t>
    </w:r>
    <w:r w:rsidR="004D54A6">
      <w:rPr>
        <w:rFonts w:cs="Times New Roman" w:hAnsi="Times New Roman" w:ascii="Times New Roman"/>
        <w:sz w:val="24"/>
        <w:szCs w:val="24"/>
      </w:rPr>
      <w:t>76/16-165</w:t>
    </w:r>
  </w:p>
  <w:p w:rsidRDefault="00E80C6E" w:rsidR="00E80C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C6E" w:rsidR="00E80C6E" w:rsidRPr="00E80C6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0207E"/>
    <w:multiLevelType w:val="hybridMultilevel"/>
    <w:tmpl w:val="C5CE233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BD0739"/>
    <w:multiLevelType w:val="hybridMultilevel"/>
    <w:tmpl w:val="938A8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7C705C"/>
    <w:multiLevelType w:val="hybridMultilevel"/>
    <w:tmpl w:val="894A426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97533E"/>
    <w:multiLevelType w:val="hybridMultilevel"/>
    <w:tmpl w:val="79EE23E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64276"/>
    <w:multiLevelType w:val="hybridMultilevel"/>
    <w:tmpl w:val="69821C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9DB"/>
    <w:rsid w:val="000C79C0"/>
    <w:rsid w:val="002851D2"/>
    <w:rsid w:val="003B558F"/>
    <w:rsid w:val="004A4250"/>
    <w:rsid w:val="004D54A6"/>
    <w:rsid w:val="004E6E2F"/>
    <w:rsid w:val="005215D0"/>
    <w:rsid w:val="005853DF"/>
    <w:rsid w:val="005A5E3B"/>
    <w:rsid w:val="005C3414"/>
    <w:rsid w:val="005D3B6A"/>
    <w:rsid w:val="00624D7D"/>
    <w:rsid w:val="0065125C"/>
    <w:rsid w:val="00807B2C"/>
    <w:rsid w:val="00A87001"/>
    <w:rsid w:val="00A926E8"/>
    <w:rsid w:val="00B709DB"/>
    <w:rsid w:val="00C03961"/>
    <w:rsid w:val="00C16C09"/>
    <w:rsid w:val="00C84E5F"/>
    <w:rsid w:val="00D40A87"/>
    <w:rsid w:val="00E371B0"/>
    <w:rsid w:val="00E62D75"/>
    <w:rsid w:val="00E80C6E"/>
    <w:rsid w:val="00F40291"/>
    <w:rsid w:val="00F52C6B"/>
    <w:rsid w:val="00F8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0C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0C6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0C6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80C6E"/>
  </w:style>
  <w:style w:styleId="Podnoje" w:type="paragraph">
    <w:name w:val="footer"/>
    <w:basedOn w:val="Normal"/>
    <w:link w:val="PodnojeChar"/>
    <w:uiPriority w:val="99"/>
    <w:unhideWhenUsed/>
    <w:rsid w:val="00E80C6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80C6E"/>
  </w:style>
  <w:style w:styleId="Odlomakpopisa" w:type="paragraph">
    <w:name w:val="List Paragraph"/>
    <w:basedOn w:val="Normal"/>
    <w:uiPriority w:val="34"/>
    <w:qFormat/>
    <w:rsid w:val="00E80C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A8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0A8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0A8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0A8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0C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0C6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0C6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80C6E"/>
  </w:style>
  <w:style w:styleId="Podnoje" w:type="paragraph">
    <w:name w:val="footer"/>
    <w:basedOn w:val="Normal"/>
    <w:link w:val="PodnojeChar"/>
    <w:uiPriority w:val="99"/>
    <w:unhideWhenUsed/>
    <w:rsid w:val="00E80C6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80C6E"/>
  </w:style>
  <w:style w:styleId="Odlomakpopisa" w:type="paragraph">
    <w:name w:val="List Paragraph"/>
    <w:basedOn w:val="Normal"/>
    <w:uiPriority w:val="34"/>
    <w:qFormat/>
    <w:rsid w:val="00E80C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A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0A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0A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0A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33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50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EAD51-9EC6-4068-8341-BDD9C6916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3003</properties:Characters>
  <properties:Lines>80</properties:Lines>
  <properties:Paragraphs>34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2018-08-13T12:16:00Z</dcterms:created>
  <dc:creator>Ksenija Flack Makitan</dc:creator>
  <cp:lastModifiedBy>Lea Rogina</cp:lastModifiedBy>
  <cp:lastPrinted>2018-09-21T08:42:00Z</cp:lastPrinted>
  <dcterms:modified xmlns:xsi="http://www.w3.org/2001/XMLSchema-instance" xsi:type="dcterms:W3CDTF">2018-09-21T08:45:00Z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(ST-76-16-165 ZAKLJUČAK O PREDAJI U POSJED IGOR IVIČIĆ.docx)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