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12bb" w14:paraId="47112b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541CA">
        <w:t>1</w:t>
      </w:r>
      <w:r w:rsidR="00457DE4">
        <w:t>119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</w:t>
      </w:r>
      <w:r w:rsidR="00AF30D5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57DE4">
        <w:t xml:space="preserve">M-J GRUPA </w:t>
      </w:r>
      <w:proofErr w:type="spellStart"/>
      <w:r w:rsidR="00457DE4">
        <w:t>UGO</w:t>
      </w:r>
      <w:proofErr w:type="spellEnd"/>
      <w:r w:rsidR="00457DE4">
        <w:t xml:space="preserve"> d.o.o.</w:t>
      </w:r>
      <w:r w:rsidR="00E24AA0">
        <w:t>,</w:t>
      </w:r>
      <w:r w:rsidR="00457DE4">
        <w:t xml:space="preserve"> Modruška </w:t>
      </w:r>
      <w:proofErr w:type="spellStart"/>
      <w:r w:rsidR="00457DE4">
        <w:t>23</w:t>
      </w:r>
      <w:proofErr w:type="spellEnd"/>
      <w:r w:rsidR="00457DE4">
        <w:t>,</w:t>
      </w:r>
      <w:r w:rsidR="00E24AA0">
        <w:t xml:space="preserve"> Zagreb</w:t>
      </w:r>
      <w:r w:rsidR="00AF30D5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A43D72">
        <w:t>04</w:t>
      </w:r>
      <w:r w:rsidR="00457DE4">
        <w:t>300591767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4F1359">
        <w:t>973.459</w:t>
      </w:r>
      <w:proofErr w:type="spellEnd"/>
      <w:r w:rsidR="004F1359">
        <w:t>,</w:t>
      </w:r>
      <w:proofErr w:type="spellStart"/>
      <w:r w:rsidR="004F1359">
        <w:t>24</w:t>
      </w:r>
      <w:proofErr w:type="spellEnd"/>
      <w:r w:rsidR="000A5654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</w:t>
      </w:r>
      <w:r w:rsidR="00120104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450"/>
    <w:rsid w:val="00042892"/>
    <w:rsid w:val="00083CBA"/>
    <w:rsid w:val="000A5359"/>
    <w:rsid w:val="000A5654"/>
    <w:rsid w:val="00114EAD"/>
    <w:rsid w:val="00120104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2B47DA"/>
    <w:rsid w:val="00301652"/>
    <w:rsid w:val="00325398"/>
    <w:rsid w:val="00354E8F"/>
    <w:rsid w:val="00371B9F"/>
    <w:rsid w:val="0038246E"/>
    <w:rsid w:val="00386FA8"/>
    <w:rsid w:val="003D35F9"/>
    <w:rsid w:val="003E3A15"/>
    <w:rsid w:val="00413F4C"/>
    <w:rsid w:val="0045172A"/>
    <w:rsid w:val="00457DE4"/>
    <w:rsid w:val="00470025"/>
    <w:rsid w:val="00473F9E"/>
    <w:rsid w:val="00495975"/>
    <w:rsid w:val="004B337A"/>
    <w:rsid w:val="004F1359"/>
    <w:rsid w:val="004F3962"/>
    <w:rsid w:val="0053446F"/>
    <w:rsid w:val="00572798"/>
    <w:rsid w:val="00590AEF"/>
    <w:rsid w:val="00591994"/>
    <w:rsid w:val="00595CBA"/>
    <w:rsid w:val="005A0039"/>
    <w:rsid w:val="005B343C"/>
    <w:rsid w:val="005D43A8"/>
    <w:rsid w:val="005D476D"/>
    <w:rsid w:val="005E4AB8"/>
    <w:rsid w:val="005F0073"/>
    <w:rsid w:val="005F4627"/>
    <w:rsid w:val="00627F6A"/>
    <w:rsid w:val="00657B8E"/>
    <w:rsid w:val="006A57B1"/>
    <w:rsid w:val="006C43BC"/>
    <w:rsid w:val="006E3BA1"/>
    <w:rsid w:val="00732F1E"/>
    <w:rsid w:val="007B5AFD"/>
    <w:rsid w:val="007C4C0A"/>
    <w:rsid w:val="007D5A5D"/>
    <w:rsid w:val="007E6B8B"/>
    <w:rsid w:val="007E7E11"/>
    <w:rsid w:val="008155EE"/>
    <w:rsid w:val="008541CA"/>
    <w:rsid w:val="008613BD"/>
    <w:rsid w:val="00863025"/>
    <w:rsid w:val="00871F01"/>
    <w:rsid w:val="00920CA0"/>
    <w:rsid w:val="009419D8"/>
    <w:rsid w:val="00973FB4"/>
    <w:rsid w:val="00975CC6"/>
    <w:rsid w:val="009B3A1A"/>
    <w:rsid w:val="00A43D72"/>
    <w:rsid w:val="00A5439D"/>
    <w:rsid w:val="00A71431"/>
    <w:rsid w:val="00A939CA"/>
    <w:rsid w:val="00AB684D"/>
    <w:rsid w:val="00AC4528"/>
    <w:rsid w:val="00AD027A"/>
    <w:rsid w:val="00AF30D5"/>
    <w:rsid w:val="00B23C78"/>
    <w:rsid w:val="00B82F18"/>
    <w:rsid w:val="00BE496D"/>
    <w:rsid w:val="00BE6D7D"/>
    <w:rsid w:val="00C01E3A"/>
    <w:rsid w:val="00C2233E"/>
    <w:rsid w:val="00C70450"/>
    <w:rsid w:val="00C836B9"/>
    <w:rsid w:val="00C83C58"/>
    <w:rsid w:val="00C958E9"/>
    <w:rsid w:val="00CA5F4E"/>
    <w:rsid w:val="00CB52CB"/>
    <w:rsid w:val="00CE7362"/>
    <w:rsid w:val="00D01B78"/>
    <w:rsid w:val="00D15057"/>
    <w:rsid w:val="00D26800"/>
    <w:rsid w:val="00D63637"/>
    <w:rsid w:val="00D66226"/>
    <w:rsid w:val="00D9361E"/>
    <w:rsid w:val="00E16172"/>
    <w:rsid w:val="00E24AA0"/>
    <w:rsid w:val="00E664E6"/>
    <w:rsid w:val="00E86C76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D78CF"/>
    <w:rsid w:val="00FE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4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4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C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St-1119/2015</izvorni_sadrzaj>
    <derivirana_varijabla naziv="DomainObject.Predmet.OznakaBroj_1">St-1119/2015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M-J GRUPA UGO d.o.o.</izvorni_sadrzaj>
    <derivirana_varijabla naziv="DomainObject.Predmet.ProtustrankaFormated_1">  M-J GRUPA UGO d.o.o.</derivirana_varijabla>
  </DomainObject.Predmet.ProtustrankaFormated>
  <DomainObject.Predmet.ProtustrankaFormatedOIB>
    <izvorni_sadrzaj>  M-J GRUPA UGO d.o.o., OIB 04300591767</izvorni_sadrzaj>
    <derivirana_varijabla naziv="DomainObject.Predmet.ProtustrankaFormatedOIB_1">  M-J GRUPA UGO d.o.o., OIB 04300591767</derivirana_varijabla>
  </DomainObject.Predmet.ProtustrankaFormatedOIB>
  <DomainObject.Predmet.ProtustrankaFormatedWithAdress>
    <izvorni_sadrzaj> M-J GRUPA UGO d.o.o., Modruška 23, 10000 Zagreb</izvorni_sadrzaj>
    <derivirana_varijabla naziv="DomainObject.Predmet.ProtustrankaFormatedWithAdress_1"> M-J GRUPA UGO d.o.o., Modruška 23, 10000 Zagreb</derivirana_varijabla>
  </DomainObject.Predmet.ProtustrankaFormatedWithAdress>
  <DomainObject.Predmet.ProtustrankaFormatedWithAdressOIB>
    <izvorni_sadrzaj> M-J GRUPA UGO d.o.o., OIB 04300591767, Modruška 23, 10000 Zagreb</izvorni_sadrzaj>
    <derivirana_varijabla naziv="DomainObject.Predmet.ProtustrankaFormatedWithAdressOIB_1"> M-J GRUPA UGO d.o.o., OIB 04300591767, Modruška 23, 10000 Zagreb</derivirana_varijabla>
  </DomainObject.Predmet.ProtustrankaFormatedWithAdressOIB>
  <DomainObject.Predmet.ProtustrankaWithAdress>
    <izvorni_sadrzaj>M-J GRUPA UGO d.o.o. Modruška 23, 10000 Zagreb</izvorni_sadrzaj>
    <derivirana_varijabla naziv="DomainObject.Predmet.ProtustrankaWithAdress_1">M-J GRUPA UGO d.o.o. Modruška 23, 10000 Zagreb</derivirana_varijabla>
  </DomainObject.Predmet.ProtustrankaWithAdress>
  <DomainObject.Predmet.ProtustrankaWithAdressOIB>
    <izvorni_sadrzaj>M-J GRUPA UGO d.o.o., OIB 04300591767, Modruška 23, 10000 Zagreb</izvorni_sadrzaj>
    <derivirana_varijabla naziv="DomainObject.Predmet.ProtustrankaWithAdressOIB_1">M-J GRUPA UGO d.o.o., OIB 04300591767, Modruška 23, 10000 Zagreb</derivirana_varijabla>
  </DomainObject.Predmet.ProtustrankaWithAdressOIB>
  <DomainObject.Predmet.ProtustrankaNazivFormated>
    <izvorni_sadrzaj>M-J GRUPA UGO d.o.o.</izvorni_sadrzaj>
    <derivirana_varijabla naziv="DomainObject.Predmet.ProtustrankaNazivFormated_1">M-J GRUPA UGO d.o.o.</derivirana_varijabla>
  </DomainObject.Predmet.ProtustrankaNazivFormated>
  <DomainObject.Predmet.ProtustrankaNazivFormatedOIB>
    <izvorni_sadrzaj>M-J GRUPA UGO d.o.o., OIB 04300591767</izvorni_sadrzaj>
    <derivirana_varijabla naziv="DomainObject.Predmet.ProtustrankaNazivFormatedOIB_1">M-J GRUPA UGO d.o.o., OIB 04300591767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M-J GRUPA UGO d.o.o.</item>
    </izvorni_sadrzaj>
    <derivirana_varijabla naziv="DomainObject.Predmet.ProtuStrankaListFormated_1">
      <item>M-J GRUPA UGO d.o.o.</item>
    </derivirana_varijabla>
  </DomainObject.Predmet.ProtuStrankaListFormated>
  <DomainObject.Predmet.ProtuStrankaListFormatedOIB>
    <izvorni_sadrzaj>
      <item>M-J GRUPA UGO d.o.o., OIB 04300591767</item>
    </izvorni_sadrzaj>
    <derivirana_varijabla naziv="DomainObject.Predmet.ProtuStrankaListFormatedOIB_1">
      <item>M-J GRUPA UGO d.o.o., OIB 04300591767</item>
    </derivirana_varijabla>
  </DomainObject.Predmet.ProtuStrankaListFormatedOIB>
  <DomainObject.Predmet.ProtuStrankaListFormatedWithAdress>
    <izvorni_sadrzaj>
      <item>M-J GRUPA UGO d.o.o., Modruška 23, 10000 Zagreb</item>
    </izvorni_sadrzaj>
    <derivirana_varijabla naziv="DomainObject.Predmet.ProtuStrankaListFormatedWithAdress_1">
      <item>M-J GRUPA UGO d.o.o., Modruška 23, 10000 Zagreb</item>
    </derivirana_varijabla>
  </DomainObject.Predmet.ProtuStrankaListFormatedWithAdress>
  <DomainObject.Predmet.ProtuStrankaListFormatedWithAdressOIB>
    <izvorni_sadrzaj>
      <item>M-J GRUPA UGO d.o.o., OIB 04300591767, Modruška 23, 10000 Zagreb</item>
    </izvorni_sadrzaj>
    <derivirana_varijabla naziv="DomainObject.Predmet.ProtuStrankaListFormatedWithAdressOIB_1">
      <item>M-J GRUPA UGO d.o.o., OIB 04300591767, Modruška 23, 10000 Zagreb</item>
    </derivirana_varijabla>
  </DomainObject.Predmet.ProtuStrankaListFormatedWithAdressOIB>
  <DomainObject.Predmet.ProtuStrankaListNazivFormated>
    <izvorni_sadrzaj>
      <item>M-J GRUPA UGO d.o.o.</item>
    </izvorni_sadrzaj>
    <derivirana_varijabla naziv="DomainObject.Predmet.ProtuStrankaListNazivFormated_1">
      <item>M-J GRUPA UGO d.o.o.</item>
    </derivirana_varijabla>
  </DomainObject.Predmet.ProtuStrankaListNazivFormated>
  <DomainObject.Predmet.ProtuStrankaListNazivFormatedOIB>
    <izvorni_sadrzaj>
      <item>M-J GRUPA UGO d.o.o., OIB 04300591767</item>
    </izvorni_sadrzaj>
    <derivirana_varijabla naziv="DomainObject.Predmet.ProtuStrankaListNazivFormatedOIB_1">
      <item>M-J GRUPA UGO d.o.o., OIB 04300591767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M-J GRUPA UGO d.o.o.</izvorni_sadrzaj>
    <derivirana_varijabla naziv="DomainObject.Predmet.ProtustrankaIDrugi_1">M-J GRUPA UGO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M-J GRUPA UGO d.o.o., OIB 04300591767, Modruška 23, 10000 Zagreb</izvorni_sadrzaj>
    <derivirana_varijabla naziv="DomainObject.Predmet.ProtustrankaIDrugiAdressOIB_1">M-J GRUPA UGO d.o.o., OIB 04300591767, Modruška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M-J GRUPA UGO d.o.o.</item>
    </izvorni_sadrzaj>
    <derivirana_varijabla naziv="DomainObject.Predmet.SudioniciListNaziv_1">
      <item>FINA Regionalni centar Zagreb</item>
      <item>M-J GRUPA UGO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M-J GRUPA UGO d.o.o., OIB 04300591767, Modruška 23,10000 Zagreb</item>
    </izvorni_sadrzaj>
    <derivirana_varijabla naziv="DomainObject.Predmet.SudioniciListAdressOIB_1">
      <item>FINA Regionalni centar Zagreb, OIB 85821130368, Trg Svibanjskih žrtava 1995. 1,10000 Zagreb</item>
      <item>M-J GRUPA UGO d.o.o., OIB 04300591767, Modruška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04300591767</item>
    </izvorni_sadrzaj>
    <derivirana_varijabla naziv="DomainObject.Predmet.SudioniciListNazivOIB_1">
      <item>, OIB 85821130368</item>
      <item>, OIB 04300591767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1284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2015-10-23T09:30:00Z</dcterms:created>
  <dc:creator>ilukac</dc:creator>
  <cp:lastModifiedBy>Ivanka Lukač</cp:lastModifiedBy>
  <cp:lastPrinted>2015-10-23T09:33:00Z</cp:lastPrinted>
  <dcterms:modified xmlns:xsi="http://www.w3.org/2001/XMLSchema-instance" xsi:type="dcterms:W3CDTF">2015-10-23T09:39:00Z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