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90b1" w14:paraId="3d390b1" w:rsidRDefault="00313CC3" w:rsidP="00313CC3" w:rsidR="00313CC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115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313CC3" w:rsidP="00313CC3" w:rsidR="00313CC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13CC3" w:rsidP="00313CC3" w:rsidR="00313CC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13CC3" w:rsidP="00313CC3" w:rsidR="00313CC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13CC3" w:rsidP="00313CC3" w:rsidR="00313CC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GANIMED d.o.o., Koprivnica, Frana Supila 16, OIB: 82951369225</w:t>
      </w:r>
      <w:r>
        <w:t>, dana 03. ožujka 2016. godine</w:t>
      </w:r>
    </w:p>
    <w:p w:rsidRDefault="00313CC3" w:rsidP="00313CC3" w:rsidR="00313CC3">
      <w:pPr>
        <w:jc w:val="both"/>
      </w:pPr>
    </w:p>
    <w:p w:rsidRDefault="00313CC3" w:rsidP="00313CC3" w:rsidR="00313CC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GANIMED d.o.o., Koprivnica, Frana Supila 16, OIB: 82951369225</w:t>
      </w:r>
      <w:r>
        <w:rPr>
          <w:szCs w:val="24"/>
        </w:rPr>
        <w:t>, s danom 03. ožujka 2016. u 13,00 sati.</w:t>
      </w:r>
    </w:p>
    <w:p w:rsidRDefault="00313CC3" w:rsidP="00313CC3" w:rsidR="00313CC3">
      <w:pPr>
        <w:jc w:val="both"/>
        <w:rPr>
          <w:szCs w:val="24"/>
        </w:rPr>
      </w:pPr>
    </w:p>
    <w:p w:rsidRDefault="00313CC3" w:rsidP="00313CC3" w:rsidR="00313CC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GANIMED d.o.o., Koprivnica, Frana Supila 16, OIB: 82951369225.</w:t>
      </w:r>
    </w:p>
    <w:p w:rsidRDefault="00313CC3" w:rsidP="00313CC3" w:rsidR="00313CC3">
      <w:pPr>
        <w:jc w:val="both"/>
      </w:pPr>
    </w:p>
    <w:p w:rsidRDefault="00313CC3" w:rsidP="00313CC3" w:rsidR="00313CC3">
      <w:pPr>
        <w:jc w:val="both"/>
      </w:pPr>
      <w:r>
        <w:tab/>
        <w:t xml:space="preserve">III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10.</w:t>
      </w:r>
    </w:p>
    <w:p w:rsidRDefault="00313CC3" w:rsidP="00313CC3" w:rsidR="00313CC3">
      <w:pPr>
        <w:jc w:val="both"/>
        <w:rPr>
          <w:color w:val="FF0000"/>
        </w:rPr>
      </w:pP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13CC3" w:rsidP="00313CC3" w:rsidR="00313CC3">
      <w:pPr>
        <w:jc w:val="both"/>
        <w:rPr>
          <w:szCs w:val="24"/>
        </w:rPr>
      </w:pP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GANIMED d.o.o., Koprivnica, Frana Supila 16, OIB: 82951369225</w:t>
      </w:r>
      <w:r>
        <w:rPr>
          <w:szCs w:val="24"/>
        </w:rPr>
        <w:t>, bit će brisan iz sudskog registra.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>Predlagatelj je dana 1</w:t>
      </w:r>
      <w:r>
        <w:rPr>
          <w:szCs w:val="24"/>
        </w:rPr>
        <w:t>8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 xml:space="preserve">     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13CC3" w:rsidP="00313CC3" w:rsidR="00313CC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13CC3" w:rsidP="00313CC3" w:rsidR="00313CC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  <w:r>
        <w:rPr>
          <w:szCs w:val="24"/>
        </w:rPr>
        <w:t>DNA:</w:t>
      </w:r>
    </w:p>
    <w:p w:rsidRDefault="00313CC3" w:rsidP="00313CC3" w:rsidR="00313CC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13CC3" w:rsidP="00313CC3" w:rsidR="00313CC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13CC3" w:rsidP="00313CC3" w:rsidR="00313CC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GANIMED d.o.o., Koprivnica, Frana Supila 16, OIB: 82951369225</w:t>
      </w:r>
    </w:p>
    <w:p w:rsidRDefault="00313CC3" w:rsidP="00313CC3" w:rsidR="00313CC3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Klaudio</w:t>
      </w:r>
      <w:proofErr w:type="spellEnd"/>
      <w:r>
        <w:t xml:space="preserve"> </w:t>
      </w:r>
      <w:proofErr w:type="spellStart"/>
      <w:r>
        <w:t>Galinec</w:t>
      </w:r>
      <w:proofErr w:type="spellEnd"/>
      <w:r>
        <w:t>, Koprivnica, Supilova 16</w:t>
      </w:r>
    </w:p>
    <w:p w:rsidRDefault="00313CC3" w:rsidP="00313CC3" w:rsidR="00313CC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13CC3" w:rsidP="00313CC3" w:rsidR="00313CC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13CC3" w:rsidP="00313CC3" w:rsidR="00313CC3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</w:t>
      </w:r>
    </w:p>
    <w:p w:rsidRDefault="00313CC3" w:rsidP="00313CC3" w:rsidR="00313CC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>
      <w:pPr>
        <w:rPr>
          <w:szCs w:val="24"/>
        </w:rPr>
      </w:pPr>
    </w:p>
    <w:p w:rsidRDefault="00313CC3" w:rsidP="00313CC3" w:rsidR="00313CC3"/>
    <w:p w:rsidRDefault="00313CC3" w:rsidP="00313CC3" w:rsidR="00313CC3"/>
    <w:p w:rsidRDefault="00313CC3" w:rsidP="00313CC3" w:rsidR="00313CC3"/>
    <w:p w:rsidRDefault="00313CC3" w:rsidP="00313CC3" w:rsidR="00313CC3"/>
    <w:p w:rsidRDefault="00313CC3" w:rsidP="00313CC3" w:rsidR="00313CC3"/>
    <w:p w:rsidRDefault="00DA0242" w:rsidP="00313CC3" w:rsidR="00DA0242" w:rsidRPr="00313CC3"/>
    <w:sectPr w:rsidSect="00EB0D4C" w:rsidR="00DA0242" w:rsidRPr="00313CC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CC3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13CC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13CC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8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St-1115/2015-5</izvorni_sadrzaj>
    <derivirana_varijabla naziv="DomainObject.Oznaka_1">St-1115/2015-5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GANIMED društvo s ograničenom odgovornošću za proizvodnju, trgovinu i usluge</izvorni_sadrzaj>
    <derivirana_varijabla naziv="DomainObject.Predmet.ProtustrankaFormated_1">  GANIMED društvo s ograničenom odgovornošću za proizvodnju, trgovinu i usluge</derivirana_varijabla>
  </DomainObject.Predmet.ProtustrankaFormated>
  <DomainObject.Predmet.ProtustrankaFormatedOIB>
    <izvorni_sadrzaj>  GANIMED društvo s ograničenom odgovornošću za proizvodnju, trgovinu i usluge, OIB 82951326925</izvorni_sadrzaj>
    <derivirana_varijabla naziv="DomainObject.Predmet.ProtustrankaFormatedOIB_1">  GANIMED društvo s ograničenom odgovornošću za proizvodnju, trgovinu i usluge, OIB 82951326925</derivirana_varijabla>
  </DomainObject.Predmet.ProtustrankaFormatedOIB>
  <DomainObject.Predmet.ProtustrankaFormatedWithAdress>
    <izvorni_sadrzaj> GANIMED društvo s ograničenom odgovornošću za proizvodnju, trgovinu i usluge, Frana Supila 16, 48000 Koprivnica</izvorni_sadrzaj>
    <derivirana_varijabla naziv="DomainObject.Predmet.ProtustrankaFormatedWithAdress_1"> GANIMED društvo s ograničenom odgovornošću za proizvodnju, trgovinu i usluge, Frana Supila 16, 48000 Koprivnica</derivirana_varijabla>
  </DomainObject.Predmet.ProtustrankaFormatedWithAdress>
  <DomainObject.Predmet.ProtustrankaFormatedWithAdressOIB>
    <izvorni_sadrzaj> GANIMED društvo s ograničenom odgovornošću za proizvodnju, trgovinu i usluge, OIB 82951326925, Frana Supila 16, 48000 Koprivnica</izvorni_sadrzaj>
    <derivirana_varijabla naziv="DomainObject.Predmet.ProtustrankaFormatedWithAdressOIB_1"> GANIMED društvo s ograničenom odgovornošću za proizvodnju, trgovinu i usluge, OIB 82951326925, Frana Supila 16, 48000 Koprivnica</derivirana_varijabla>
  </DomainObject.Predmet.ProtustrankaFormatedWithAdressOIB>
  <DomainObject.Predmet.ProtustrankaWithAdress>
    <izvorni_sadrzaj>GANIMED društvo s ograničenom odgovornošću za proizvodnju, trgovinu i usluge Frana Supila 16, 48000 Koprivnica</izvorni_sadrzaj>
    <derivirana_varijabla naziv="DomainObject.Predmet.ProtustrankaWithAdress_1">GANIMED društvo s ograničenom odgovornošću za proizvodnju, trgovinu i usluge Frana Supila 16, 48000 Koprivnica</derivirana_varijabla>
  </DomainObject.Predmet.ProtustrankaWithAdress>
  <DomainObject.Predmet.ProtustrankaWithAdressOIB>
    <izvorni_sadrzaj>GANIMED društvo s ograničenom odgovornošću za proizvodnju, trgovinu i usluge, OIB 82951326925, Frana Supila 16, 48000 Koprivnica</izvorni_sadrzaj>
    <derivirana_varijabla naziv="DomainObject.Predmet.ProtustrankaWithAdressOIB_1">GANIMED društvo s ograničenom odgovornošću za proizvodnju, trgovinu i usluge, OIB 82951326925, Frana Supila 16, 48000 Koprivnica</derivirana_varijabla>
  </DomainObject.Predmet.ProtustrankaWithAdressOIB>
  <DomainObject.Predmet.ProtustrankaNazivFormated>
    <izvorni_sadrzaj>GANIMED društvo s ograničenom odgovornošću za proizvodnju, trgovinu i usluge</izvorni_sadrzaj>
    <derivirana_varijabla naziv="DomainObject.Predmet.ProtustrankaNazivFormated_1">GANIMED društvo s ograničenom odgovornošću za proizvodnju, trgovinu i usluge</derivirana_varijabla>
  </DomainObject.Predmet.ProtustrankaNazivFormated>
  <DomainObject.Predmet.ProtustrankaNazivFormatedOIB>
    <izvorni_sadrzaj>GANIMED društvo s ograničenom odgovornošću za proizvodnju, trgovinu i usluge, OIB 82951326925</izvorni_sadrzaj>
    <derivirana_varijabla naziv="DomainObject.Predmet.ProtustrankaNazivFormatedOIB_1">GANIMED društvo s ograničenom odgovornošću za proizvodnju, trgovinu i usluge, OIB 82951326925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4456.48</izvorni_sadrzaj>
    <derivirana_varijabla naziv="DomainObject.Predmet.TrenutnaVrijednost_1">4456.48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GANIMED društvo s ograničenom odgovornošću za proizvodnju, trgovinu i usluge</item>
    </izvorni_sadrzaj>
    <derivirana_varijabla naziv="DomainObject.Predmet.ProtuStrankaListFormated_1">
      <item>GANIMED društvo s ograničenom odgovornošću za proizvodnju, trgovinu i usluge</item>
    </derivirana_varijabla>
  </DomainObject.Predmet.ProtuStrankaListFormated>
  <DomainObject.Predmet.ProtuStrankaListFormatedOIB>
    <izvorni_sadrzaj>
      <item>GANIMED društvo s ograničenom odgovornošću za proizvodnju, trgovinu i usluge, OIB 82951326925</item>
    </izvorni_sadrzaj>
    <derivirana_varijabla naziv="DomainObject.Predmet.ProtuStrankaListFormatedOIB_1">
      <item>GANIMED društvo s ograničenom odgovornošću za proizvodnju, trgovinu i usluge, OIB 82951326925</item>
    </derivirana_varijabla>
  </DomainObject.Predmet.ProtuStrankaListFormatedOIB>
  <DomainObject.Predmet.ProtuStrankaListFormatedWithAdress>
    <izvorni_sadrzaj>
      <item>GANIMED društvo s ograničenom odgovornošću za proizvodnju, trgovinu i usluge, Frana Supila 16, 48000 Koprivnica</item>
    </izvorni_sadrzaj>
    <derivirana_varijabla naziv="DomainObject.Predmet.ProtuStrankaListFormatedWithAdress_1">
      <item>GANIMED društvo s ograničenom odgovornošću za proizvodnju, trgovinu i usluge, Frana Supila 16, 48000 Koprivnica</item>
    </derivirana_varijabla>
  </DomainObject.Predmet.ProtuStrankaListFormatedWithAdress>
  <DomainObject.Predmet.ProtuStrankaListFormatedWithAdressOIB>
    <izvorni_sadrzaj>
      <item>GANIMED društvo s ograničenom odgovornošću za proizvodnju, trgovinu i usluge, OIB 82951326925, Frana Supila 16, 48000 Koprivnica</item>
    </izvorni_sadrzaj>
    <derivirana_varijabla naziv="DomainObject.Predmet.ProtuStrankaListFormatedWithAdressOIB_1">
      <item>GANIMED društvo s ograničenom odgovornošću za proizvodnju, trgovinu i usluge, OIB 82951326925, Frana Supila 16, 48000 Koprivnica</item>
    </derivirana_varijabla>
  </DomainObject.Predmet.ProtuStrankaListFormatedWithAdressOIB>
  <DomainObject.Predmet.ProtuStrankaListNazivFormated>
    <izvorni_sadrzaj>
      <item>GANIMED društvo s ograničenom odgovornošću za proizvodnju, trgovinu i usluge</item>
    </izvorni_sadrzaj>
    <derivirana_varijabla naziv="DomainObject.Predmet.ProtuStrankaListNazivFormated_1">
      <item>GANIMED društvo s ograničenom odgovornošću za proizvodnju, trgovinu i usluge</item>
    </derivirana_varijabla>
  </DomainObject.Predmet.ProtuStrankaListNazivFormated>
  <DomainObject.Predmet.ProtuStrankaListNazivFormatedOIB>
    <izvorni_sadrzaj>
      <item>GANIMED društvo s ograničenom odgovornošću za proizvodnju, trgovinu i usluge, OIB 82951326925</item>
    </izvorni_sadrzaj>
    <derivirana_varijabla naziv="DomainObject.Predmet.ProtuStrankaListNazivFormatedOIB_1">
      <item>GANIMED društvo s ograničenom odgovornošću za proizvodnju, trgovinu i usluge, OIB 82951326925</item>
    </derivirana_varijabla>
  </DomainObject.Predmet.ProtuStrankaListNazivFormatedOIB>
  <DomainObject.Predmet.OstaliListFormated>
    <izvorni_sadrzaj>
      <item>E-oglasna ploča</item>
      <item>Sudski registar, Trgovački sud u Varaždinu</item>
      <item>Klaudio Galinec</item>
    </izvorni_sadrzaj>
    <derivirana_varijabla naziv="DomainObject.Predmet.OstaliListFormated_1">
      <item>E-oglasna ploča</item>
      <item>Sudski registar, Trgovački sud u Varaždinu</item>
      <item>Klaudio Galinec</item>
    </derivirana_varijabla>
  </DomainObject.Predmet.OstaliListFormated>
  <DomainObject.Predmet.OstaliListFormatedOIB>
    <izvorni_sadrzaj>
      <item>E-oglasna ploča</item>
      <item>Sudski registar, Trgovački sud u Varaždinu</item>
      <item>Klaudio Galinec, OIB 73964826039</item>
    </izvorni_sadrzaj>
    <derivirana_varijabla naziv="DomainObject.Predmet.OstaliListFormatedOIB_1">
      <item>E-oglasna ploča</item>
      <item>Sudski registar, Trgovački sud u Varaždinu</item>
      <item>Klaudio Galinec, OIB 73964826039</item>
    </derivirana_varijabla>
  </DomainObject.Predmet.OstaliListFormatedOIB>
  <DomainObject.Predmet.OstaliListFormatedWithAdress>
    <izvorni_sadrzaj>
      <item>E-oglasna ploča</item>
      <item>Sudski registar, Trgovački sud u Varaždinu</item>
      <item>Klaudio Galinec, Supilova 16, 48000 Koprivnica</item>
    </izvorni_sadrzaj>
    <derivirana_varijabla naziv="DomainObject.Predmet.OstaliListFormatedWithAdress_1">
      <item>E-oglasna ploča</item>
      <item>Sudski registar, Trgovački sud u Varaždinu</item>
      <item>Klaudio Galinec, Supilova 16,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Klaudio Galinec, OIB 73964826039, Supilova 16, 48000 Koprivnica</item>
    </izvorni_sadrzaj>
    <derivirana_varijabla naziv="DomainObject.Predmet.OstaliListFormatedWithAdressOIB_1">
      <item>E-oglasna ploča</item>
      <item>Sudski registar, Trgovački sud u Varaždinu</item>
      <item>Klaudio Galinec, OIB 73964826039, Supilova 16,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Klaudio Galinec</item>
    </izvorni_sadrzaj>
    <derivirana_varijabla naziv="DomainObject.Predmet.OstaliListNazivFormated_1">
      <item>E-oglasna ploča</item>
      <item>Sudski registar, Trgovački sud u Varaždinu</item>
      <item>Klaudio Galinec</item>
    </derivirana_varijabla>
  </DomainObject.Predmet.OstaliListNazivFormated>
  <DomainObject.Predmet.OstaliListNazivFormatedOIB>
    <izvorni_sadrzaj>
      <item>E-oglasna ploča</item>
      <item>Sudski registar, Trgovački sud u Varaždinu</item>
      <item>Klaudio Galinec, OIB 73964826039</item>
    </izvorni_sadrzaj>
    <derivirana_varijabla naziv="DomainObject.Predmet.OstaliListNazivFormatedOIB_1">
      <item>E-oglasna ploča</item>
      <item>Sudski registar, Trgovački sud u Varaždinu</item>
      <item>Klaudio Galinec, OIB 73964826039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St-1115/2015-5</izvorni_sadrzaj>
    <derivirana_varijabla naziv="DomainObject.PoslovniBrojDokumenta_1">St-1115/2015-5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GANIMED društvo s ograničenom odgovornošću za proizvodnju, trgovinu i usluge</izvorni_sadrzaj>
    <derivirana_varijabla naziv="DomainObject.Predmet.ProtustrankaIDrugi_1">GANIMED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GANIMED društvo s ograničenom odgovornošću za proizvodnju, trgovinu i usluge, OIB 82951326925, Frana Supila 16, 48000 Koprivnica</izvorni_sadrzaj>
    <derivirana_varijabla naziv="DomainObject.Predmet.ProtustrankaIDrugiAdressOIB_1">GANIMED društvo s ograničenom odgovornošću za proizvodnju, trgovinu i usluge, OIB 82951326925, Frana Supila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GANIMED društvo s ograničenom odgovornošću za proizvodnju, trgovinu i usluge</item>
      <item>E-oglasna ploča</item>
      <item>Sudski registar, Trgovački sud u Varaždinu</item>
      <item>Klaudio Galinec</item>
    </izvorni_sadrzaj>
    <derivirana_varijabla naziv="DomainObject.Predmet.SudioniciListNaziv_1">
      <item>Financijska agencija</item>
      <item>GANIMED društvo s ograničenom odgovornošću za proizvodnju, trgovinu i usluge</item>
      <item>E-oglasna ploča</item>
      <item>Sudski registar, Trgovački sud u Varaždinu</item>
      <item>Klaudio Galinec</item>
    </derivirana_varijabla>
  </DomainObject.Predmet.SudioniciListNaziv>
  <DomainObject.Predmet.SudioniciListAdressOIB>
    <izvorni_sadrzaj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  <item>Klaudio Galinec, OIB 73964826039, Supilova 16,48000 Koprivnica</item>
    </izvorni_sadrzaj>
    <derivirana_varijabla naziv="DomainObject.Predmet.SudioniciListAdressOIB_1">
      <item>Financijska agencija, OIB 85821130368, A. Cesarca 2,42000 Varaždin</item>
      <item>GANIMED društvo s ograničenom odgovornošću za proizvodnju, trgovinu i usluge, OIB 82951326925, Frana Supila 16,48000 Koprivnica</item>
      <item>E-oglasna ploča</item>
      <item>Sudski registar, Trgovački sud u Varaždinu</item>
      <item>Klaudio Galinec, OIB 73964826039, Supilova 16,48000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EF258-9A35-4CBA-8212-D21AD7796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2716</properties:Characters>
  <properties:Lines>88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2016-03-03T09:33:00Z</cp:lastPrinted>
  <dcterms:modified xmlns:xsi="http://www.w3.org/2001/XMLSchema-instance" xsi:type="dcterms:W3CDTF">2016-03-03T09:33:00Z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