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9136" w14:paraId="5279136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262C3F">
        <w:t>464</w:t>
      </w:r>
      <w:r w:rsidRPr="003A45A8">
        <w:t>/</w:t>
      </w:r>
      <w:r>
        <w:t>20</w:t>
      </w:r>
      <w:r w:rsidR="003E6C0D">
        <w:t>16</w:t>
      </w:r>
      <w:r w:rsidRPr="003A45A8">
        <w:t>-</w:t>
      </w:r>
      <w:r w:rsidR="00102F65">
        <w:t>37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62C3F">
        <w:t>NAUM</w:t>
      </w:r>
      <w:r w:rsidR="00262C3F" w:rsidRPr="006D45DF">
        <w:t xml:space="preserve"> d.o.o.</w:t>
      </w:r>
      <w:r w:rsidR="00262C3F">
        <w:t xml:space="preserve"> u stečaju</w:t>
      </w:r>
      <w:r w:rsidR="00262C3F" w:rsidRPr="006D45DF">
        <w:t xml:space="preserve"> Zadar,</w:t>
      </w:r>
      <w:r w:rsidR="00262C3F">
        <w:t xml:space="preserve"> Put </w:t>
      </w:r>
      <w:proofErr w:type="spellStart"/>
      <w:r w:rsidR="00262C3F">
        <w:t>Pudarice</w:t>
      </w:r>
      <w:proofErr w:type="spellEnd"/>
      <w:r w:rsidR="00262C3F">
        <w:t xml:space="preserve"> 9, OIB: 72177545124</w:t>
      </w:r>
      <w:r w:rsidR="009A60C6" w:rsidRPr="007F1802">
        <w:t>,</w:t>
      </w:r>
      <w:r w:rsidR="009A60C6">
        <w:t xml:space="preserve"> </w:t>
      </w:r>
      <w:r w:rsidR="00262C3F">
        <w:t>28</w:t>
      </w:r>
      <w:r w:rsidR="007126DA">
        <w:t>.</w:t>
      </w:r>
      <w:r w:rsidR="00604321">
        <w:t xml:space="preserve"> </w:t>
      </w:r>
      <w:r w:rsidR="003E6C0D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1630E7">
        <w:t>e</w:t>
      </w:r>
      <w:r w:rsidRPr="003573CC">
        <w:t xml:space="preserve"> upravitelj</w:t>
      </w:r>
      <w:r w:rsidR="001630E7">
        <w:t>ice</w:t>
      </w:r>
      <w:r w:rsidR="000527C6">
        <w:t xml:space="preserve"> </w:t>
      </w:r>
      <w:r w:rsidR="001630E7">
        <w:t>Marice Nekić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262C3F">
        <w:t xml:space="preserve">3.200,00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1630E7" w:rsidP="00D045A3" w:rsidR="00D045A3">
      <w:pPr>
        <w:ind w:firstLine="705"/>
        <w:jc w:val="both"/>
      </w:pPr>
      <w:r>
        <w:t>Stečajna</w:t>
      </w:r>
      <w:r w:rsidR="00D045A3">
        <w:t xml:space="preserve"> upravitelj</w:t>
      </w:r>
      <w:r>
        <w:t>ica</w:t>
      </w:r>
      <w:r w:rsidR="00E049C6">
        <w:t xml:space="preserve"> imenovan</w:t>
      </w:r>
      <w:r>
        <w:t>a</w:t>
      </w:r>
      <w:r w:rsidR="00E049C6">
        <w:t xml:space="preserve"> u ovom postupku podni</w:t>
      </w:r>
      <w:r w:rsidR="00262C3F">
        <w:t>jela je 27</w:t>
      </w:r>
      <w:r w:rsidR="00D045A3">
        <w:t xml:space="preserve">. </w:t>
      </w:r>
      <w:r>
        <w:t>ožujka 2018</w:t>
      </w:r>
      <w:r w:rsidR="00D045A3"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262C3F">
        <w:t>20.000,00</w:t>
      </w:r>
      <w:r w:rsidRPr="0030044C">
        <w:t xml:space="preserve"> kuna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262C3F">
        <w:t>28</w:t>
      </w:r>
      <w:r w:rsidR="007126DA">
        <w:t>.</w:t>
      </w:r>
      <w:r w:rsidR="00604321">
        <w:t xml:space="preserve"> </w:t>
      </w:r>
      <w:r w:rsidR="003E6C0D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E6C0D" w:rsidP="00D029DD" w:rsidR="00B41F9A">
      <w:r>
        <w:tab/>
      </w:r>
      <w:r>
        <w:tab/>
      </w:r>
      <w:r>
        <w:tab/>
      </w:r>
      <w:r>
        <w:tab/>
      </w:r>
      <w:r>
        <w:tab/>
      </w:r>
      <w:r w:rsidR="00262C3F">
        <w:tab/>
      </w:r>
      <w:r w:rsidR="00262C3F">
        <w:tab/>
      </w:r>
      <w:r w:rsidR="00262C3F">
        <w:tab/>
      </w:r>
      <w:r w:rsidR="00262C3F">
        <w:tab/>
      </w:r>
      <w:r w:rsidR="00262C3F">
        <w:tab/>
      </w:r>
      <w:r w:rsidR="008F62EA">
        <w:t>S</w:t>
      </w:r>
      <w:r w:rsidR="00B41F9A" w:rsidRPr="002C500F">
        <w:t>udac</w:t>
      </w:r>
    </w:p>
    <w:p w:rsidRDefault="00B41F9A" w:rsidP="00C64EB0" w:rsidR="00B509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6C0D">
        <w:tab/>
      </w:r>
      <w:r w:rsidR="00262C3F">
        <w:tab/>
      </w:r>
      <w:r w:rsidR="008F62EA">
        <w:t>Ardena Bajlo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1630E7" w:rsidP="00B50947" w:rsidR="00B50947">
      <w:pPr>
        <w:numPr>
          <w:ilvl w:val="0"/>
          <w:numId w:val="2"/>
        </w:numPr>
      </w:pPr>
      <w:r>
        <w:t>stečajnoj</w:t>
      </w:r>
      <w:r w:rsidR="00D045A3">
        <w:t xml:space="preserve"> upravitelj</w:t>
      </w:r>
      <w:r>
        <w:t>ici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02F65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373EE"/>
    <w:rsid w:val="00262C3F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7236E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210</properties:Words>
  <properties:Characters>988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2018-03-28T11:06:00Z</dcterms:created>
  <dc:creator>abajlo</dc:creator>
  <cp:lastModifiedBy>Ante Rubelj</cp:lastModifiedBy>
  <cp:lastPrinted>2018-03-28T11:07:00Z</cp:lastPrinted>
  <dcterms:modified xmlns:xsi="http://www.w3.org/2001/XMLSchema-instance" xsi:type="dcterms:W3CDTF">2018-03-28T12:47:00Z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(1ST-464-16-Marica Nekić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