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75802" w14:paraId="8475802"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0A7109">
        <w:t>5284</w:t>
      </w:r>
      <w:r w:rsidR="0049654D">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R="002C5A29" w:rsidRPr="00435B5D"/>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B137A1">
        <w:t xml:space="preserve"> </w:t>
      </w:r>
      <w:r w:rsidRPr="00CD702D">
        <w:t>E</w:t>
      </w:r>
      <w:r w:rsidR="00B137A1">
        <w:t xml:space="preserve"> </w:t>
      </w:r>
      <w:r w:rsidRPr="00CD702D">
        <w:t>P</w:t>
      </w:r>
      <w:r w:rsidR="00B137A1">
        <w:t xml:space="preserve"> </w:t>
      </w:r>
      <w:r w:rsidRPr="00CD702D">
        <w:t>U</w:t>
      </w:r>
      <w:r w:rsidR="00B137A1">
        <w:t xml:space="preserve"> </w:t>
      </w:r>
      <w:r w:rsidRPr="00CD702D">
        <w:t>B</w:t>
      </w:r>
      <w:r w:rsidR="00B137A1">
        <w:t xml:space="preserve"> </w:t>
      </w:r>
      <w:r w:rsidRPr="00CD702D">
        <w:t>L</w:t>
      </w:r>
      <w:r w:rsidR="00B137A1">
        <w:t xml:space="preserve"> </w:t>
      </w:r>
      <w:r w:rsidRPr="00CD702D">
        <w:t>I</w:t>
      </w:r>
      <w:r w:rsidR="00B137A1">
        <w:t xml:space="preserve"> </w:t>
      </w:r>
      <w:r w:rsidRPr="00CD702D">
        <w:t>K</w:t>
      </w:r>
      <w:r w:rsidR="00B137A1">
        <w:t xml:space="preserve"> </w:t>
      </w:r>
      <w:r w:rsidRPr="00CD702D">
        <w:t>A</w:t>
      </w:r>
      <w:r w:rsidR="00B137A1">
        <w:t xml:space="preserve"> </w:t>
      </w:r>
      <w:r w:rsidRPr="00CD702D">
        <w:t xml:space="preserve"> H</w:t>
      </w:r>
      <w:r w:rsidR="00B137A1">
        <w:t xml:space="preserve"> </w:t>
      </w:r>
      <w:r w:rsidRPr="00CD702D">
        <w:t>R</w:t>
      </w:r>
      <w:r w:rsidR="00B137A1">
        <w:t xml:space="preserve"> </w:t>
      </w:r>
      <w:r w:rsidRPr="00CD702D">
        <w:t>V</w:t>
      </w:r>
      <w:r w:rsidR="00B137A1">
        <w:t xml:space="preserve"> </w:t>
      </w:r>
      <w:r w:rsidRPr="00CD702D">
        <w:t>A</w:t>
      </w:r>
      <w:r w:rsidR="00B137A1">
        <w:t xml:space="preserve"> </w:t>
      </w:r>
      <w:r w:rsidRPr="00CD702D">
        <w:t>T</w:t>
      </w:r>
      <w:r w:rsidR="00B137A1">
        <w:t xml:space="preserve"> </w:t>
      </w:r>
      <w:r w:rsidRPr="00CD702D">
        <w:t>S</w:t>
      </w:r>
      <w:r w:rsidR="00B137A1">
        <w:t xml:space="preserve"> </w:t>
      </w:r>
      <w:r w:rsidRPr="00CD702D">
        <w:t>K</w:t>
      </w:r>
      <w:r w:rsidR="00B137A1">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49654D" w:rsidP="0049654D" w:rsidR="0049654D">
      <w:pPr>
        <w:ind w:firstLine="708"/>
        <w:jc w:val="both"/>
      </w:pPr>
      <w:r>
        <w:t xml:space="preserve">Trgovački sud u Zagrebu, Stalna Služba, po sucu Goranki Boljkovac, kao stečajnom sucu, postupajući po prijedlogu predlagatelja Republika Hrvatska, Ministarstvo financija, Porezna uprava, Područni ured Zagreb, OIB 18683136487, kojeg zastupa Županijsko državno odvjetništvo u Zagrebu, za otvaranje stečajnoga postupka nad dužnikom </w:t>
      </w:r>
      <w:r w:rsidR="000A7109" w:rsidRPr="00E919E2">
        <w:t>PAVIČIĆ GRUPA d.o.o., Zagreb,Viktora Kovačića 3, OIB 97812663016</w:t>
      </w:r>
      <w:r>
        <w:t xml:space="preserve">, dana </w:t>
      </w:r>
      <w:r w:rsidR="000A7109">
        <w:t>28. studenog</w:t>
      </w:r>
      <w:r>
        <w:t xml:space="preserve"> 2016.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1B52B6" w:rsidP="001B52B6" w:rsidR="001B52B6" w:rsidRPr="006D4E76">
      <w:pPr>
        <w:ind w:firstLine="720"/>
        <w:jc w:val="both"/>
      </w:pPr>
    </w:p>
    <w:p w:rsidRDefault="001B52B6" w:rsidP="001B52B6" w:rsidR="001B52B6" w:rsidRPr="006D4E76">
      <w:pPr>
        <w:numPr>
          <w:ilvl w:val="0"/>
          <w:numId w:val="8"/>
        </w:numPr>
        <w:jc w:val="both"/>
      </w:pPr>
      <w:r w:rsidRPr="006D4E76">
        <w:t xml:space="preserve">Utvrđuje se da imovina dužnika </w:t>
      </w:r>
      <w:r w:rsidR="000A7109" w:rsidRPr="00E919E2">
        <w:t>PAVIČIĆ GRUPA d.o.o., Zagreb,Viktora Kovačića 3, OIB 97812663016</w:t>
      </w:r>
      <w:r w:rsidR="0049654D">
        <w:t xml:space="preserve">, </w:t>
      </w:r>
      <w:r w:rsidRPr="006D4E76">
        <w:t xml:space="preserve">koja bi ušla u stečajnu masu, nije dovoljna ni za namirenje troškova postupka. </w:t>
      </w:r>
    </w:p>
    <w:p w:rsidRDefault="001B52B6" w:rsidP="001B52B6" w:rsidR="001B52B6" w:rsidRPr="006D4E76">
      <w:pPr>
        <w:ind w:left="75"/>
        <w:jc w:val="both"/>
      </w:pPr>
      <w:r w:rsidRPr="006D4E76">
        <w:t xml:space="preserve"> </w:t>
      </w:r>
    </w:p>
    <w:p w:rsidRDefault="001B52B6" w:rsidP="001B52B6" w:rsidR="001B52B6" w:rsidRPr="006D4E76">
      <w:pPr>
        <w:numPr>
          <w:ilvl w:val="0"/>
          <w:numId w:val="8"/>
        </w:numPr>
        <w:jc w:val="both"/>
      </w:pPr>
      <w:r w:rsidRPr="006D4E76">
        <w:t>Pozivaju se osobe koje imaju pravni interes za provedbom stečajnog postupka nad dužnikom, unatoč utvrđenoj nedostatnosti stečajne mase, da u roku 15 dana na žiro račun Trgovačkog suda u Zagrebu IBAN: HR9223900011300000460 model 05-</w:t>
      </w:r>
      <w:r w:rsidR="000A7109">
        <w:t>5284</w:t>
      </w:r>
      <w:r w:rsidR="00D01FEB">
        <w:t>16</w:t>
      </w:r>
      <w:r w:rsidRPr="006D4E76">
        <w:t xml:space="preserve">, predujme iznos od 26.130,00 kn za namirenje troškova prethodnog i otvorenoga stečajnog postupka. </w:t>
      </w:r>
    </w:p>
    <w:p w:rsidRDefault="001B52B6" w:rsidP="001B52B6" w:rsidR="001B52B6" w:rsidRPr="006D4E76">
      <w:pPr>
        <w:jc w:val="both"/>
      </w:pPr>
    </w:p>
    <w:p w:rsidRDefault="001B52B6" w:rsidP="001B52B6" w:rsidR="001B52B6" w:rsidRPr="006D4E76">
      <w:pPr>
        <w:numPr>
          <w:ilvl w:val="0"/>
          <w:numId w:val="8"/>
        </w:numPr>
        <w:jc w:val="both"/>
      </w:pPr>
      <w:r w:rsidRPr="006D4E7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1B52B6" w:rsidP="001B52B6" w:rsidR="001B52B6" w:rsidRPr="006D4E76">
      <w:pPr>
        <w:jc w:val="both"/>
      </w:pPr>
    </w:p>
    <w:p w:rsidRDefault="001B52B6" w:rsidP="001B52B6" w:rsidR="001B52B6" w:rsidRPr="006D4E76">
      <w:pPr>
        <w:numPr>
          <w:ilvl w:val="0"/>
          <w:numId w:val="8"/>
        </w:numPr>
        <w:jc w:val="both"/>
      </w:pPr>
      <w:r w:rsidRPr="006D4E76">
        <w:t xml:space="preserve">Ovo rješenje će se objaviti na e-Oglasnoj ploči suda. </w:t>
      </w:r>
    </w:p>
    <w:p w:rsidRDefault="00EE690A" w:rsidP="00EE690A" w:rsidR="00EE690A" w:rsidRPr="003672A3">
      <w:pPr>
        <w:jc w:val="both"/>
      </w:pPr>
    </w:p>
    <w:p w:rsidRDefault="00043A0A" w:rsidP="00DA2EAC" w:rsidR="00043A0A" w:rsidRPr="00435B5D">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9C3B4D" w:rsidP="009C3B4D" w:rsidR="009C3B4D">
      <w:pPr>
        <w:ind w:firstLine="708"/>
        <w:jc w:val="both"/>
      </w:pPr>
      <w:r>
        <w:t>Pravomoćnim rješenjem ovog suda posl.br. 4 St-3768/15 od 6. lipnja 2016. godine obustavljen je skraćeni stečajni postupak nad dužnikom</w:t>
      </w:r>
      <w:r w:rsidRPr="00466B05">
        <w:t xml:space="preserve"> </w:t>
      </w:r>
      <w:r w:rsidRPr="00E919E2">
        <w:t>PAVIČIĆ GRUPA d.o.o., Zagreb,Viktora Kovačića 3, OIB 97812663016</w:t>
      </w:r>
      <w:r>
        <w:t xml:space="preserve">. Naime, vjerovnik </w:t>
      </w:r>
      <w:r w:rsidRPr="00E74A6D">
        <w:t>Republika Hrvatska, Ministarstvo financija, Porezna uprava, Područni ured Zagreb</w:t>
      </w:r>
      <w:r>
        <w:t xml:space="preserve"> podnio je prijedlog za otvaranje stečajnog postupka nad dužnikom od 19. veljače 2016. godine u kojem navodi da prema dužniku ima tražbinu u iznosu od 233.769,20 kn, a navedeni vjerovnik istovremeno obavještava sud da dužnik ima kratkotrajnu imovinu u ukupnom iznosu od 161.497,00 kn, a </w:t>
      </w:r>
      <w:r>
        <w:lastRenderedPageBreak/>
        <w:t>kako proizlazi iz Godišnjeg financijskog izvještaja za velike, srednje i male poduzetnike – bilanca (stanje na dan 31. prosinca 2013. godine).</w:t>
      </w:r>
    </w:p>
    <w:p w:rsidRDefault="009C3B4D" w:rsidP="009C3B4D" w:rsidR="009C3B4D">
      <w:pPr>
        <w:ind w:firstLine="708"/>
        <w:jc w:val="both"/>
      </w:pPr>
    </w:p>
    <w:p w:rsidRDefault="009C3B4D" w:rsidP="009C3B4D" w:rsidR="009C3B4D">
      <w:pPr>
        <w:ind w:firstLine="708"/>
        <w:jc w:val="both"/>
      </w:pPr>
      <w:r>
        <w:t>Sud je rješenjem posl.br. 4 St-5284/16 od 29. kolovoza 2016. godine pokrenuo prethodni postupak radi utvrđivanja pretpostavki za otvaranje stečajnog postupka nad dužnikom te je zakazano ročište radi očitovanja o prijedlogu za otvaranje stečajnog postupka nad dužnikom za dan 3. listopada 2016. godine. Na ročište od 3. listopada 2016. godine nije pristupio predlagatelj, koji je podneskom od 5. rujna 2016. godine izvijestio sud da ostaje kod prijedloga za otvaranje stečajnog postupka nad dužnikom, a na ročište nisu pristupili niti dužnik, niti zakonski zastupnici dužnika.</w:t>
      </w:r>
    </w:p>
    <w:p w:rsidRDefault="00D01FEB" w:rsidP="00D01FEB" w:rsidR="00D01FEB">
      <w:pPr>
        <w:ind w:firstLine="708"/>
        <w:jc w:val="both"/>
      </w:pPr>
    </w:p>
    <w:p w:rsidRDefault="009C3B4D" w:rsidP="009C3B4D" w:rsidR="009C3B4D">
      <w:pPr>
        <w:ind w:firstLine="708"/>
        <w:jc w:val="both"/>
      </w:pPr>
      <w:r>
        <w:t xml:space="preserve">Rješenjem posl.br. 4 St-5284/16 od 3. listopada 2016. godine sud je imenovao privremenog stečajnog upravitelja Miljenka Požgaja, iz Jastrebarskog, Repišće 42, kojem je sud naložio da u roku od 30 dana ispita mogu li se imovinom dužnika pokriti troškovi postupka, postoji li koji od stečajnih razloga, da li postoje uvjeti za vođenje stečajnog postupka, ili postoje uvjeti za nastavak poslovanja dužnika, te da o tome podnese pisano izvješće, a ujedno je zakazano ročište radi rasprave o pretpostavkama za otvaranje stečajnog postupka za dan 28. studenog 2016. godine. </w:t>
      </w:r>
    </w:p>
    <w:p w:rsidRDefault="009C3B4D" w:rsidP="009C3B4D" w:rsidR="009C3B4D">
      <w:pPr>
        <w:ind w:firstLine="708"/>
        <w:jc w:val="both"/>
      </w:pPr>
    </w:p>
    <w:p w:rsidRDefault="009C3B4D" w:rsidP="009C3B4D" w:rsidR="009C3B4D">
      <w:pPr>
        <w:ind w:firstLine="708"/>
        <w:jc w:val="both"/>
      </w:pPr>
      <w:r>
        <w:t>FINA</w:t>
      </w:r>
      <w:r w:rsidRPr="00E919E2">
        <w:t xml:space="preserve"> </w:t>
      </w:r>
      <w:r>
        <w:t>je p</w:t>
      </w:r>
      <w:r w:rsidRPr="00E919E2">
        <w:t>od</w:t>
      </w:r>
      <w:r>
        <w:t>neskom od</w:t>
      </w:r>
      <w:r w:rsidRPr="00E919E2">
        <w:t xml:space="preserve"> </w:t>
      </w:r>
      <w:r>
        <w:t>15. studenog</w:t>
      </w:r>
      <w:r w:rsidRPr="00E919E2">
        <w:t xml:space="preserve"> 2016. godine </w:t>
      </w:r>
      <w:r>
        <w:t>dostavila potvrdu o blokadi računa i novčanih sredstava dužnika (list 82 spisa) uvidom u koju se utvrđuje da</w:t>
      </w:r>
      <w:r w:rsidRPr="00E919E2">
        <w:t xml:space="preserve"> na dan </w:t>
      </w:r>
      <w:r>
        <w:t>15. studenog</w:t>
      </w:r>
      <w:r w:rsidRPr="00E919E2">
        <w:t xml:space="preserve"> 2016. godine dužnik u Očevidniku redoslijeda za plaćanje ima evidentirane neizvršene osnove za plaćanje u neprekinutom razdoblju od </w:t>
      </w:r>
      <w:r>
        <w:t>2576</w:t>
      </w:r>
      <w:r w:rsidRPr="00E919E2">
        <w:t xml:space="preserve"> dana, u ukupnom iznosu od </w:t>
      </w:r>
      <w:r>
        <w:t>332.103,83</w:t>
      </w:r>
      <w:r w:rsidRPr="00E919E2">
        <w:t xml:space="preserve"> kn.</w:t>
      </w:r>
      <w:r>
        <w:t xml:space="preserve"> </w:t>
      </w:r>
    </w:p>
    <w:p w:rsidRDefault="009C3B4D" w:rsidP="00D01FEB" w:rsidR="009C3B4D">
      <w:pPr>
        <w:ind w:firstLine="708"/>
        <w:jc w:val="both"/>
      </w:pPr>
    </w:p>
    <w:p w:rsidRDefault="009C3B4D" w:rsidP="00124A83" w:rsidR="00124A83" w:rsidRPr="00F12F05">
      <w:pPr>
        <w:ind w:firstLine="708"/>
        <w:jc w:val="both"/>
      </w:pPr>
      <w:r>
        <w:t>Na ročištu od 28. studenog 2016. godine zakonski zastupnici dužnika Josip Pavičić i Ana Kuštre Pavičić izjavili su da se ne protive prijedlogu za otvaranje stečajnog postupka nad dužnikom, budući je nesporno da kod dužnika postoji stečajni razlog nesposobnosti za plaćanje uslijed dugotrajne blokade žiro računa dužnika.</w:t>
      </w:r>
      <w:r w:rsidR="00124A83">
        <w:t xml:space="preserve"> Zakonski zastupnici dužnika istaknuli su </w:t>
      </w:r>
      <w:r w:rsidR="00124A83" w:rsidRPr="00F12F05">
        <w:t>da dužnik nema nikakve imovine</w:t>
      </w:r>
      <w:r w:rsidR="00124A83">
        <w:t xml:space="preserve"> koja bi činila stečajnu masu</w:t>
      </w:r>
      <w:r w:rsidR="00124A83" w:rsidRPr="00F12F05">
        <w:t xml:space="preserve">, pa </w:t>
      </w:r>
      <w:r w:rsidR="00124A83">
        <w:t>su predložili</w:t>
      </w:r>
      <w:r w:rsidR="00124A83" w:rsidRPr="00F12F05">
        <w:t xml:space="preserve"> da sud donese rješenje o otvaranju i istovremenom zaključenju </w:t>
      </w:r>
      <w:r w:rsidR="00124A83">
        <w:t>stečajnog</w:t>
      </w:r>
      <w:r w:rsidR="00124A83" w:rsidRPr="00F12F05">
        <w:t xml:space="preserve"> postupka sukladno odredbi čl. 132. Stečajnog zakona. </w:t>
      </w:r>
    </w:p>
    <w:p w:rsidRDefault="009C3B4D" w:rsidP="00D01FEB" w:rsidR="009C3B4D">
      <w:pPr>
        <w:ind w:firstLine="708"/>
        <w:jc w:val="both"/>
      </w:pPr>
    </w:p>
    <w:p w:rsidRDefault="009C3B4D" w:rsidP="008617BE" w:rsidR="009C3B4D">
      <w:pPr>
        <w:ind w:firstLine="708"/>
        <w:jc w:val="both"/>
      </w:pPr>
      <w:r>
        <w:t xml:space="preserve">Na istom ročištu privremeni stečajni upravitelj naveo je da je zatražio podatke o imovini dužnika provjerom kroz javne registre koje vode nadležne institucije, pa da je tako utvrdio da dužnik nije u zemljišnim knjigama upisan kao vlasnik nekretnina, niti je katastarskom operatu katastra zemljišta na području grada Zagreba upisan kao korisnik zemljišta, kao i iz obavijesti nadležne Policijske uprave proizlazi da dužnik nije evidentiran kao vlasnik motornih vozila. Privremeni stečajni upravitelj nadalje je naveo da je proveo dužne radnje vezano uz utvrđivanje iskazanog iznosa od 161.497,00 kn, koji je u godišnjem financijskom izvješću </w:t>
      </w:r>
      <w:r w:rsidR="008617BE">
        <w:t>evidentiran</w:t>
      </w:r>
      <w:r>
        <w:t xml:space="preserve"> kao kratkotrajna financijska imovina – podrazdj</w:t>
      </w:r>
      <w:r w:rsidR="008617BE">
        <w:t xml:space="preserve">el dani zajmovi, depoziti i sl., pa je tako istaknuo da je putem kontakta </w:t>
      </w:r>
      <w:r>
        <w:t xml:space="preserve">sa knjigovodstvom dužnika utvrdio da dužnik dnevni utržak koji je ostvarivao u ugostiteljskom objektu nije redovno polagao na poslovni račun, pa je knjigovodstveni servis te dnevne utrške evidentirao na kontu glavne blagajne, i na kraju godine, zbog ograničenja ukupnog pologa u blagajni, knjigovodstveni servis je taj iznos s danom 31. prosinca 2011. godine proknjižio na kontu 1130 – dani krediti, depoziti i kaucije. </w:t>
      </w:r>
      <w:r w:rsidR="008617BE">
        <w:t xml:space="preserve">Privremeni stečajni upravitelj naveo je </w:t>
      </w:r>
      <w:r>
        <w:t>da je time zatvoreno knjiženje na kontu glavne blagajne, a ostao je prikazan dugovni saldo na kontu 1130.</w:t>
      </w:r>
      <w:r w:rsidR="008617BE">
        <w:t xml:space="preserve"> Nadalje je istaknuo </w:t>
      </w:r>
      <w:r>
        <w:t xml:space="preserve">da se dužnik ne bavi ugostiteljstvom od 2012. godine, kada je otkazan najam kafića u kojem je dužnik obavljao ugostiteljsku djelatnost, i da stoga nije realno očekivati da se sporni iznos može naplatiti. </w:t>
      </w:r>
      <w:r w:rsidR="008617BE">
        <w:t>Ujedno je naveo</w:t>
      </w:r>
      <w:r>
        <w:t xml:space="preserve"> da se dužnik bavio i </w:t>
      </w:r>
      <w:r>
        <w:lastRenderedPageBreak/>
        <w:t>vođenjem frizerskog salona u iznajmljenom poslovnom prostoru, t</w:t>
      </w:r>
      <w:r w:rsidR="008617BE">
        <w:t>e da su obje djelatnosti ugašene</w:t>
      </w:r>
      <w:r>
        <w:t xml:space="preserve">, te je društvo neaktivno. </w:t>
      </w:r>
    </w:p>
    <w:p w:rsidRDefault="008617BE" w:rsidP="009C3B4D" w:rsidR="008617BE">
      <w:pPr>
        <w:jc w:val="both"/>
      </w:pPr>
    </w:p>
    <w:p w:rsidRDefault="009C3B4D" w:rsidP="008617BE" w:rsidR="009C3B4D">
      <w:pPr>
        <w:ind w:firstLine="708"/>
        <w:jc w:val="both"/>
      </w:pPr>
      <w:r>
        <w:t xml:space="preserve">Privremeni stečajni upravitelj </w:t>
      </w:r>
      <w:r w:rsidR="008617BE">
        <w:t>naveo je</w:t>
      </w:r>
      <w:r>
        <w:t xml:space="preserve"> da je mišljenja da društvo nema imovine koja bi činila stečajnu masu i koja bi bila dostatna za </w:t>
      </w:r>
      <w:r w:rsidR="008617BE">
        <w:t>pokriće stečajnog postupka, pa je predložio</w:t>
      </w:r>
      <w:r>
        <w:t xml:space="preserve"> da sud pozove vjerovnike na platež predujma u iznosu od </w:t>
      </w:r>
      <w:r w:rsidRPr="00F12F05">
        <w:t>26.130,00 kn</w:t>
      </w:r>
      <w:r>
        <w:t xml:space="preserve">, i to na ime troškova stečajnog upravitelja za razdbolje četiri mjeseca u iznosu od 8.000,00 kn, troška knjigovođe od 8.000,00 kn, predvidivi materijalni troškovi od 8.000,00 kn (poštarina, pristojbe, prijevoz, žiro račun, arhiva, itd.), trošak izrade pečata od 130,00 kn, te trošak osiguranja stečajnog upravitelja od 2.000,00 kn. </w:t>
      </w:r>
    </w:p>
    <w:p w:rsidRDefault="009C3B4D" w:rsidP="00D01FEB" w:rsidR="009C3B4D">
      <w:pPr>
        <w:ind w:firstLine="708"/>
        <w:jc w:val="both"/>
      </w:pPr>
    </w:p>
    <w:p w:rsidRDefault="00BF2351" w:rsidP="00BF2351" w:rsidR="00BF2351" w:rsidRPr="009D044B">
      <w:pPr>
        <w:ind w:firstLine="708"/>
        <w:jc w:val="both"/>
      </w:pPr>
      <w:r w:rsidRPr="009D044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BF2351" w:rsidP="00BF2351" w:rsidR="00BF2351">
      <w:pPr>
        <w:jc w:val="both"/>
      </w:pPr>
      <w:r w:rsidRPr="009D044B">
        <w:tab/>
      </w:r>
    </w:p>
    <w:p w:rsidRDefault="00BF2351" w:rsidP="00BF2351" w:rsidR="00BF2351">
      <w:pPr>
        <w:ind w:firstLine="708"/>
        <w:jc w:val="both"/>
      </w:pPr>
      <w:r>
        <w:t xml:space="preserve">Dakle, iz </w:t>
      </w:r>
      <w:r w:rsidR="009725DE">
        <w:t xml:space="preserve">potvrde </w:t>
      </w:r>
      <w:r>
        <w:t xml:space="preserve">FINA-e od </w:t>
      </w:r>
      <w:r w:rsidR="009725DE">
        <w:t xml:space="preserve">15. studenog </w:t>
      </w:r>
      <w:r>
        <w:t xml:space="preserve"> 2016. godine sud je nedvojbeno utvrdio da kod dužnika postoji stečajni razlog nesposobnosti za plaćanje.  </w:t>
      </w:r>
    </w:p>
    <w:p w:rsidRDefault="008723F5" w:rsidP="006B6292" w:rsidR="008723F5">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05EFF" w:rsidP="00A05EFF" w:rsidR="00E42A55" w:rsidRPr="00435B5D">
      <w:pPr>
        <w:ind w:firstLine="708"/>
        <w:jc w:val="both"/>
      </w:pPr>
      <w:r>
        <w:t xml:space="preserve">Dakle, putem izvješća privremenog stečajnog upravitelja, sud je utvrdio da </w:t>
      </w:r>
      <w:r w:rsidRPr="00435B5D">
        <w:t>imovina dužnika</w:t>
      </w:r>
      <w:r>
        <w:t xml:space="preserve"> </w:t>
      </w:r>
      <w:r w:rsidRPr="00435B5D">
        <w:t>nije dovoljna ni za namirenje troškova prethodnog i stečajnog postupka,</w:t>
      </w:r>
      <w:r>
        <w:t xml:space="preserve"> </w:t>
      </w:r>
      <w:r w:rsidR="00825B2D" w:rsidRPr="00435B5D">
        <w:t>a predvidivi troškovi stečajnog postupka za razdoblje četiri mjeseca iznose ukupno 26.130,00 kn, a čine ih troškovi stečajnog upravitelja</w:t>
      </w:r>
      <w:r w:rsidR="00EE4A6B" w:rsidRPr="00435B5D">
        <w:t xml:space="preserve"> od 8.000,00 kn</w:t>
      </w:r>
      <w:r w:rsidR="00825B2D" w:rsidRPr="00435B5D">
        <w:t xml:space="preserve">, </w:t>
      </w:r>
      <w:r w:rsidR="00EE4A6B" w:rsidRPr="00435B5D">
        <w:t xml:space="preserve">trošak </w:t>
      </w:r>
      <w:r w:rsidR="00825B2D" w:rsidRPr="00435B5D">
        <w:t>knjigovođe</w:t>
      </w:r>
      <w:r w:rsidR="00EE4A6B" w:rsidRPr="00435B5D">
        <w:t xml:space="preserve"> od 8.000,00 kn</w:t>
      </w:r>
      <w:r w:rsidR="00825B2D" w:rsidRPr="00435B5D">
        <w:t>, predvidivi materijalni troškovi</w:t>
      </w:r>
      <w:r w:rsidR="00EE4A6B" w:rsidRPr="00435B5D">
        <w:t xml:space="preserve"> od 8.000,00 kn</w:t>
      </w:r>
      <w:r w:rsidR="00825B2D" w:rsidRPr="00435B5D">
        <w:t xml:space="preserve"> (poštarina, pristojbe, prijevoz, </w:t>
      </w:r>
      <w:r w:rsidR="00EE4A6B" w:rsidRPr="00435B5D">
        <w:t xml:space="preserve">žiro račun, arhiva, </w:t>
      </w:r>
      <w:r w:rsidR="00825B2D" w:rsidRPr="00435B5D">
        <w:t>itd.), zatim trošak osiguranja stečajnog upravitelja</w:t>
      </w:r>
      <w:r w:rsidR="00EE4A6B" w:rsidRPr="00435B5D">
        <w:t xml:space="preserve"> od 2.000,00 kn</w:t>
      </w:r>
      <w:r w:rsidR="00825B2D" w:rsidRPr="00435B5D">
        <w:t xml:space="preserve"> i trošak izrade pečata</w:t>
      </w:r>
      <w:r w:rsidR="00EE4A6B" w:rsidRPr="00435B5D">
        <w:t xml:space="preserve"> 130,00 kn</w:t>
      </w:r>
      <w:r w:rsidR="002F1899" w:rsidRPr="00435B5D">
        <w:t>.</w:t>
      </w:r>
    </w:p>
    <w:p w:rsidRDefault="00DA2EAC" w:rsidP="00DA2EAC" w:rsidR="00DA2EAC"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EE4A6B" w:rsidRPr="00435B5D">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A05EFF" w:rsidR="00367C05">
      <w:pPr>
        <w:jc w:val="center"/>
      </w:pPr>
      <w:r w:rsidRPr="00435B5D">
        <w:t>U Karlovcu</w:t>
      </w:r>
      <w:r w:rsidR="00233CF9" w:rsidRPr="00435B5D">
        <w:t xml:space="preserve"> </w:t>
      </w:r>
      <w:r w:rsidR="00A05EFF">
        <w:t>28. studenog</w:t>
      </w:r>
      <w:r w:rsidR="006D261E">
        <w:t xml:space="preserve"> 2016</w:t>
      </w:r>
      <w:r w:rsidRPr="00435B5D">
        <w:t>. godine</w:t>
      </w:r>
    </w:p>
    <w:p w:rsidRDefault="00124A83" w:rsidP="00A05EFF" w:rsidR="00124A83" w:rsidRPr="00435B5D">
      <w:pPr>
        <w:jc w:val="center"/>
      </w:pPr>
    </w:p>
    <w:p w:rsidRDefault="00577C3C" w:rsidP="004A35EE" w:rsidR="004A35EE">
      <w:pPr>
        <w:ind w:left="6372"/>
        <w:jc w:val="both"/>
      </w:pPr>
      <w:r w:rsidRPr="00435B5D">
        <w:t xml:space="preserve">         </w:t>
      </w:r>
      <w:r w:rsidR="004A35EE">
        <w:t>Stečajni sudac:</w:t>
      </w:r>
    </w:p>
    <w:p w:rsidRDefault="004A35EE" w:rsidP="004A35EE" w:rsidR="004A35EE">
      <w:pPr>
        <w:jc w:val="both"/>
      </w:pPr>
      <w:r>
        <w:t xml:space="preserve">                                                                                                                Goranka Boljkovac, v.r.</w:t>
      </w:r>
    </w:p>
    <w:p w:rsidRDefault="004A35EE" w:rsidP="004A35EE" w:rsidR="004A35EE">
      <w:pPr>
        <w:jc w:val="both"/>
      </w:pPr>
    </w:p>
    <w:p w:rsidRDefault="004A35EE" w:rsidP="004A35EE" w:rsidR="004A35EE">
      <w:pPr>
        <w:tabs>
          <w:tab w:pos="7250" w:val="left"/>
        </w:tabs>
      </w:pPr>
      <w:r>
        <w:t xml:space="preserve">                                                                                                           Za točnost otpravka-</w:t>
      </w:r>
    </w:p>
    <w:p w:rsidRDefault="004A35EE" w:rsidP="004A35EE" w:rsidR="004A35EE">
      <w:pPr>
        <w:tabs>
          <w:tab w:pos="6420" w:val="left"/>
        </w:tabs>
      </w:pPr>
      <w:r>
        <w:tab/>
        <w:t>ovlašteni službenik:</w:t>
      </w:r>
    </w:p>
    <w:p w:rsidRDefault="004A35EE" w:rsidP="004A35EE" w:rsidR="004A35EE">
      <w:pPr>
        <w:tabs>
          <w:tab w:pos="6420" w:val="left"/>
        </w:tabs>
      </w:pPr>
      <w:r>
        <w:tab/>
        <w:t>Renata Klokočki</w:t>
      </w:r>
    </w:p>
    <w:p w:rsidRDefault="004A35EE" w:rsidP="004A35EE" w:rsidR="004A35EE">
      <w:pPr>
        <w:tabs>
          <w:tab w:pos="6900" w:val="left"/>
        </w:tabs>
      </w:pPr>
    </w:p>
    <w:p w:rsidRDefault="00124A83" w:rsidP="004A35EE" w:rsidR="00124A83" w:rsidRPr="00435B5D">
      <w:pPr>
        <w:ind w:left="6372"/>
        <w:jc w:val="both"/>
      </w:pPr>
    </w:p>
    <w:p w:rsidRDefault="00A05EFF" w:rsidP="00A05EFF" w:rsidR="00A05EFF" w:rsidRPr="007A5897">
      <w:pPr>
        <w:tabs>
          <w:tab w:pos="6900" w:val="left"/>
        </w:tabs>
      </w:pPr>
      <w:r>
        <w:t>Uputa</w:t>
      </w:r>
      <w:r w:rsidRPr="007A5897">
        <w:t xml:space="preserve"> o pravnom lijeku:</w:t>
      </w:r>
      <w:r w:rsidRPr="007A5897">
        <w:tab/>
      </w:r>
    </w:p>
    <w:p w:rsidRDefault="00A05EFF" w:rsidP="00A05EFF" w:rsidR="00A05EFF" w:rsidRPr="007A5897">
      <w:r w:rsidRPr="007A5897">
        <w:t xml:space="preserve">Protiv ovog rješenja dopuštena je žalba </w:t>
      </w:r>
    </w:p>
    <w:p w:rsidRDefault="00A05EFF" w:rsidP="00A05EFF" w:rsidR="00A05EFF" w:rsidRPr="007A5897">
      <w:r w:rsidRPr="007A5897">
        <w:t>u roku od 8 dana, koja se podnosi u tri primjerka,</w:t>
      </w:r>
    </w:p>
    <w:p w:rsidRDefault="00A05EFF" w:rsidP="00A05EFF" w:rsidR="00A05EFF" w:rsidRPr="007A5897">
      <w:r w:rsidRPr="007A5897">
        <w:t>Visokom trgovačkom sudu Republike Hrvatske,</w:t>
      </w:r>
    </w:p>
    <w:p w:rsidRDefault="00A05EFF" w:rsidP="00A05EFF" w:rsidR="00A05EFF" w:rsidRPr="007A5897">
      <w:r w:rsidRPr="007A5897">
        <w:t>putem ovog suda.</w:t>
      </w:r>
    </w:p>
    <w:p w:rsidRDefault="00161B3B" w:rsidP="000B0BA1" w:rsidR="000B0BA1" w:rsidRPr="00435B5D">
      <w:pPr>
        <w:tabs>
          <w:tab w:pos="6900" w:val="left"/>
        </w:tabs>
        <w:jc w:val="both"/>
      </w:pPr>
      <w:r w:rsidRPr="00435B5D">
        <w:tab/>
      </w:r>
    </w:p>
    <w:p w:rsidRDefault="00973C31" w:rsidP="00A05EFF" w:rsidR="00B02635">
      <w:pPr>
        <w:tabs>
          <w:tab w:pos="6900" w:val="left"/>
        </w:tabs>
        <w:jc w:val="both"/>
      </w:pPr>
      <w:r w:rsidRPr="00435B5D">
        <w:tab/>
      </w:r>
    </w:p>
    <w:p w:rsidRDefault="00A05EFF" w:rsidP="00A05EFF" w:rsidR="00A05EFF" w:rsidRPr="00435B5D">
      <w:pPr>
        <w:tabs>
          <w:tab w:pos="6900" w:val="left"/>
        </w:tabs>
        <w:jc w:val="both"/>
      </w:pPr>
    </w:p>
    <w:sectPr w:rsidSect="00A0682A" w:rsidR="00A05EF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35EE">
      <w:rPr>
        <w:rStyle w:val="Brojstranice"/>
        <w:noProof/>
      </w:rPr>
      <w:t>4</w:t>
    </w:r>
    <w:r>
      <w:rPr>
        <w:rStyle w:val="Brojstranice"/>
      </w:rPr>
      <w:fldChar w:fldCharType="end"/>
    </w:r>
  </w:p>
  <w:p w:rsidRDefault="0087685A" w:rsidP="001D2296" w:rsidR="0087685A" w:rsidRPr="003C4E43">
    <w:r>
      <w:t xml:space="preserve">                                                                                                                               </w:t>
    </w:r>
    <w:r w:rsidRPr="003C4E43">
      <w:t>4 St-</w:t>
    </w:r>
    <w:r w:rsidR="009C3B4D">
      <w:t>5284</w:t>
    </w:r>
    <w:r w:rsidR="0049654D">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75BDC"/>
    <w:rsid w:val="00087859"/>
    <w:rsid w:val="000A252B"/>
    <w:rsid w:val="000A7109"/>
    <w:rsid w:val="000B0BA1"/>
    <w:rsid w:val="00123E05"/>
    <w:rsid w:val="00124A83"/>
    <w:rsid w:val="00161B3B"/>
    <w:rsid w:val="00174993"/>
    <w:rsid w:val="001A044D"/>
    <w:rsid w:val="001B52B6"/>
    <w:rsid w:val="001D2296"/>
    <w:rsid w:val="001D564F"/>
    <w:rsid w:val="00233CF9"/>
    <w:rsid w:val="00235A74"/>
    <w:rsid w:val="00270ADC"/>
    <w:rsid w:val="00281A68"/>
    <w:rsid w:val="00293964"/>
    <w:rsid w:val="002944F5"/>
    <w:rsid w:val="002B5B9E"/>
    <w:rsid w:val="002C5A29"/>
    <w:rsid w:val="002D4069"/>
    <w:rsid w:val="002D6432"/>
    <w:rsid w:val="002D7874"/>
    <w:rsid w:val="002F1899"/>
    <w:rsid w:val="00367C05"/>
    <w:rsid w:val="003905DD"/>
    <w:rsid w:val="003B65CF"/>
    <w:rsid w:val="003C4E43"/>
    <w:rsid w:val="00402289"/>
    <w:rsid w:val="0040423C"/>
    <w:rsid w:val="004064D2"/>
    <w:rsid w:val="0043031F"/>
    <w:rsid w:val="0043362B"/>
    <w:rsid w:val="00435B5D"/>
    <w:rsid w:val="0044721B"/>
    <w:rsid w:val="00464572"/>
    <w:rsid w:val="00475324"/>
    <w:rsid w:val="00484CEF"/>
    <w:rsid w:val="0049654D"/>
    <w:rsid w:val="004A35EE"/>
    <w:rsid w:val="004F47B9"/>
    <w:rsid w:val="00501BE5"/>
    <w:rsid w:val="00523E58"/>
    <w:rsid w:val="00554276"/>
    <w:rsid w:val="005740F2"/>
    <w:rsid w:val="00577C3C"/>
    <w:rsid w:val="005C0B29"/>
    <w:rsid w:val="005C0BF6"/>
    <w:rsid w:val="005D1623"/>
    <w:rsid w:val="005D3613"/>
    <w:rsid w:val="005D5F5F"/>
    <w:rsid w:val="005E30AD"/>
    <w:rsid w:val="005E5E29"/>
    <w:rsid w:val="005E67DB"/>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617BE"/>
    <w:rsid w:val="008723F5"/>
    <w:rsid w:val="008728D7"/>
    <w:rsid w:val="0087685A"/>
    <w:rsid w:val="00891667"/>
    <w:rsid w:val="008E42C6"/>
    <w:rsid w:val="00911600"/>
    <w:rsid w:val="009224E9"/>
    <w:rsid w:val="00927F9C"/>
    <w:rsid w:val="00942C83"/>
    <w:rsid w:val="0094639D"/>
    <w:rsid w:val="00964750"/>
    <w:rsid w:val="00971D3D"/>
    <w:rsid w:val="009725DE"/>
    <w:rsid w:val="00973C31"/>
    <w:rsid w:val="009773DD"/>
    <w:rsid w:val="00984644"/>
    <w:rsid w:val="009961DE"/>
    <w:rsid w:val="009A5635"/>
    <w:rsid w:val="009B02EC"/>
    <w:rsid w:val="009B278A"/>
    <w:rsid w:val="009B65F4"/>
    <w:rsid w:val="009C324E"/>
    <w:rsid w:val="009C3B4D"/>
    <w:rsid w:val="009E2615"/>
    <w:rsid w:val="009E4856"/>
    <w:rsid w:val="009F574C"/>
    <w:rsid w:val="00A03732"/>
    <w:rsid w:val="00A05832"/>
    <w:rsid w:val="00A05EFF"/>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137A1"/>
    <w:rsid w:val="00B20B8C"/>
    <w:rsid w:val="00B3296B"/>
    <w:rsid w:val="00B62423"/>
    <w:rsid w:val="00B918B5"/>
    <w:rsid w:val="00B97F98"/>
    <w:rsid w:val="00BA28BC"/>
    <w:rsid w:val="00BB0780"/>
    <w:rsid w:val="00BB7E5E"/>
    <w:rsid w:val="00BF2351"/>
    <w:rsid w:val="00C0014B"/>
    <w:rsid w:val="00C1129F"/>
    <w:rsid w:val="00C12A9F"/>
    <w:rsid w:val="00C15BC1"/>
    <w:rsid w:val="00C27647"/>
    <w:rsid w:val="00C412CA"/>
    <w:rsid w:val="00C50D94"/>
    <w:rsid w:val="00C54748"/>
    <w:rsid w:val="00C629FC"/>
    <w:rsid w:val="00C74029"/>
    <w:rsid w:val="00C74824"/>
    <w:rsid w:val="00C84774"/>
    <w:rsid w:val="00C92655"/>
    <w:rsid w:val="00CC497A"/>
    <w:rsid w:val="00CD702D"/>
    <w:rsid w:val="00CE03D0"/>
    <w:rsid w:val="00CF05EC"/>
    <w:rsid w:val="00D01A15"/>
    <w:rsid w:val="00D01FEB"/>
    <w:rsid w:val="00D50090"/>
    <w:rsid w:val="00D737A9"/>
    <w:rsid w:val="00D862E2"/>
    <w:rsid w:val="00DA2EAC"/>
    <w:rsid w:val="00DC3CE8"/>
    <w:rsid w:val="00DE04E4"/>
    <w:rsid w:val="00DE6E22"/>
    <w:rsid w:val="00DF21C6"/>
    <w:rsid w:val="00DF4CAA"/>
    <w:rsid w:val="00E1788C"/>
    <w:rsid w:val="00E3108C"/>
    <w:rsid w:val="00E33304"/>
    <w:rsid w:val="00E370FF"/>
    <w:rsid w:val="00E42A55"/>
    <w:rsid w:val="00E52636"/>
    <w:rsid w:val="00E57778"/>
    <w:rsid w:val="00E67977"/>
    <w:rsid w:val="00EA4745"/>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E73DD"/>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EA4745"/>
    <w:rPr>
      <w:color w:val="808080"/>
      <w:bdr w:space="0" w:sz="0" w:color="auto" w:val="none"/>
      <w:shd w:fill="auto" w:color="auto" w:val="clear"/>
    </w:rPr>
  </w:style>
  <w:style w:customStyle="true" w:styleId="eSPISCCParagraphDefaultFont" w:type="character">
    <w:name w:val="eSPIS_CC_Paragraph Default Font"/>
    <w:basedOn w:val="Zadanifontodlomka"/>
    <w:rsid w:val="00EA47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4745"/>
    <w:rPr>
      <w:bdr w:space="0" w:sz="0" w:color="auto" w:val="none"/>
      <w:shd w:fill="FFFFCC" w:color="auto" w:val="clear"/>
      <w:lang w:val="hr-HR"/>
    </w:rPr>
  </w:style>
  <w:style w:customStyle="true" w:styleId="PozadinaSvijetloCrvena" w:type="character">
    <w:name w:val="Pozadina_SvijetloCrvena"/>
    <w:basedOn w:val="eSPISCCParagraphDefaultFont"/>
    <w:rsid w:val="00EA47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47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EA4745"/>
    <w:rPr>
      <w:color w:val="808080"/>
      <w:bdr w:color="auto" w:space="0" w:sz="0" w:val="none"/>
      <w:shd w:color="auto" w:fill="auto" w:val="clear"/>
    </w:rPr>
  </w:style>
  <w:style w:customStyle="1" w:styleId="eSPISCCParagraphDefaultFont" w:type="character">
    <w:name w:val="eSPIS_CC_Paragraph Default Font"/>
    <w:basedOn w:val="Zadanifontodlomka"/>
    <w:rsid w:val="00EA47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4745"/>
    <w:rPr>
      <w:bdr w:color="auto" w:space="0" w:sz="0" w:val="none"/>
      <w:shd w:color="auto" w:fill="FFFFCC" w:val="clear"/>
      <w:lang w:val="hr-HR"/>
    </w:rPr>
  </w:style>
  <w:style w:customStyle="1" w:styleId="PozadinaSvijetloCrvena" w:type="character">
    <w:name w:val="Pozadina_SvijetloCrvena"/>
    <w:basedOn w:val="eSPISCCParagraphDefaultFont"/>
    <w:rsid w:val="00EA47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47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623279">
      <w:bodyDiv w:val="true"/>
      <w:marLeft w:val="0"/>
      <w:marRight w:val="0"/>
      <w:marTop w:val="0"/>
      <w:marBottom w:val="0"/>
      <w:divBdr>
        <w:top w:space="0" w:sz="0" w:color="auto" w:val="none"/>
        <w:left w:space="0" w:sz="0" w:color="auto" w:val="none"/>
        <w:bottom w:space="0" w:sz="0" w:color="auto" w:val="none"/>
        <w:right w:space="0" w:sz="0" w:color="auto" w:val="none"/>
      </w:divBdr>
    </w:div>
    <w:div w:id="5212894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540388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5284</izvorni_sadrzaj>
    <derivirana_varijabla naziv="DomainObject.Predmet.Broj_1">5284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2016.</izvorni_sadrzaj>
    <derivirana_varijabla naziv="DomainObject.Predmet.DatumOsnivanja_1">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St-5284/2016</izvorni_sadrzaj>
    <derivirana_varijabla naziv="DomainObject.Predmet.OznakaBroj_1">St-5284/2016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PAVIČIĆ GRUPA d.o.o.</izvorni_sadrzaj>
    <derivirana_varijabla naziv="DomainObject.Predmet.ProtustrankaFormated_1">  PAVIČIĆ GRUPA d.o.o.</derivirana_varijabla>
  </DomainObject.Predmet.ProtustrankaFormated>
  <DomainObject.Predmet.ProtustrankaFormatedOIB>
    <izvorni_sadrzaj>  PAVIČIĆ GRUPA d.o.o., OIB 97812663016</izvorni_sadrzaj>
    <derivirana_varijabla naziv="DomainObject.Predmet.ProtustrankaFormatedOIB_1">  PAVIČIĆ GRUPA d.o.o., OIB 97812663016</derivirana_varijabla>
  </DomainObject.Predmet.ProtustrankaFormatedOIB>
  <DomainObject.Predmet.ProtustrankaFormatedWithAdress>
    <izvorni_sadrzaj> PAVIČIĆ GRUPA d.o.o., Viktora Kovačića 3, 10000 Zagreb</izvorni_sadrzaj>
    <derivirana_varijabla naziv="DomainObject.Predmet.ProtustrankaFormatedWithAdress_1"> PAVIČIĆ GRUPA d.o.o., Viktora Kovačića 3, 10000 Zagreb</derivirana_varijabla>
  </DomainObject.Predmet.ProtustrankaFormatedWithAdress>
  <DomainObject.Predmet.ProtustrankaFormatedWithAdressOIB>
    <izvorni_sadrzaj> PAVIČIĆ GRUPA d.o.o., OIB 97812663016, Viktora Kovačića 3, 10000 Zagreb</izvorni_sadrzaj>
    <derivirana_varijabla naziv="DomainObject.Predmet.ProtustrankaFormatedWithAdressOIB_1"> PAVIČIĆ GRUPA d.o.o., OIB 97812663016, Viktora Kovačića 3, 10000 Zagreb</derivirana_varijabla>
  </DomainObject.Predmet.ProtustrankaFormatedWithAdressOIB>
  <DomainObject.Predmet.ProtustrankaWithAdress>
    <izvorni_sadrzaj>PAVIČIĆ GRUPA d.o.o. Viktora Kovačića 3, 10000 Zagreb</izvorni_sadrzaj>
    <derivirana_varijabla naziv="DomainObject.Predmet.ProtustrankaWithAdress_1">PAVIČIĆ GRUPA d.o.o. Viktora Kovačića 3, 10000 Zagreb</derivirana_varijabla>
  </DomainObject.Predmet.ProtustrankaWithAdress>
  <DomainObject.Predmet.ProtustrankaWithAdressOIB>
    <izvorni_sadrzaj>PAVIČIĆ GRUPA d.o.o., OIB 97812663016, Viktora Kovačića 3, 10000 Zagreb</izvorni_sadrzaj>
    <derivirana_varijabla naziv="DomainObject.Predmet.ProtustrankaWithAdressOIB_1">PAVIČIĆ GRUPA d.o.o., OIB 97812663016, Viktora Kovačića 3, 10000 Zagreb</derivirana_varijabla>
  </DomainObject.Predmet.ProtustrankaWithAdressOIB>
  <DomainObject.Predmet.ProtustrankaNazivFormated>
    <izvorni_sadrzaj>PAVIČIĆ GRUPA d.o.o.</izvorni_sadrzaj>
    <derivirana_varijabla naziv="DomainObject.Predmet.ProtustrankaNazivFormated_1">PAVIČIĆ GRUPA d.o.o.</derivirana_varijabla>
  </DomainObject.Predmet.ProtustrankaNazivFormated>
  <DomainObject.Predmet.ProtustrankaNazivFormatedOIB>
    <izvorni_sadrzaj>PAVIČIĆ GRUPA d.o.o., OIB 97812663016</izvorni_sadrzaj>
    <derivirana_varijabla naziv="DomainObject.Predmet.ProtustrankaNazivFormatedOIB_1">PAVIČIĆ GRUPA d.o.o., OIB 97812663016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izvorni_sadrzaj>
    <derivirana_varijabla naziv="DomainObject.Predmet.StrankaFormated_1">  FINA Regionalni centar Zagreb; POREZNA UPRAVA, PODRUČNI URED ZAGREB</derivirana_varijabla>
  </DomainObject.Predmet.StrankaFormated>
  <DomainObject.Predmet.StrankaFormatedOIB>
    <izvorni_sadrzaj>  FINA Regionalni centar Zagreb, OIB 85821130368; POREZNA UPRAVA, PODRUČNI URED ZAGREB</izvorni_sadrzaj>
    <derivirana_varijabla naziv="DomainObject.Predmet.StrankaFormatedOIB_1">  FINA Regionalni centar Zagreb, OIB 85821130368; POREZNA UPRAVA, PODRUČNI URED ZAGREB</derivirana_varijabla>
  </DomainObject.Predmet.StrankaFormatedOIB>
  <DomainObject.Predmet.StrankaFormatedWithAdress>
    <izvorni_sadrzaj> FINA Regionalni centar Zagreb, Trg svibanjskih žrtava 1995. 1, 10000 Zagreb; POREZNA UPRAVA, PODRUČNI URED ZAGREB</izvorni_sadrzaj>
    <derivirana_varijabla naziv="DomainObject.Predmet.StrankaFormatedWithAdress_1"> FINA Regionalni centar Zagreb, Trg svibanjskih žrtava 1995. 1, 10000 Zagreb; POREZNA UPRAVA, PODRUČNI URED ZAGREB</derivirana_varijabla>
  </DomainObject.Predmet.StrankaFormatedWithAdress>
  <DomainObject.Predmet.StrankaFormatedWithAdressOIB>
    <izvorni_sadrzaj> FINA Regionalni centar Zagreb, OIB 85821130368, Trg svibanjskih žrtava 1995. 1, 10000 Zagreb; POREZNA UPRAVA, PODRUČNI URED ZAGREB</izvorni_sadrzaj>
    <derivirana_varijabla naziv="DomainObject.Predmet.StrankaFormatedWithAdressOIB_1"> FINA Regionalni centar Zagreb, OIB 85821130368, Trg svibanjskih žrtava 1995. 1, 10000 Zagreb; POREZNA UPRAVA, PODRUČNI URED ZAGREB</derivirana_varijabla>
  </DomainObject.Predmet.StrankaFormatedWithAdressOIB>
  <DomainObject.Predmet.StrankaWithAdress>
    <izvorni_sadrzaj>FINA Regionalni centar Zagreb Trg svibanjskih žrtava 1995. 1,10000 Zagreb,POREZNA UPRAVA, PODRUČNI URED ZAGREB </izvorni_sadrzaj>
    <derivirana_varijabla naziv="DomainObject.Predmet.StrankaWithAdress_1">FINA Regionalni centar Zagreb Trg svibanjskih žrtava 1995. 1,10000 Zagreb,POREZNA UPRAVA, PODRUČNI URED ZAGREB </derivirana_varijabla>
  </DomainObject.Predmet.StrankaWithAdress>
  <DomainObject.Predmet.StrankaWithAdressOIB>
    <izvorni_sadrzaj>FINA Regionalni centar Zagreb, OIB 85821130368, Trg svibanjskih žrtava 1995. 1,10000 Zagreb,POREZNA UPRAVA, PODRUČNI URED ZAGREB</izvorni_sadrzaj>
    <derivirana_varijabla naziv="DomainObject.Predmet.StrankaWithAdressOIB_1">FINA Regionalni centar Zagreb, OIB 85821130368, Trg svibanjskih žrtava 1995. 1,10000 Zagreb,POREZNA UPRAVA, PODRUČNI URED ZAGREB</derivirana_varijabla>
  </DomainObject.Predmet.StrankaWithAdressOIB>
  <DomainObject.Predmet.StrankaNazivFormated>
    <izvorni_sadrzaj>FINA Regionalni centar Zagreb,POREZNA UPRAVA, PODRUČNI URED ZAGREB</izvorni_sadrzaj>
    <derivirana_varijabla naziv="DomainObject.Predmet.StrankaNazivFormated_1">FINA Regionalni centar Zagreb,POREZNA UPRAVA, PODRUČNI URED ZAGREB</derivirana_varijabla>
  </DomainObject.Predmet.StrankaNazivFormated>
  <DomainObject.Predmet.StrankaNazivFormatedOIB>
    <izvorni_sadrzaj>FINA Regionalni centar Zagreb, OIB 85821130368,POREZNA UPRAVA, PODRUČNI URED ZAGREB</izvorni_sadrzaj>
    <derivirana_varijabla naziv="DomainObject.Predmet.StrankaNazivFormatedOIB_1">FINA Regionalni centar Zagreb, OIB 85821130368,POREZNA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zvorni_sadrzaj>
    <derivirana_varijabla naziv="DomainObject.Predmet.StrankaListFormated_1">
      <item>FINA Regionalni centar Zagreb</item>
      <item>POREZNA UPRAVA, PODRUČNI URED ZAGREB</item>
    </derivirana_varijabla>
  </DomainObject.Predmet.StrankaListFormated>
  <DomainObject.Predmet.StrankaListFormatedOIB>
    <izvorni_sadrzaj>
      <item>FINA Regionalni centar Zagreb, OIB 85821130368</item>
      <item>POREZNA UPRAVA, PODRUČNI URED ZAGREB</item>
    </izvorni_sadrzaj>
    <derivirana_varijabla naziv="DomainObject.Predmet.StrankaListFormatedOIB_1">
      <item>FINA Regionalni centar Zagreb, OIB 85821130368</item>
      <item>POREZNA UPRAVA, PODRUČNI URED ZAGREB</item>
    </derivirana_varijabla>
  </DomainObject.Predmet.StrankaListFormatedOIB>
  <DomainObject.Predmet.StrankaListFormatedWithAdress>
    <izvorni_sadrzaj>
      <item>FINA Regionalni centar Zagreb, Trg svibanjskih žrtava 1995. 1, 10000 Zagreb</item>
      <item>POREZNA UPRAVA, PODRUČNI URED ZAGREB</item>
    </izvorni_sadrzaj>
    <derivirana_varijabla naziv="DomainObject.Predmet.StrankaListFormatedWithAdress_1">
      <item>FINA Regionalni centar Zagreb, Trg svibanjskih žrtava 1995. 1, 10000 Zagreb</item>
      <item>POREZNA UPRAVA, PODRUČNI URED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zvorni_sadrzaj>
    <derivirana_varijabla naziv="DomainObject.Predmet.StrankaListFormatedWithAdressOIB_1">
      <item>FINA Regionalni centar Zagreb, OIB 85821130368, Trg svibanjskih žrtava 1995. 1, 10000 Zagreb</item>
      <item>POREZNA UPRAVA, PODRUČNI URED ZAGREB</item>
    </derivirana_varijabla>
  </DomainObject.Predmet.StrankaListFormatedWithAdressOIB>
  <DomainObject.Predmet.StrankaListNazivFormated>
    <izvorni_sadrzaj>
      <item>FINA Regionalni centar Zagreb</item>
      <item>POREZNA UPRAVA, PODRUČNI URED ZAGREB</item>
    </izvorni_sadrzaj>
    <derivirana_varijabla naziv="DomainObject.Predmet.StrankaListNazivFormated_1">
      <item>FINA Regionalni centar Zagreb</item>
      <item>POREZNA UPRAVA, PODRUČNI URED ZAGREB</item>
    </derivirana_varijabla>
  </DomainObject.Predmet.StrankaListNazivFormated>
  <DomainObject.Predmet.StrankaListNazivFormatedOIB>
    <izvorni_sadrzaj>
      <item>FINA Regionalni centar Zagreb, OIB 85821130368</item>
      <item>POREZNA UPRAVA, PODRUČNI URED ZAGREB</item>
    </izvorni_sadrzaj>
    <derivirana_varijabla naziv="DomainObject.Predmet.StrankaListNazivFormatedOIB_1">
      <item>FINA Regionalni centar Zagreb, OIB 85821130368</item>
      <item>POREZNA UPRAVA, PODRUČNI URED ZAGREB</item>
    </derivirana_varijabla>
  </DomainObject.Predmet.StrankaListNazivFormatedOIB>
  <DomainObject.Predmet.ProtuStrankaListFormated>
    <izvorni_sadrzaj>
      <item>PAVIČIĆ GRUPA d.o.o.</item>
    </izvorni_sadrzaj>
    <derivirana_varijabla naziv="DomainObject.Predmet.ProtuStrankaListFormated_1">
      <item>PAVIČIĆ GRUPA d.o.o.</item>
    </derivirana_varijabla>
  </DomainObject.Predmet.ProtuStrankaListFormated>
  <DomainObject.Predmet.ProtuStrankaListFormatedOIB>
    <izvorni_sadrzaj>
      <item>PAVIČIĆ GRUPA d.o.o., OIB 97812663016</item>
    </izvorni_sadrzaj>
    <derivirana_varijabla naziv="DomainObject.Predmet.ProtuStrankaListFormatedOIB_1">
      <item>PAVIČIĆ GRUPA d.o.o., OIB 97812663016</item>
    </derivirana_varijabla>
  </DomainObject.Predmet.ProtuStrankaListFormatedOIB>
  <DomainObject.Predmet.ProtuStrankaListFormatedWithAdress>
    <izvorni_sadrzaj>
      <item>PAVIČIĆ GRUPA d.o.o., Viktora Kovačića 3, 10000 Zagreb</item>
    </izvorni_sadrzaj>
    <derivirana_varijabla naziv="DomainObject.Predmet.ProtuStrankaListFormatedWithAdress_1">
      <item>PAVIČIĆ GRUPA d.o.o., Viktora Kovačića 3, 10000 Zagreb</item>
    </derivirana_varijabla>
  </DomainObject.Predmet.ProtuStrankaListFormatedWithAdress>
  <DomainObject.Predmet.ProtuStrankaListFormatedWithAdressOIB>
    <izvorni_sadrzaj>
      <item>PAVIČIĆ GRUPA d.o.o., OIB 97812663016, Viktora Kovačića 3, 10000 Zagreb</item>
    </izvorni_sadrzaj>
    <derivirana_varijabla naziv="DomainObject.Predmet.ProtuStrankaListFormatedWithAdressOIB_1">
      <item>PAVIČIĆ GRUPA d.o.o., OIB 97812663016, Viktora Kovačića 3, 10000 Zagreb</item>
    </derivirana_varijabla>
  </DomainObject.Predmet.ProtuStrankaListFormatedWithAdressOIB>
  <DomainObject.Predmet.ProtuStrankaListNazivFormated>
    <izvorni_sadrzaj>
      <item>PAVIČIĆ GRUPA d.o.o.</item>
    </izvorni_sadrzaj>
    <derivirana_varijabla naziv="DomainObject.Predmet.ProtuStrankaListNazivFormated_1">
      <item>PAVIČIĆ GRUPA d.o.o.</item>
    </derivirana_varijabla>
  </DomainObject.Predmet.ProtuStrankaListNazivFormated>
  <DomainObject.Predmet.ProtuStrankaListNazivFormatedOIB>
    <izvorni_sadrzaj>
      <item>PAVIČIĆ GRUPA d.o.o., OIB 97812663016</item>
    </izvorni_sadrzaj>
    <derivirana_varijabla naziv="DomainObject.Predmet.ProtuStrankaListNazivFormatedOIB_1">
      <item>PAVIČIĆ GRUPA d.o.o., OIB 97812663016</item>
    </derivirana_varijabla>
  </DomainObject.Predmet.ProtuStrankaListNazivFormatedOIB>
  <DomainObject.Predmet.OstaliListFormated>
    <izvorni_sadrzaj>
      <item>Josip Pavičić</item>
      <item>ŽUPANIJSKO DRŽAVNO ODVJETNIŠTVO U ZAGREBU</item>
    </izvorni_sadrzaj>
    <derivirana_varijabla naziv="DomainObject.Predmet.OstaliListFormated_1">
      <item>Josip Pavičić</item>
      <item>ŽUPANIJSKO DRŽAVNO ODVJETNIŠTVO U ZAGREBU</item>
    </derivirana_varijabla>
  </DomainObject.Predmet.OstaliListFormated>
  <DomainObject.Predmet.OstaliListFormatedOIB>
    <izvorni_sadrzaj>
      <item>Josip Pavičić</item>
      <item>ŽUPANIJSKO DRŽAVNO ODVJETNIŠTVO U ZAGREBU</item>
    </izvorni_sadrzaj>
    <derivirana_varijabla naziv="DomainObject.Predmet.OstaliListFormatedOIB_1">
      <item>Josip Pavičić</item>
      <item>ŽUPANIJSKO DRŽAVNO ODVJETNIŠTVO U ZAGREBU</item>
    </derivirana_varijabla>
  </DomainObject.Predmet.OstaliListFormatedOIB>
  <DomainObject.Predmet.OstaliListFormatedWithAdress>
    <izvorni_sadrzaj>
      <item>Josip Pavičić, Grada Chicaga 2, 10000 Zagreb</item>
      <item>ŽUPANIJSKO DRŽAVNO ODVJETNIŠTVO U ZAGREBU, Savska cesta 41, 10000 Zagreb</item>
    </izvorni_sadrzaj>
    <derivirana_varijabla naziv="DomainObject.Predmet.OstaliListFormatedWithAdress_1">
      <item>Josip Pavičić, Grada Chicaga 2, 10000 Zagreb</item>
      <item>ŽUPANIJSKO DRŽAVNO ODVJETNIŠTVO U ZAGREBU, Savska cesta 41, 10000 Zagreb</item>
    </derivirana_varijabla>
  </DomainObject.Predmet.OstaliListFormatedWithAdress>
  <DomainObject.Predmet.OstaliListFormatedWithAdressOIB>
    <izvorni_sadrzaj>
      <item>Josip Pavičić, Grada Chicaga 2, 10000 Zagreb</item>
      <item>ŽUPANIJSKO DRŽAVNO ODVJETNIŠTVO U ZAGREBU, Savska cesta 41, 10000 Zagreb</item>
    </izvorni_sadrzaj>
    <derivirana_varijabla naziv="DomainObject.Predmet.OstaliListFormatedWithAdressOIB_1">
      <item>Josip Pavičić, Grada Chicaga 2, 10000 Zagreb</item>
      <item>ŽUPANIJSKO DRŽAVNO ODVJETNIŠTVO U ZAGREBU, Savska cesta 41, 10000 Zagreb</item>
    </derivirana_varijabla>
  </DomainObject.Predmet.OstaliListFormatedWithAdressOIB>
  <DomainObject.Predmet.OstaliListNazivFormated>
    <izvorni_sadrzaj>
      <item>Josip Pavičić</item>
      <item>ŽUPANIJSKO DRŽAVNO ODVJETNIŠTVO U ZAGREBU</item>
    </izvorni_sadrzaj>
    <derivirana_varijabla naziv="DomainObject.Predmet.OstaliListNazivFormated_1">
      <item>Josip Pavičić</item>
      <item>ŽUPANIJSKO DRŽAVNO ODVJETNIŠTVO U ZAGREBU</item>
    </derivirana_varijabla>
  </DomainObject.Predmet.OstaliListNazivFormated>
  <DomainObject.Predmet.OstaliListNazivFormatedOIB>
    <izvorni_sadrzaj>
      <item>Josip Pavičić</item>
      <item>ŽUPANIJSKO DRŽAVNO ODVJETNIŠTVO U ZAGREBU</item>
    </izvorni_sadrzaj>
    <derivirana_varijabla naziv="DomainObject.Predmet.OstaliListNazivFormatedOIB_1">
      <item>Josip Pavičić</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PAVIČIĆ GRUPA d.o.o.</izvorni_sadrzaj>
    <derivirana_varijabla naziv="DomainObject.Predmet.ProtustrankaIDrugi_1">PAVIČIĆ GRUPA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PAVIČIĆ GRUPA d.o.o., OIB 97812663016, Viktora Kovačića 3, 10000 Zagreb</izvorni_sadrzaj>
    <derivirana_varijabla naziv="DomainObject.Predmet.ProtustrankaIDrugiAdressOIB_1">PAVIČIĆ GRUPA d.o.o., OIB 97812663016, Viktora Kovačića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PAVIČIĆ GRUPA d.o.o.</item>
      <item>FINA Regionalni centar Zagreb</item>
      <item>POREZNA UPRAVA, PODRUČNI URED ZAGREB</item>
      <item>Josip Pavičić</item>
      <item>ŽUPANIJSKO DRŽAVNO ODVJETNIŠTVO U ZAGREBU</item>
    </izvorni_sadrzaj>
    <derivirana_varijabla naziv="DomainObject.Predmet.SudioniciListNaziv_1">
      <item>PAVIČIĆ GRUPA d.o.o.</item>
      <item>FINA Regionalni centar Zagreb</item>
      <item>POREZNA UPRAVA, PODRUČNI URED ZAGREB</item>
      <item>Josip Pavičić</item>
      <item>ŽUPANIJSKO DRŽAVNO ODVJETNIŠTVO U ZAGREBU</item>
    </derivirana_varijabla>
  </DomainObject.Predmet.SudioniciListNaziv>
  <DomainObject.Predmet.SudioniciListAdressOIB>
    <izvorni_sadrzaj>
      <item>PAVIČIĆ GRUPA d.o.o., OIB 97812663016, Viktora Kovačića 3,10000 Zagreb</item>
      <item>FINA Regionalni centar Zagreb, OIB 85821130368, Trg svibanjskih žrtava 1995. 1,10000 Zagreb</item>
      <item>POREZNA UPRAVA, PODRUČNI URED ZAGREB</item>
      <item>Josip Pavičić, Grada Chicaga 2,10000 Zagreb</item>
      <item>ŽUPANIJSKO DRŽAVNO ODVJETNIŠTVO U ZAGREBU, Savska cesta 41,10000 Zagreb</item>
    </izvorni_sadrzaj>
    <derivirana_varijabla naziv="DomainObject.Predmet.SudioniciListAdressOIB_1">
      <item>PAVIČIĆ GRUPA d.o.o., OIB 97812663016, Viktora Kovačića 3,10000 Zagreb</item>
      <item>FINA Regionalni centar Zagreb, OIB 85821130368, Trg svibanjskih žrtava 1995. 1,10000 Zagreb</item>
      <item>POREZNA UPRAVA, PODRUČNI URED ZAGREB</item>
      <item>Josip Pavičić, Grada Chicaga 2,10000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97812663016</item>
      <item>, OIB 85821130368</item>
      <item>, OIB null</item>
      <item>, OIB null</item>
      <item>, OIB null</item>
    </izvorni_sadrzaj>
    <derivirana_varijabla naziv="DomainObject.Predmet.SudioniciListNazivOIB_1">
      <item>, OIB 97812663016</item>
      <item>, OIB 85821130368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1411</properties:Words>
  <properties:Characters>7879</properties:Characters>
  <properties:Lines>158</properties:Lines>
  <properties:Paragraphs>37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2016-11-28T11:24:00Z</dcterms:created>
  <dc:creator>Korisnik</dc:creator>
  <cp:lastModifiedBy>Goranka Boljkovac</cp:lastModifiedBy>
  <cp:lastPrinted>2016-11-28T12:13:00Z</cp:lastPrinted>
  <dcterms:modified xmlns:xsi="http://www.w3.org/2001/XMLSchema-instance" xsi:type="dcterms:W3CDTF">2016-11-28T12:36:00Z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