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ec3b1" w14:paraId="3bec3b1" w:rsidRDefault="00D574B1" w:rsidP="00A167C6" w:rsidR="00D574B1">
      <w:pPr>
        <w:pStyle w:val="Bezproreda"/>
        <w15:collapsed w:val="false"/>
      </w:pPr>
      <w:bookmarkStart w:name="_GoBack" w:id="0"/>
      <w:bookmarkEnd w:id="0"/>
    </w:p>
    <w:p w:rsidRDefault="00D574B1" w:rsidP="00A167C6" w:rsidR="00D574B1">
      <w:pPr>
        <w:pStyle w:val="Bezproreda"/>
      </w:pPr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73170A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St-2140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dužnikom,</w:t>
      </w:r>
      <w:r w:rsidR="0073170A" w:rsidRPr="0073170A">
        <w:t xml:space="preserve"> L.M.ALBRA d.o.o.</w:t>
      </w:r>
      <w:r w:rsidR="0073170A">
        <w:t xml:space="preserve"> OIB:</w:t>
      </w:r>
      <w:r>
        <w:t xml:space="preserve"> </w:t>
      </w:r>
      <w:r w:rsidR="0073170A" w:rsidRPr="0073170A">
        <w:t>93865043114</w:t>
      </w:r>
      <w:r w:rsidR="0073170A">
        <w:t xml:space="preserve">, MBS: </w:t>
      </w:r>
      <w:r w:rsidR="0073170A" w:rsidRPr="0073170A">
        <w:t>080422948</w:t>
      </w:r>
      <w:r w:rsidR="0073170A">
        <w:t xml:space="preserve"> iz Gornje Stubice, Sveti Matej 9 dana 05</w:t>
      </w:r>
      <w:r w:rsidR="00A167C6">
        <w:t>. studenog</w:t>
      </w:r>
      <w:r w:rsidR="00DF43CB">
        <w:t xml:space="preserve"> 2015.godine</w:t>
      </w:r>
    </w:p>
    <w:p w:rsidRDefault="0073170A" w:rsidP="0092290B" w:rsidR="0073170A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 xml:space="preserve">Poziva se HRVATSKI ZAVOD ZA MIROVINSKO OSIGURANJE, Zagreb, Trpimirova  4, dostaviti sudu pozivom na gornji broj spisa, podatke o zaposlenim osobama kod dužnika </w:t>
      </w:r>
      <w:r w:rsidR="009E044A">
        <w:t xml:space="preserve"> </w:t>
      </w:r>
      <w:r w:rsidR="0073170A" w:rsidRPr="0073170A">
        <w:t>L.M.ALBRA d.o.o. OIB: 93865043114, MBS: 080422948 iz Gornje Stubice, Sveti Matej 9</w:t>
      </w:r>
      <w:r w:rsidR="009E044A" w:rsidRPr="009E044A">
        <w:t xml:space="preserve"> </w:t>
      </w:r>
      <w:r w:rsidR="009E044A">
        <w:t>i</w:t>
      </w:r>
      <w:r>
        <w:t xml:space="preserve">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9E044A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73170A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9E044A">
        <w:t xml:space="preserve"> </w:t>
      </w:r>
      <w:r w:rsidR="009E044A" w:rsidRPr="009E044A">
        <w:t>705 d.o.o. OIB: 646894397999</w:t>
      </w:r>
      <w:r w:rsidR="00ED479B">
        <w:t>, MBS: 080701330</w:t>
      </w:r>
      <w:r w:rsidR="009E044A" w:rsidRPr="009E044A">
        <w:t xml:space="preserve">  iz Zagreba, Jazbina 56</w:t>
      </w:r>
      <w:r w:rsidR="009E044A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73170A" w:rsidP="00A167C6" w:rsidR="00EC159D">
      <w:pPr>
        <w:pStyle w:val="Bezproreda"/>
        <w:jc w:val="center"/>
      </w:pPr>
      <w:r>
        <w:t>U Zagrebu 05</w:t>
      </w:r>
      <w:r w:rsidR="00A167C6">
        <w:t>. studenog</w:t>
      </w:r>
      <w:r w:rsidR="00EC159D">
        <w:t xml:space="preserve"> 2015.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92290B" w:rsidP="00A167C6" w:rsidR="0092290B">
      <w:pPr>
        <w:pStyle w:val="Bezproreda"/>
      </w:pPr>
    </w:p>
    <w:p w:rsidRDefault="0092290B" w:rsidP="00A167C6" w:rsidR="0092290B">
      <w:pPr>
        <w:pStyle w:val="Bezproreda"/>
      </w:pP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65E7F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73170A">
          <w:t>70.St-2140</w:t>
        </w:r>
        <w:r>
          <w:t>-2015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65E7F"/>
    <w:rsid w:val="001E0EC2"/>
    <w:rsid w:val="00584941"/>
    <w:rsid w:val="006E1039"/>
    <w:rsid w:val="0073170A"/>
    <w:rsid w:val="00814220"/>
    <w:rsid w:val="0092290B"/>
    <w:rsid w:val="009E044A"/>
    <w:rsid w:val="00A167C6"/>
    <w:rsid w:val="00D574B1"/>
    <w:rsid w:val="00DF43CB"/>
    <w:rsid w:val="00EA044C"/>
    <w:rsid w:val="00EC159D"/>
    <w:rsid w:val="00ED4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165E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5E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5E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5E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5E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165E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5E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5E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5E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5E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2140</izvorni_sadrzaj>
    <derivirana_varijabla naziv="DomainObject.Predmet.Broj_1">2140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St-2140/2015</izvorni_sadrzaj>
    <derivirana_varijabla naziv="DomainObject.Predmet.OznakaBroj_1">St-2140/2015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L.M.ALBRA d.o.o.</izvorni_sadrzaj>
    <derivirana_varijabla naziv="DomainObject.Predmet.ProtustrankaFormated_1">  L.M.ALBRA d.o.o.</derivirana_varijabla>
  </DomainObject.Predmet.ProtustrankaFormated>
  <DomainObject.Predmet.ProtustrankaFormatedOIB>
    <izvorni_sadrzaj>  L.M.ALBRA d.o.o., OIB 93865043114</izvorni_sadrzaj>
    <derivirana_varijabla naziv="DomainObject.Predmet.ProtustrankaFormatedOIB_1">  L.M.ALBRA d.o.o., OIB 93865043114</derivirana_varijabla>
  </DomainObject.Predmet.ProtustrankaFormatedOIB>
  <DomainObject.Predmet.ProtustrankaFormatedWithAdress>
    <izvorni_sadrzaj> L.M.ALBRA d.o.o., Sveti Matej 9, 49240 Gornja Stubica</izvorni_sadrzaj>
    <derivirana_varijabla naziv="DomainObject.Predmet.ProtustrankaFormatedWithAdress_1"> L.M.ALBRA d.o.o., Sveti Matej 9, 49240 Gornja Stubica</derivirana_varijabla>
  </DomainObject.Predmet.ProtustrankaFormatedWithAdress>
  <DomainObject.Predmet.ProtustrankaFormatedWithAdressOIB>
    <izvorni_sadrzaj> L.M.ALBRA d.o.o., OIB 93865043114, Sveti Matej 9, 49240 Gornja Stubica</izvorni_sadrzaj>
    <derivirana_varijabla naziv="DomainObject.Predmet.ProtustrankaFormatedWithAdressOIB_1"> L.M.ALBRA d.o.o., OIB 93865043114, Sveti Matej 9, 49240 Gornja Stubica</derivirana_varijabla>
  </DomainObject.Predmet.ProtustrankaFormatedWithAdressOIB>
  <DomainObject.Predmet.ProtustrankaWithAdress>
    <izvorni_sadrzaj>L.M.ALBRA d.o.o. Sveti Matej 9, 49240 Gornja Stubica</izvorni_sadrzaj>
    <derivirana_varijabla naziv="DomainObject.Predmet.ProtustrankaWithAdress_1">L.M.ALBRA d.o.o. Sveti Matej 9, 49240 Gornja Stubica</derivirana_varijabla>
  </DomainObject.Predmet.ProtustrankaWithAdress>
  <DomainObject.Predmet.ProtustrankaWithAdressOIB>
    <izvorni_sadrzaj>L.M.ALBRA d.o.o., OIB 93865043114, Sveti Matej 9, 49240 Gornja Stubica</izvorni_sadrzaj>
    <derivirana_varijabla naziv="DomainObject.Predmet.ProtustrankaWithAdressOIB_1">L.M.ALBRA d.o.o., OIB 93865043114, Sveti Matej 9, 49240 Gornja Stubica</derivirana_varijabla>
  </DomainObject.Predmet.ProtustrankaWithAdressOIB>
  <DomainObject.Predmet.ProtustrankaNazivFormated>
    <izvorni_sadrzaj>L.M.ALBRA d.o.o.</izvorni_sadrzaj>
    <derivirana_varijabla naziv="DomainObject.Predmet.ProtustrankaNazivFormated_1">L.M.ALBRA d.o.o.</derivirana_varijabla>
  </DomainObject.Predmet.ProtustrankaNazivFormated>
  <DomainObject.Predmet.ProtustrankaNazivFormatedOIB>
    <izvorni_sadrzaj>L.M.ALBRA d.o.o., OIB 93865043114</izvorni_sadrzaj>
    <derivirana_varijabla naziv="DomainObject.Predmet.ProtustrankaNazivFormatedOIB_1">L.M.ALBRA d.o.o., OIB 93865043114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L.M.ALBRA d.o.o.</item>
    </izvorni_sadrzaj>
    <derivirana_varijabla naziv="DomainObject.Predmet.ProtuStrankaListFormated_1">
      <item>L.M.ALBRA d.o.o.</item>
    </derivirana_varijabla>
  </DomainObject.Predmet.ProtuStrankaListFormated>
  <DomainObject.Predmet.ProtuStrankaListFormatedOIB>
    <izvorni_sadrzaj>
      <item>L.M.ALBRA d.o.o., OIB 93865043114</item>
    </izvorni_sadrzaj>
    <derivirana_varijabla naziv="DomainObject.Predmet.ProtuStrankaListFormatedOIB_1">
      <item>L.M.ALBRA d.o.o., OIB 93865043114</item>
    </derivirana_varijabla>
  </DomainObject.Predmet.ProtuStrankaListFormatedOIB>
  <DomainObject.Predmet.ProtuStrankaListFormatedWithAdress>
    <izvorni_sadrzaj>
      <item>L.M.ALBRA d.o.o., Sveti Matej 9, 49240 Gornja Stubica</item>
    </izvorni_sadrzaj>
    <derivirana_varijabla naziv="DomainObject.Predmet.ProtuStrankaListFormatedWithAdress_1">
      <item>L.M.ALBRA d.o.o., Sveti Matej 9, 49240 Gornja Stubica</item>
    </derivirana_varijabla>
  </DomainObject.Predmet.ProtuStrankaListFormatedWithAdress>
  <DomainObject.Predmet.ProtuStrankaListFormatedWithAdressOIB>
    <izvorni_sadrzaj>
      <item>L.M.ALBRA d.o.o., OIB 93865043114, Sveti Matej 9, 49240 Gornja Stubica</item>
    </izvorni_sadrzaj>
    <derivirana_varijabla naziv="DomainObject.Predmet.ProtuStrankaListFormatedWithAdressOIB_1">
      <item>L.M.ALBRA d.o.o., OIB 93865043114, Sveti Matej 9, 49240 Gornja Stubica</item>
    </derivirana_varijabla>
  </DomainObject.Predmet.ProtuStrankaListFormatedWithAdressOIB>
  <DomainObject.Predmet.ProtuStrankaListNazivFormated>
    <izvorni_sadrzaj>
      <item>L.M.ALBRA d.o.o.</item>
    </izvorni_sadrzaj>
    <derivirana_varijabla naziv="DomainObject.Predmet.ProtuStrankaListNazivFormated_1">
      <item>L.M.ALBRA d.o.o.</item>
    </derivirana_varijabla>
  </DomainObject.Predmet.ProtuStrankaListNazivFormated>
  <DomainObject.Predmet.ProtuStrankaListNazivFormatedOIB>
    <izvorni_sadrzaj>
      <item>L.M.ALBRA d.o.o., OIB 93865043114</item>
    </izvorni_sadrzaj>
    <derivirana_varijabla naziv="DomainObject.Predmet.ProtuStrankaListNazivFormatedOIB_1">
      <item>L.M.ALBRA d.o.o., OIB 93865043114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L.M.ALBRA d.o.o.</izvorni_sadrzaj>
    <derivirana_varijabla naziv="DomainObject.Predmet.ProtustrankaIDrugi_1">L.M.ALBRA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L.M.ALBRA d.o.o., OIB 93865043114, Sveti Matej 9, 49240 Gornja Stubica</izvorni_sadrzaj>
    <derivirana_varijabla naziv="DomainObject.Predmet.ProtustrankaIDrugiAdressOIB_1">L.M.ALBRA d.o.o., OIB 93865043114, Sveti Matej 9, 49240 Gornja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L.M.ALBRA d.o.o.</item>
    </izvorni_sadrzaj>
    <derivirana_varijabla naziv="DomainObject.Predmet.SudioniciListNaziv_1">
      <item>FINA Regionalni centar Zagreb</item>
      <item>L.M.ALBRA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L.M.ALBRA d.o.o., OIB 93865043114, Sveti Matej 9,49240 Gornja Stubica</item>
    </izvorni_sadrzaj>
    <derivirana_varijabla naziv="DomainObject.Predmet.SudioniciListAdressOIB_1">
      <item>FINA Regionalni centar Zagreb, OIB 85821130368, Trg Svibanjskih žrtava 1995. br. 1,10000 Zagreb</item>
      <item>L.M.ALBRA d.o.o., OIB 93865043114, Sveti Matej 9,49240 Gornja Stubica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93865043114</item>
    </izvorni_sadrzaj>
    <derivirana_varijabla naziv="DomainObject.Predmet.SudioniciListNazivOIB_1">
      <item>, OIB 85821130368</item>
      <item>, OIB 93865043114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310</properties:Words>
  <properties:Characters>1720</properties:Characters>
  <properties:Lines>52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2015-11-05T14:11:00Z</dcterms:created>
  <dc:creator>Maja Jurovicki</dc:creator>
  <cp:lastModifiedBy>Zlatka Plivelić</cp:lastModifiedBy>
  <cp:lastPrinted>2015-11-04T13:33:00Z</cp:lastPrinted>
  <dcterms:modified xmlns:xsi="http://www.w3.org/2001/XMLSchema-instance" xsi:type="dcterms:W3CDTF">2015-11-06T09:02:00Z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