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b13d" w14:paraId="ee0b13d" w:rsidRDefault="00056A75" w:rsidP="00BD3394" w:rsidR="00056A75" w:rsidRPr="001E2516">
      <w:pPr>
        <w:jc w:val="center"/>
        <w15:collapsed w:val="false"/>
      </w:pPr>
      <w:bookmarkStart w:name="_GoBack" w:id="0"/>
      <w:bookmarkEnd w:id="0"/>
      <w:r w:rsidRPr="001E2516">
        <w:t xml:space="preserve">                                                                                                           </w:t>
      </w:r>
      <w:r w:rsidR="00A77BB3" w:rsidRPr="001E2516">
        <w:t xml:space="preserve">                </w:t>
      </w:r>
      <w:r w:rsidRPr="001E2516">
        <w:t xml:space="preserve">  </w:t>
      </w:r>
      <w:r w:rsidR="00A77BB3" w:rsidRPr="001E2516">
        <w:t>4</w:t>
      </w:r>
      <w:r w:rsidRPr="001E2516">
        <w:t xml:space="preserve">  St-</w:t>
      </w:r>
      <w:r w:rsidR="009D5D6D" w:rsidRPr="001E2516">
        <w:t>125</w:t>
      </w:r>
      <w:r w:rsidR="000C46EC" w:rsidRPr="001E2516">
        <w:t>/15</w:t>
      </w:r>
    </w:p>
    <w:p w:rsidRDefault="000C46EC" w:rsidP="000C46EC" w:rsidR="006B0440" w:rsidRPr="001E2516">
      <w:pPr>
        <w:tabs>
          <w:tab w:pos="395" w:val="left"/>
        </w:tabs>
      </w:pPr>
      <w:r w:rsidRPr="001E2516">
        <w:tab/>
      </w:r>
      <w:r w:rsidRPr="001E2516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1E2516">
      <w:pPr>
        <w:jc w:val="both"/>
      </w:pPr>
      <w:r w:rsidRPr="001E2516">
        <w:t>REPUBLIKA HRVATSKA</w:t>
      </w:r>
    </w:p>
    <w:p w:rsidRDefault="00C83EDF" w:rsidP="00C83EDF" w:rsidR="00056A75" w:rsidRPr="001E2516">
      <w:pPr>
        <w:jc w:val="both"/>
      </w:pPr>
      <w:r w:rsidRPr="001E2516">
        <w:t>TRGOVAČKI SUD U ZAGREBU</w:t>
      </w:r>
    </w:p>
    <w:p w:rsidRDefault="00C83EDF" w:rsidP="00C83EDF" w:rsidR="00056A75" w:rsidRPr="001E2516">
      <w:pPr>
        <w:jc w:val="both"/>
      </w:pPr>
      <w:r w:rsidRPr="001E2516">
        <w:t xml:space="preserve">STALNA SLUŽBA </w:t>
      </w:r>
    </w:p>
    <w:p w:rsidRDefault="005C24C0" w:rsidP="00C83EDF" w:rsidR="005C24C0">
      <w:pPr>
        <w:jc w:val="both"/>
      </w:pPr>
      <w:r w:rsidRPr="001E2516">
        <w:t xml:space="preserve">Karlovac, </w:t>
      </w:r>
      <w:r w:rsidR="009D5D6D" w:rsidRPr="001E2516">
        <w:t>Ljudevita Šestića 4</w:t>
      </w:r>
    </w:p>
    <w:p w:rsidRDefault="001E2516" w:rsidP="00C83EDF" w:rsidR="001E2516" w:rsidRPr="001E2516">
      <w:pPr>
        <w:jc w:val="both"/>
      </w:pPr>
    </w:p>
    <w:p w:rsidRDefault="005C24C0" w:rsidP="00C83EDF" w:rsidR="005C24C0" w:rsidRPr="001E2516">
      <w:pPr>
        <w:jc w:val="both"/>
      </w:pPr>
    </w:p>
    <w:p w:rsidRDefault="005C24C0" w:rsidP="00A77BB3" w:rsidR="00A77BB3">
      <w:pPr>
        <w:jc w:val="center"/>
      </w:pPr>
      <w:r w:rsidRPr="001E2516">
        <w:t>REPUBLIKA HRVATSKA</w:t>
      </w:r>
    </w:p>
    <w:p w:rsidRDefault="001E2516" w:rsidP="00A77BB3" w:rsidR="001E2516" w:rsidRPr="001E2516">
      <w:pPr>
        <w:jc w:val="center"/>
      </w:pPr>
    </w:p>
    <w:p w:rsidRDefault="00A77BB3" w:rsidP="00A77BB3" w:rsidR="002E71E9" w:rsidRPr="001E2516">
      <w:pPr>
        <w:jc w:val="center"/>
      </w:pPr>
      <w:r w:rsidRPr="001E2516">
        <w:t>R J E Š E N J E</w:t>
      </w:r>
    </w:p>
    <w:p w:rsidRDefault="000C46EC" w:rsidP="00BD3394" w:rsidR="000C46EC">
      <w:pPr>
        <w:jc w:val="both"/>
      </w:pPr>
    </w:p>
    <w:p w:rsidRDefault="001E2516" w:rsidP="00BD3394" w:rsidR="001E2516" w:rsidRPr="001E2516">
      <w:pPr>
        <w:jc w:val="both"/>
      </w:pPr>
    </w:p>
    <w:p w:rsidRDefault="00096A6C" w:rsidP="001E21B6" w:rsidR="00056A75" w:rsidRPr="001E2516">
      <w:pPr>
        <w:ind w:firstLine="708"/>
        <w:jc w:val="both"/>
      </w:pPr>
      <w:r w:rsidRPr="001E2516">
        <w:t>TRGOVAČKI SUD U</w:t>
      </w:r>
      <w:r w:rsidR="00A77BB3" w:rsidRPr="001E2516">
        <w:t xml:space="preserve"> ZAGREBU, STALNA SLUŽBA </w:t>
      </w:r>
      <w:r w:rsidRPr="001E2516">
        <w:t>po sucu</w:t>
      </w:r>
      <w:r w:rsidR="00C120CE" w:rsidRPr="001E2516">
        <w:t xml:space="preserve"> </w:t>
      </w:r>
      <w:r w:rsidR="009237A9" w:rsidRPr="001E2516">
        <w:t>Goranki</w:t>
      </w:r>
      <w:r w:rsidR="009F0937" w:rsidRPr="001E2516">
        <w:t xml:space="preserve"> Boljkovac</w:t>
      </w:r>
      <w:r w:rsidRPr="001E2516">
        <w:t xml:space="preserve">, kao </w:t>
      </w:r>
      <w:r w:rsidR="00153D87" w:rsidRPr="001E2516">
        <w:t>s</w:t>
      </w:r>
      <w:r w:rsidR="00056A75" w:rsidRPr="001E2516">
        <w:t xml:space="preserve">tečajnom sucu, u stečajnom </w:t>
      </w:r>
      <w:r w:rsidR="008E1CB9" w:rsidRPr="001E2516">
        <w:t>post</w:t>
      </w:r>
      <w:r w:rsidR="001E21B6" w:rsidRPr="001E2516">
        <w:t xml:space="preserve">upku </w:t>
      </w:r>
      <w:r w:rsidR="001E2516" w:rsidRPr="001E2516">
        <w:t>nad imovinom dužnik</w:t>
      </w:r>
      <w:r w:rsidR="000D2F1E">
        <w:t>a pojedinca IVAN LEŠKOVIĆ, vl. o</w:t>
      </w:r>
      <w:r w:rsidR="001E2516" w:rsidRPr="001E2516">
        <w:t xml:space="preserve">brta „LIMOVOD“, </w:t>
      </w:r>
      <w:r w:rsidR="000D2F1E">
        <w:t xml:space="preserve">u stečaju, </w:t>
      </w:r>
      <w:r w:rsidR="001E2516" w:rsidRPr="001E2516">
        <w:t>Gornja Stubica, Hum Stubički 56, OIB 63215839745</w:t>
      </w:r>
      <w:r w:rsidR="00871FD3" w:rsidRPr="001E2516">
        <w:rPr>
          <w:sz w:val="22"/>
          <w:szCs w:val="22"/>
        </w:rPr>
        <w:t>,</w:t>
      </w:r>
      <w:r w:rsidR="00056A75" w:rsidRPr="001E2516">
        <w:t xml:space="preserve"> na ispitnom ročištu održanom dana</w:t>
      </w:r>
      <w:r w:rsidR="00505ABF" w:rsidRPr="001E2516">
        <w:t xml:space="preserve"> </w:t>
      </w:r>
      <w:r w:rsidR="001E2516" w:rsidRPr="001E2516">
        <w:t>7. prosinca</w:t>
      </w:r>
      <w:r w:rsidR="00AE0E25" w:rsidRPr="001E2516">
        <w:t xml:space="preserve"> 201</w:t>
      </w:r>
      <w:r w:rsidR="000C46EC" w:rsidRPr="001E2516">
        <w:t>5</w:t>
      </w:r>
      <w:r w:rsidR="008E1CB9" w:rsidRPr="001E2516">
        <w:t>.</w:t>
      </w:r>
      <w:r w:rsidR="00056A75" w:rsidRPr="001E2516">
        <w:t xml:space="preserve"> godine </w:t>
      </w:r>
    </w:p>
    <w:p w:rsidRDefault="005C24C0" w:rsidP="001E21B6" w:rsidR="005C24C0">
      <w:pPr>
        <w:ind w:firstLine="708"/>
        <w:jc w:val="both"/>
      </w:pPr>
    </w:p>
    <w:p w:rsidRDefault="001E2516" w:rsidP="001E21B6" w:rsidR="001E2516" w:rsidRPr="001E2516">
      <w:pPr>
        <w:ind w:firstLine="708"/>
        <w:jc w:val="both"/>
      </w:pPr>
    </w:p>
    <w:p w:rsidRDefault="009F0937" w:rsidP="00056A75" w:rsidR="002E71E9" w:rsidRPr="001E2516">
      <w:pPr>
        <w:jc w:val="center"/>
      </w:pPr>
      <w:r w:rsidRPr="001E2516">
        <w:t>r</w:t>
      </w:r>
      <w:r w:rsidR="00056A75" w:rsidRPr="001E2516">
        <w:t xml:space="preserve"> i j e š i o   j e</w:t>
      </w:r>
    </w:p>
    <w:p w:rsidRDefault="001E2516" w:rsidP="001E2516" w:rsidR="001E2516">
      <w:pPr>
        <w:jc w:val="center"/>
      </w:pPr>
    </w:p>
    <w:p w:rsidRDefault="001E2516" w:rsidP="001E2516" w:rsidR="001E2516" w:rsidRPr="00C5236E">
      <w:pPr>
        <w:jc w:val="center"/>
      </w:pPr>
    </w:p>
    <w:p w:rsidRDefault="001E2516" w:rsidP="001E2516" w:rsidR="001E2516" w:rsidRPr="00C5236E">
      <w:pPr>
        <w:jc w:val="both"/>
      </w:pPr>
      <w:r w:rsidRPr="00C5236E">
        <w:t xml:space="preserve">      I. Utvrđene su slijedeće tražbine drugog višeg isplatnog reda: </w:t>
      </w:r>
    </w:p>
    <w:p w:rsidRDefault="001E2516" w:rsidP="001E2516" w:rsidR="001E2516" w:rsidRPr="00C5236E">
      <w:pPr>
        <w:jc w:val="both"/>
        <w:rPr>
          <w:rFonts w:cs="Arial" w:hAnsi="Arial" w:ascii="Arial"/>
        </w:rPr>
      </w:pPr>
    </w:p>
    <w:p w:rsidRDefault="001E2516" w:rsidP="001E2516" w:rsidR="001E2516" w:rsidRPr="00C5236E">
      <w:pPr>
        <w:ind w:left="360"/>
        <w:jc w:val="both"/>
      </w:pPr>
      <w:r w:rsidRPr="00C5236E">
        <w:t xml:space="preserve">I.1.REPUBLIKA HRVATSKA, Ministarstvo financija, </w:t>
      </w:r>
    </w:p>
    <w:p w:rsidRDefault="001E2516" w:rsidP="001E2516" w:rsidR="001E2516" w:rsidRPr="00C5236E">
      <w:pPr>
        <w:ind w:left="720"/>
        <w:jc w:val="both"/>
      </w:pPr>
      <w:r w:rsidRPr="00C5236E">
        <w:t xml:space="preserve">Porezna uprava, Područni ured Zagreb, </w:t>
      </w:r>
    </w:p>
    <w:p w:rsidRDefault="001E2516" w:rsidP="001E2516" w:rsidR="001E2516" w:rsidRPr="00C5236E">
      <w:pPr>
        <w:ind w:left="720"/>
        <w:jc w:val="both"/>
      </w:pPr>
      <w:r w:rsidRPr="00C5236E">
        <w:t xml:space="preserve">OIB 18683136487                                                                                    614.227,52 kn </w:t>
      </w:r>
    </w:p>
    <w:p w:rsidRDefault="001E2516" w:rsidP="001E2516" w:rsidR="001E2516" w:rsidRPr="00C5236E">
      <w:pPr>
        <w:ind w:left="360"/>
        <w:jc w:val="both"/>
      </w:pPr>
      <w:r w:rsidRPr="00C5236E">
        <w:t xml:space="preserve">I.2.REPUBLIKA HRVATSKA, Ministarstvo financija, </w:t>
      </w:r>
    </w:p>
    <w:p w:rsidRDefault="001E2516" w:rsidP="001E2516" w:rsidR="001E2516" w:rsidRPr="00C5236E">
      <w:pPr>
        <w:ind w:left="720"/>
        <w:jc w:val="both"/>
      </w:pPr>
      <w:r w:rsidRPr="00C5236E">
        <w:t xml:space="preserve">Porezna uprava, Područni ured Zagreb, </w:t>
      </w:r>
    </w:p>
    <w:p w:rsidRDefault="001E2516" w:rsidP="001E2516" w:rsidR="001E2516" w:rsidRPr="00C5236E">
      <w:pPr>
        <w:ind w:left="720"/>
        <w:jc w:val="both"/>
      </w:pPr>
      <w:r w:rsidRPr="00C5236E">
        <w:t xml:space="preserve">OIB 18683136487                                                                                          6.180,00 kn </w:t>
      </w:r>
    </w:p>
    <w:p w:rsidRDefault="001E2516" w:rsidP="001E2516" w:rsidR="001E2516" w:rsidRPr="00C5236E">
      <w:pPr>
        <w:ind w:left="360"/>
        <w:jc w:val="both"/>
      </w:pPr>
      <w:r w:rsidRPr="00C5236E">
        <w:t xml:space="preserve">I.3.GRAD ZAGREB, Zagreb, Trg Stjepana Radića 1, </w:t>
      </w:r>
    </w:p>
    <w:p w:rsidRDefault="001E2516" w:rsidP="001E2516" w:rsidR="001E2516" w:rsidRPr="00C5236E">
      <w:pPr>
        <w:ind w:left="720"/>
        <w:jc w:val="both"/>
      </w:pPr>
      <w:r w:rsidRPr="00C5236E">
        <w:t>OIB 61817894937                                                                                            235,96 kn</w:t>
      </w:r>
    </w:p>
    <w:p w:rsidRDefault="001E2516" w:rsidP="001E2516" w:rsidR="001E2516" w:rsidRPr="00C5236E">
      <w:pPr>
        <w:ind w:left="360"/>
        <w:jc w:val="both"/>
      </w:pPr>
      <w:r w:rsidRPr="00C5236E">
        <w:t xml:space="preserve">I.4.HRVATSKE VODE, pravna osoba za upravljanje vodama, </w:t>
      </w:r>
    </w:p>
    <w:p w:rsidRDefault="001E2516" w:rsidP="001E2516" w:rsidR="001E2516" w:rsidRPr="00C5236E">
      <w:pPr>
        <w:ind w:left="720"/>
        <w:jc w:val="both"/>
      </w:pPr>
      <w:r w:rsidRPr="00C5236E">
        <w:t xml:space="preserve">Zagreb, Ulica grada Vukovara 220 </w:t>
      </w:r>
    </w:p>
    <w:p w:rsidRDefault="001E2516" w:rsidP="001E2516" w:rsidR="001E2516" w:rsidRPr="00C5236E">
      <w:pPr>
        <w:ind w:left="720"/>
        <w:jc w:val="both"/>
      </w:pPr>
      <w:r>
        <w:t>(</w:t>
      </w:r>
      <w:r w:rsidRPr="00C5236E">
        <w:t xml:space="preserve">Vodnogospodarski odjel za gornju Savu, Zagreb, </w:t>
      </w:r>
    </w:p>
    <w:p w:rsidRDefault="001E2516" w:rsidP="001E2516" w:rsidR="001E2516" w:rsidRPr="00C5236E">
      <w:pPr>
        <w:ind w:left="720"/>
        <w:jc w:val="both"/>
      </w:pPr>
      <w:r w:rsidRPr="00C5236E">
        <w:t>Ulica grada Vukovara 271) OIB 28921383001                                               148,35 kn</w:t>
      </w:r>
    </w:p>
    <w:p w:rsidRDefault="001E2516" w:rsidP="001E2516" w:rsidR="001E2516" w:rsidRPr="00C5236E">
      <w:pPr>
        <w:ind w:left="360"/>
        <w:jc w:val="both"/>
      </w:pPr>
      <w:r w:rsidRPr="00C5236E">
        <w:t xml:space="preserve">I.5.Suvlasnici stambene zgrade u Zagrebu, </w:t>
      </w:r>
    </w:p>
    <w:p w:rsidRDefault="001E2516" w:rsidP="001E2516" w:rsidR="001E2516" w:rsidRPr="00C5236E">
      <w:pPr>
        <w:ind w:left="720"/>
        <w:jc w:val="both"/>
      </w:pPr>
      <w:r w:rsidRPr="00C5236E">
        <w:t>Čulinečka cesta 48/1, svi zastupani po upravitelju</w:t>
      </w:r>
    </w:p>
    <w:p w:rsidRDefault="001E2516" w:rsidP="001E2516" w:rsidR="001E2516" w:rsidRPr="00C5236E">
      <w:pPr>
        <w:ind w:left="720"/>
        <w:jc w:val="both"/>
      </w:pPr>
      <w:r w:rsidRPr="00C5236E">
        <w:t xml:space="preserve">zgrade Stambeni servis-poslovni centar d.o.o. Zagreb, </w:t>
      </w:r>
    </w:p>
    <w:p w:rsidRDefault="001E2516" w:rsidP="001E2516" w:rsidR="001E2516" w:rsidRPr="00C5236E">
      <w:pPr>
        <w:ind w:left="720"/>
        <w:jc w:val="both"/>
      </w:pPr>
      <w:r w:rsidRPr="00C5236E">
        <w:t>Čanićeva 4, OIB 42547882422                                                                        574,99 kn</w:t>
      </w:r>
    </w:p>
    <w:p w:rsidRDefault="000C46EC" w:rsidP="00783E03" w:rsidR="000C46EC" w:rsidRPr="001E2516">
      <w:pPr>
        <w:jc w:val="both"/>
      </w:pPr>
    </w:p>
    <w:p w:rsidRDefault="00287A3A" w:rsidP="00287A3A" w:rsidR="008A3BF4" w:rsidRPr="001E2516">
      <w:pPr>
        <w:jc w:val="center"/>
      </w:pPr>
      <w:r w:rsidRPr="001E2516">
        <w:t>Obrazloženje</w:t>
      </w:r>
    </w:p>
    <w:p w:rsidRDefault="00287A3A" w:rsidP="00287A3A" w:rsidR="00287A3A" w:rsidRPr="001E2516">
      <w:pPr>
        <w:jc w:val="both"/>
      </w:pPr>
    </w:p>
    <w:p w:rsidRDefault="00287A3A" w:rsidP="00287A3A" w:rsidR="00447244" w:rsidRPr="001E2516">
      <w:pPr>
        <w:jc w:val="both"/>
      </w:pPr>
      <w:r w:rsidRPr="001E2516">
        <w:tab/>
        <w:t xml:space="preserve">Na ispitnom ročištu </w:t>
      </w:r>
      <w:r w:rsidR="00B50EEB" w:rsidRPr="001E2516">
        <w:t xml:space="preserve">koje je održano dana </w:t>
      </w:r>
      <w:r w:rsidR="001E2516">
        <w:t>7. prosinca</w:t>
      </w:r>
      <w:r w:rsidR="000C46EC" w:rsidRPr="001E2516">
        <w:t xml:space="preserve"> 2015</w:t>
      </w:r>
      <w:r w:rsidR="008E1CB9" w:rsidRPr="001E2516">
        <w:t>.</w:t>
      </w:r>
      <w:r w:rsidR="004A201D" w:rsidRPr="001E2516">
        <w:t xml:space="preserve"> </w:t>
      </w:r>
      <w:r w:rsidR="00B50EEB" w:rsidRPr="001E2516">
        <w:t xml:space="preserve">godine ispitane su sve prijavljene tražbine prema svojim iznosima i redu. </w:t>
      </w:r>
      <w:r w:rsidR="00D26C39" w:rsidRPr="001E2516">
        <w:t xml:space="preserve">Stečajni upravitelj priznao je </w:t>
      </w:r>
      <w:r w:rsidR="00B50EEB" w:rsidRPr="001E2516">
        <w:t xml:space="preserve">tražbine </w:t>
      </w:r>
      <w:r w:rsidR="001E2516">
        <w:t>drugog</w:t>
      </w:r>
      <w:r w:rsidR="000C46EC" w:rsidRPr="001E2516">
        <w:t xml:space="preserve"> višeg isplatnog reda u ukupnom iznosu od </w:t>
      </w:r>
      <w:r w:rsidR="001E2516" w:rsidRPr="00027FA4">
        <w:t xml:space="preserve">621.366,82 </w:t>
      </w:r>
      <w:r w:rsidR="001E2516">
        <w:t>kn.</w:t>
      </w:r>
      <w:r w:rsidR="00267DA6" w:rsidRPr="001E2516">
        <w:t xml:space="preserve"> </w:t>
      </w:r>
      <w:r w:rsidR="00AE0E25" w:rsidRPr="001E2516">
        <w:t xml:space="preserve"> </w:t>
      </w:r>
      <w:r w:rsidR="00447244" w:rsidRPr="001E2516">
        <w:t xml:space="preserve">Tako priznate tražbine </w:t>
      </w:r>
      <w:r w:rsidR="005C24C0" w:rsidRPr="001E2516">
        <w:lastRenderedPageBreak/>
        <w:t xml:space="preserve">nitko od vjerovnika </w:t>
      </w:r>
      <w:r w:rsidR="00447244" w:rsidRPr="001E2516">
        <w:t>nije osporio</w:t>
      </w:r>
      <w:r w:rsidR="00267DA6" w:rsidRPr="001E2516">
        <w:t xml:space="preserve">, </w:t>
      </w:r>
      <w:r w:rsidR="00B50EEB" w:rsidRPr="001E2516">
        <w:t xml:space="preserve">te se iste u smislu čl. </w:t>
      </w:r>
      <w:smartTag w:element="metricconverter" w:uri="urn:schemas-microsoft-com:office:smarttags">
        <w:smartTagPr>
          <w:attr w:val="177. st" w:name="ProductID"/>
        </w:smartTagPr>
        <w:r w:rsidR="00B50EEB" w:rsidRPr="001E2516">
          <w:t>177. st</w:t>
        </w:r>
      </w:smartTag>
      <w:r w:rsidR="00B50EEB" w:rsidRPr="001E2516">
        <w:t>. 1. Stečajnog zakona (</w:t>
      </w:r>
      <w:r w:rsidR="00A77BB3" w:rsidRPr="001E2516">
        <w:t>Narodne novine broj</w:t>
      </w:r>
      <w:r w:rsidR="00B50EEB" w:rsidRPr="001E2516">
        <w:t xml:space="preserve"> 44/99, 29/99, 129/00, 123/03</w:t>
      </w:r>
      <w:r w:rsidR="00A77BB3" w:rsidRPr="001E2516">
        <w:t>, 82/06, 116/10,</w:t>
      </w:r>
      <w:r w:rsidR="002E71E9" w:rsidRPr="001E2516">
        <w:t xml:space="preserve"> 25/12,</w:t>
      </w:r>
      <w:r w:rsidR="00AE0E25" w:rsidRPr="001E2516">
        <w:t xml:space="preserve"> 133/12, 45/13,</w:t>
      </w:r>
      <w:r w:rsidR="00A77BB3" w:rsidRPr="001E2516">
        <w:t xml:space="preserve"> dalje u tekstu: SZ</w:t>
      </w:r>
      <w:r w:rsidR="00AE0E25" w:rsidRPr="001E2516">
        <w:t>-</w:t>
      </w:r>
      <w:r w:rsidR="00A77BB3" w:rsidRPr="001E2516">
        <w:t>a</w:t>
      </w:r>
      <w:r w:rsidR="00B50EEB" w:rsidRPr="001E2516">
        <w:t>) smatraju utvrđenima</w:t>
      </w:r>
      <w:r w:rsidR="00267DA6" w:rsidRPr="001E2516">
        <w:t xml:space="preserve">. </w:t>
      </w:r>
      <w:r w:rsidR="008E1CB9" w:rsidRPr="001E2516">
        <w:t>Stoga je riješeno kao pod točk</w:t>
      </w:r>
      <w:r w:rsidR="00AE0E25" w:rsidRPr="001E2516">
        <w:t>om</w:t>
      </w:r>
      <w:r w:rsidR="008E1CB9" w:rsidRPr="001E2516">
        <w:t xml:space="preserve"> I. </w:t>
      </w:r>
      <w:r w:rsidR="000C46EC" w:rsidRPr="001E2516">
        <w:t xml:space="preserve">i II. </w:t>
      </w:r>
      <w:r w:rsidR="008E1CB9" w:rsidRPr="001E2516">
        <w:t xml:space="preserve">izreke ovog rješenja. </w:t>
      </w:r>
    </w:p>
    <w:p w:rsidRDefault="00267DA6" w:rsidP="008C51C3" w:rsidR="009468B0" w:rsidRPr="001E2516">
      <w:pPr>
        <w:ind w:firstLine="708"/>
        <w:jc w:val="both"/>
      </w:pPr>
      <w:r w:rsidRPr="001E2516">
        <w:t xml:space="preserve"> </w:t>
      </w:r>
    </w:p>
    <w:p w:rsidRDefault="009468B0" w:rsidP="009468B0" w:rsidR="009468B0" w:rsidRPr="001E2516">
      <w:pPr>
        <w:jc w:val="center"/>
      </w:pPr>
      <w:r w:rsidRPr="001E2516">
        <w:t>U Karlovcu</w:t>
      </w:r>
      <w:r w:rsidR="004A201D" w:rsidRPr="001E2516">
        <w:t xml:space="preserve"> </w:t>
      </w:r>
      <w:r w:rsidR="001E2516">
        <w:t>7. prosinca</w:t>
      </w:r>
      <w:r w:rsidR="000C46EC" w:rsidRPr="001E2516">
        <w:t xml:space="preserve"> 2015</w:t>
      </w:r>
      <w:r w:rsidR="004A201D" w:rsidRPr="001E2516">
        <w:t>.</w:t>
      </w:r>
      <w:r w:rsidRPr="001E2516">
        <w:t xml:space="preserve"> godine </w:t>
      </w:r>
    </w:p>
    <w:p w:rsidRDefault="002032E7" w:rsidP="009468B0" w:rsidR="002032E7" w:rsidRPr="001E2516">
      <w:pPr>
        <w:jc w:val="center"/>
      </w:pPr>
    </w:p>
    <w:p w:rsidRDefault="002032E7" w:rsidP="009468B0" w:rsidR="002032E7" w:rsidRPr="001E2516">
      <w:pPr>
        <w:jc w:val="center"/>
      </w:pPr>
    </w:p>
    <w:p w:rsidRDefault="009468B0" w:rsidP="009468B0" w:rsidR="00AE0E25" w:rsidRPr="001E2516">
      <w:pPr>
        <w:jc w:val="both"/>
      </w:pPr>
      <w:r w:rsidRPr="001E2516">
        <w:t xml:space="preserve">                                                                       </w:t>
      </w:r>
      <w:r w:rsidR="00923BEE" w:rsidRPr="001E2516">
        <w:t xml:space="preserve">                               </w:t>
      </w:r>
      <w:r w:rsidR="00A77BB3" w:rsidRPr="001E2516">
        <w:t xml:space="preserve">       </w:t>
      </w:r>
      <w:r w:rsidR="008A3BF4" w:rsidRPr="001E2516">
        <w:t xml:space="preserve">  </w:t>
      </w:r>
      <w:r w:rsidR="008C51C3" w:rsidRPr="001E2516">
        <w:t xml:space="preserve">   </w:t>
      </w:r>
      <w:r w:rsidR="000C46EC" w:rsidRPr="001E2516">
        <w:t xml:space="preserve">       S</w:t>
      </w:r>
      <w:r w:rsidRPr="001E2516">
        <w:t xml:space="preserve">udac:     </w:t>
      </w:r>
    </w:p>
    <w:p w:rsidRDefault="009468B0" w:rsidP="008C748E" w:rsidR="000D2F1E">
      <w:pPr>
        <w:jc w:val="both"/>
      </w:pPr>
      <w:r w:rsidRPr="001E2516">
        <w:t xml:space="preserve">                                                                </w:t>
      </w:r>
      <w:r w:rsidR="009237A9" w:rsidRPr="001E2516">
        <w:t xml:space="preserve">                       </w:t>
      </w:r>
      <w:r w:rsidR="008E1CB9" w:rsidRPr="001E2516">
        <w:t xml:space="preserve">          </w:t>
      </w:r>
      <w:r w:rsidR="006E5A28" w:rsidRPr="001E2516">
        <w:t xml:space="preserve">   </w:t>
      </w:r>
      <w:r w:rsidR="00AE0E25" w:rsidRPr="001E2516">
        <w:t xml:space="preserve"> </w:t>
      </w:r>
      <w:r w:rsidR="006E5A28" w:rsidRPr="001E2516">
        <w:t xml:space="preserve"> </w:t>
      </w:r>
      <w:r w:rsidR="002032E7" w:rsidRPr="001E2516">
        <w:t xml:space="preserve"> </w:t>
      </w:r>
      <w:r w:rsidR="008E1CB9" w:rsidRPr="001E2516">
        <w:t xml:space="preserve">  </w:t>
      </w:r>
      <w:r w:rsidR="00C567C0" w:rsidRPr="001E2516">
        <w:t xml:space="preserve">   </w:t>
      </w:r>
      <w:r w:rsidR="008A3BF4" w:rsidRPr="001E2516">
        <w:t xml:space="preserve">  </w:t>
      </w:r>
      <w:r w:rsidR="003D0B7D" w:rsidRPr="001E2516">
        <w:t>Goranka Boljkovac</w:t>
      </w:r>
    </w:p>
    <w:p w:rsidRDefault="008C748E" w:rsidP="008C748E" w:rsidR="008C748E">
      <w:pPr>
        <w:jc w:val="both"/>
      </w:pPr>
    </w:p>
    <w:p w:rsidRDefault="008C748E" w:rsidP="008C748E" w:rsidR="008C748E">
      <w:pPr>
        <w:jc w:val="both"/>
      </w:pPr>
    </w:p>
    <w:p w:rsidRDefault="008C748E" w:rsidP="008C748E" w:rsidR="008C748E">
      <w:pPr>
        <w:jc w:val="both"/>
      </w:pPr>
    </w:p>
    <w:p w:rsidRDefault="009468B0" w:rsidP="000D2F1E" w:rsidR="009468B0" w:rsidRPr="001E2516">
      <w:pPr>
        <w:jc w:val="both"/>
      </w:pPr>
      <w:r w:rsidRPr="001E2516">
        <w:t>PRAVNA POUKA:</w:t>
      </w:r>
    </w:p>
    <w:p w:rsidRDefault="009468B0" w:rsidP="009468B0" w:rsidR="004A201D" w:rsidRPr="001E2516">
      <w:pPr>
        <w:jc w:val="both"/>
      </w:pPr>
      <w:r w:rsidRPr="001E2516">
        <w:t xml:space="preserve">Protiv ovog rješenja </w:t>
      </w:r>
      <w:r w:rsidR="004A201D" w:rsidRPr="001E2516">
        <w:t xml:space="preserve"> prava na žalbu ima stečajni upravitelj i svaki vjerovnik u dijelu koji se tiče njegove prijavljene tražbine (čl. </w:t>
      </w:r>
      <w:smartTag w:element="metricconverter" w:uri="urn:schemas-microsoft-com:office:smarttags">
        <w:smartTagPr>
          <w:attr w:val="177. st" w:name="ProductID"/>
        </w:smartTagPr>
        <w:r w:rsidR="004A201D" w:rsidRPr="001E2516">
          <w:t>177. st</w:t>
        </w:r>
      </w:smartTag>
      <w:r w:rsidR="004A201D" w:rsidRPr="001E2516">
        <w:t xml:space="preserve">. 4. i 5. SZ-a). Rok za žalbu iznosi 8 dana računajući od isteka </w:t>
      </w:r>
      <w:r w:rsidR="000C46EC" w:rsidRPr="001E2516">
        <w:t>osmog</w:t>
      </w:r>
      <w:r w:rsidR="004A201D" w:rsidRPr="001E2516">
        <w:t xml:space="preserve"> dana od dana stavljanja rješenja na </w:t>
      </w:r>
      <w:r w:rsidR="000C46EC" w:rsidRPr="001E2516">
        <w:t>e-O</w:t>
      </w:r>
      <w:r w:rsidR="004A201D" w:rsidRPr="001E2516">
        <w:t xml:space="preserve">glasnu ploču suda. Žalba se podnosi Visokom trgovačkom sudu RH, putem ovog suda, u dva primjerka. </w:t>
      </w:r>
    </w:p>
    <w:p w:rsidRDefault="009468B0" w:rsidP="009468B0" w:rsidR="009468B0" w:rsidRPr="001E2516">
      <w:pPr>
        <w:jc w:val="both"/>
      </w:pPr>
    </w:p>
    <w:p w:rsidRDefault="000C46EC" w:rsidP="009468B0" w:rsidR="000C46EC" w:rsidRPr="001E2516">
      <w:pPr>
        <w:jc w:val="both"/>
      </w:pPr>
    </w:p>
    <w:p w:rsidRDefault="009468B0" w:rsidP="009468B0" w:rsidR="009468B0" w:rsidRPr="001E2516">
      <w:pPr>
        <w:jc w:val="both"/>
      </w:pPr>
      <w:r w:rsidRPr="001E2516">
        <w:t>Dna:</w:t>
      </w:r>
    </w:p>
    <w:p w:rsidRDefault="009468B0" w:rsidP="009468B0" w:rsidR="009468B0" w:rsidRPr="001E2516">
      <w:pPr>
        <w:numPr>
          <w:ilvl w:val="0"/>
          <w:numId w:val="4"/>
        </w:numPr>
        <w:jc w:val="both"/>
      </w:pPr>
      <w:r w:rsidRPr="001E2516">
        <w:t>Stečajni upravitelj</w:t>
      </w:r>
    </w:p>
    <w:p w:rsidRDefault="000C46EC" w:rsidP="00A77BB3" w:rsidR="00C567C0" w:rsidRPr="001E2516">
      <w:pPr>
        <w:numPr>
          <w:ilvl w:val="0"/>
          <w:numId w:val="4"/>
        </w:numPr>
        <w:jc w:val="both"/>
      </w:pPr>
      <w:r w:rsidRPr="001E2516">
        <w:t>e-</w:t>
      </w:r>
      <w:r w:rsidR="009468B0" w:rsidRPr="001E2516">
        <w:t>Oglasna ploča suda</w:t>
      </w:r>
      <w:r w:rsidR="00A77BB3" w:rsidRPr="001E2516">
        <w:t xml:space="preserve"> </w:t>
      </w:r>
    </w:p>
    <w:p w:rsidRDefault="002E71E9" w:rsidP="008E1CB9" w:rsidR="00A77BB3" w:rsidRPr="001E2516">
      <w:pPr>
        <w:jc w:val="both"/>
      </w:pPr>
      <w:r w:rsidRPr="001E2516">
        <w:t xml:space="preserve"> </w:t>
      </w:r>
    </w:p>
    <w:p w:rsidRDefault="0091049A" w:rsidP="00B93ADE" w:rsidR="0091049A" w:rsidRPr="001E2516">
      <w:pPr>
        <w:ind w:left="360"/>
        <w:jc w:val="both"/>
      </w:pPr>
    </w:p>
    <w:sectPr w:rsidSect="00923BEE" w:rsidR="0091049A" w:rsidRPr="001E2516">
      <w:headerReference w:type="even" r:id="rId10"/>
      <w:headerReference w:type="default" r:id="rId11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74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1E2516">
      <w:t>125</w:t>
    </w:r>
    <w:r w:rsidR="000C46EC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D2F1E"/>
    <w:rsid w:val="00120C2D"/>
    <w:rsid w:val="00131B20"/>
    <w:rsid w:val="00153D87"/>
    <w:rsid w:val="001913D7"/>
    <w:rsid w:val="001B2E51"/>
    <w:rsid w:val="001E21B6"/>
    <w:rsid w:val="001E2516"/>
    <w:rsid w:val="001F52FA"/>
    <w:rsid w:val="002032E7"/>
    <w:rsid w:val="00214A20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A201D"/>
    <w:rsid w:val="004A44BE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64B48"/>
    <w:rsid w:val="00770120"/>
    <w:rsid w:val="00771868"/>
    <w:rsid w:val="00783E03"/>
    <w:rsid w:val="007D34E0"/>
    <w:rsid w:val="00834391"/>
    <w:rsid w:val="00844E28"/>
    <w:rsid w:val="00871FD3"/>
    <w:rsid w:val="008748E1"/>
    <w:rsid w:val="0088799E"/>
    <w:rsid w:val="00893CE9"/>
    <w:rsid w:val="008A3BF4"/>
    <w:rsid w:val="008C51C3"/>
    <w:rsid w:val="008C748E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D5D6D"/>
    <w:rsid w:val="009F0937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C4E31"/>
    <w:rsid w:val="00E07968"/>
    <w:rsid w:val="00E10266"/>
    <w:rsid w:val="00EA39DD"/>
    <w:rsid w:val="00EB2C04"/>
    <w:rsid w:val="00EC0260"/>
    <w:rsid w:val="00F1017A"/>
    <w:rsid w:val="00F51122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7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7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Lešković zastupanog po punomoćniku Odvj. Albina Dlačić</izvorni_sadrzaj>
    <derivirana_varijabla naziv="DomainObject.Predmet.ProtustrankaFormated_1">  Ivan Lešković zastupanog po punomoćniku Odvj. Albina Dlačić</derivirana_varijabla>
  </DomainObject.Predmet.ProtustrankaFormated>
  <DomainObject.Predmet.ProtustrankaFormatedOIB>
    <izvorni_sadrzaj>  Ivan Lešković, OIB 63215839745 zastupanog po punomoćniku Odvj. Albina Dlačić</izvorni_sadrzaj>
    <derivirana_varijabla naziv="DomainObject.Predmet.ProtustrankaFormatedOIB_1">  Ivan Lešković, OIB 63215839745 zastupanog po punomoćniku Odvj. Albina Dlačić</derivirana_varijabla>
  </DomainObject.Predmet.ProtustrankaFormatedOIB>
  <DomainObject.Predmet.ProtustrankaFormatedWithAdress>
    <izvorni_sadrzaj> Ivan Lešković, Hum Stubički 56, 49240 Hum Stubički zastupanog po punomoćniku Odvj. Albina Dlačić</izvorni_sadrzaj>
    <derivirana_varijabla naziv="DomainObject.Predmet.ProtustrankaFormatedWithAdress_1"> Ivan Lešković, Hum Stubički 56, 49240 Hum Stubički zastupanog po punomoćniku Odvj. Albina Dlačić</derivirana_varijabla>
  </DomainObject.Predmet.ProtustrankaFormatedWithAdress>
  <DomainObject.Predmet.ProtustrankaFormatedWithAdressOIB>
    <izvorni_sadrzaj> Ivan Lešković, OIB 63215839745, Hum Stubički 56, 49240 Hum Stubički zastupanog po punomoćniku Odvj. Albina Dlačić</izvorni_sadrzaj>
    <derivirana_varijabla naziv="DomainObject.Predmet.ProtustrankaFormatedWithAdressOIB_1"> Ivan Lešković, OIB 63215839745, Hum Stubički 56, 49240 Hum Stubički zastupanog po punomoćniku Odvj. Albina Dlačić</derivirana_varijabla>
  </DomainObject.Predmet.ProtustrankaFormatedWithAdressOIB>
  <DomainObject.Predmet.ProtustrankaWithAdress>
    <izvorni_sadrzaj>Ivan Lešković Hum Stubički 56, 49240 Hum Stubički</izvorni_sadrzaj>
    <derivirana_varijabla naziv="DomainObject.Predmet.ProtustrankaWithAdress_1">Ivan Lešković Hum Stubički 56, 49240 Hum Stubički</derivirana_varijabla>
  </DomainObject.Predmet.ProtustrankaWithAdress>
  <DomainObject.Predmet.ProtustrankaWithAdressOIB>
    <izvorni_sadrzaj>Ivan Lešković, OIB 63215839745, Hum Stubički 56, 49240 Hum Stubički</izvorni_sadrzaj>
    <derivirana_varijabla naziv="DomainObject.Predmet.ProtustrankaWithAdressOIB_1">Ivan Lešković, OIB 63215839745, Hum Stubički 56, 49240 Hum Stubički</derivirana_varijabla>
  </DomainObject.Predmet.ProtustrankaWithAdressOIB>
  <DomainObject.Predmet.ProtustrankaNazivFormated>
    <izvorni_sadrzaj>Ivan Lešković</izvorni_sadrzaj>
    <derivirana_varijabla naziv="DomainObject.Predmet.ProtustrankaNazivFormated_1">Ivan Lešković</derivirana_varijabla>
  </DomainObject.Predmet.ProtustrankaNazivFormated>
  <DomainObject.Predmet.ProtustrankaNazivFormatedOIB>
    <izvorni_sadrzaj>Ivan Lešković, OIB 63215839745</izvorni_sadrzaj>
    <derivirana_varijabla naziv="DomainObject.Predmet.ProtustrankaNazivFormatedOIB_1">Ivan Lešković, OIB 63215839745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Lešković zastupanog po punomoćniku Odvj. Albina Dlačić</item>
    </izvorni_sadrzaj>
    <derivirana_varijabla naziv="DomainObject.Predmet.ProtuStrankaListFormated_1">
      <item>Ivan Lešković zastupanog po punomoćniku Odvj. Albina Dlačić</item>
    </derivirana_varijabla>
  </DomainObject.Predmet.ProtuStrankaListFormated>
  <DomainObject.Predmet.ProtuStrankaListFormatedOIB>
    <izvorni_sadrzaj>
      <item>Ivan Lešković, OIB 63215839745 zastupanog po punomoćniku Odvj. Albina Dlačić</item>
    </izvorni_sadrzaj>
    <derivirana_varijabla naziv="DomainObject.Predmet.ProtuStrankaListFormatedOIB_1">
      <item>Ivan Lešković, OIB 63215839745 zastupanog po punomoćniku Odvj. Albina Dlačić</item>
    </derivirana_varijabla>
  </DomainObject.Predmet.ProtuStrankaListFormatedOIB>
  <DomainObject.Predmet.ProtuStrankaListFormatedWithAdress>
    <izvorni_sadrzaj>
      <item>Ivan Lešković, Hum Stubički 56, 49240 Hum Stubički zastupanog po punomoćniku Odvj. Albina Dlačić</item>
    </izvorni_sadrzaj>
    <derivirana_varijabla naziv="DomainObject.Predmet.ProtuStrankaListFormatedWithAdress_1">
      <item>Ivan Lešković, Hum Stubički 56, 49240 Hum Stubički zastupanog po punomoćniku Odvj. Albina Dlačić</item>
    </derivirana_varijabla>
  </DomainObject.Predmet.ProtuStrankaListFormatedWithAdress>
  <DomainObject.Predmet.ProtuStrankaListFormatedWithAdressOIB>
    <izvorni_sadrzaj>
      <item>Ivan Lešković, OIB 63215839745, Hum Stubički 56, 49240 Hum Stubički zastupanog po punomoćniku Odvj. Albina Dlačić</item>
    </izvorni_sadrzaj>
    <derivirana_varijabla naziv="DomainObject.Predmet.ProtuStrankaListFormatedWithAdressOIB_1">
      <item>Ivan Lešković, OIB 63215839745, Hum Stubički 56, 49240 Hum Stubički zastupanog po punomoćniku Odvj. Albina Dlačić</item>
    </derivirana_varijabla>
  </DomainObject.Predmet.ProtuStrankaListFormatedWithAdressOIB>
  <DomainObject.Predmet.ProtuStrankaListNazivFormated>
    <izvorni_sadrzaj>
      <item>Ivan Lešković</item>
    </izvorni_sadrzaj>
    <derivirana_varijabla naziv="DomainObject.Predmet.ProtuStrankaListNazivFormated_1">
      <item>Ivan Lešković</item>
    </derivirana_varijabla>
  </DomainObject.Predmet.ProtuStrankaListNazivFormated>
  <DomainObject.Predmet.ProtuStrankaListNazivFormatedOIB>
    <izvorni_sadrzaj>
      <item>Ivan Lešković, OIB 63215839745</item>
    </izvorni_sadrzaj>
    <derivirana_varijabla naziv="DomainObject.Predmet.ProtuStrankaListNazivFormatedOIB_1">
      <item>Ivan Lešković, OIB 63215839745</item>
    </derivirana_varijabla>
  </DomainObject.Predmet.ProtuStrankaListNazivFormatedOIB>
  <DomainObject.Predmet.OstaliListFormated>
    <izvorni_sadrzaj>
      <item>Odvj. Albina Dlačić punomoćnik sudionika u postupku Ivan Lešković</item>
    </izvorni_sadrzaj>
    <derivirana_varijabla naziv="DomainObject.Predmet.OstaliListFormated_1">
      <item>Odvj. Albina Dlačić punomoćnik sudionika u postupku Ivan Lešković</item>
    </derivirana_varijabla>
  </DomainObject.Predmet.OstaliListFormated>
  <DomainObject.Predmet.OstaliListFormatedOIB>
    <izvorni_sadrzaj>
      <item>Odvj. Albina Dlačić, OIB 51246144627 punomoćnik sudionika u postupku Ivan Lešković</item>
    </izvorni_sadrzaj>
    <derivirana_varijabla naziv="DomainObject.Predmet.OstaliListFormatedOIB_1">
      <item>Odvj. Albina Dlačić, OIB 51246144627 punomoćnik sudionika u postupku Ivan Lešković</item>
    </derivirana_varijabla>
  </DomainObject.Predmet.OstaliListFormatedOIB>
  <DomainObject.Predmet.OstaliListFormatedWithAdress>
    <izvorni_sadrzaj>
      <item>Odvj. Albina Dlačić, Kneza Mislava 10, 10000 Zagreb punomoćnik sudionika u postupku Ivan Lešković</item>
    </izvorni_sadrzaj>
    <derivirana_varijabla naziv="DomainObject.Predmet.OstaliListFormatedWithAdress_1">
      <item>Odvj. Albina Dlačić, Kneza Mislava 10, 10000 Zagreb punomoćnik sudionika u postupku Ivan Lešković</item>
    </derivirana_varijabla>
  </DomainObject.Predmet.OstaliListFormatedWithAdress>
  <DomainObject.Predmet.OstaliListFormatedWithAdressOIB>
    <izvorni_sadrzaj>
      <item>Odvj. Albina Dlačić, OIB 51246144627, Kneza Mislava 10, 10000 Zagreb punomoćnik sudionika u postupku Ivan Lešković</item>
    </izvorni_sadrzaj>
    <derivirana_varijabla naziv="DomainObject.Predmet.OstaliListFormatedWithAdressOIB_1">
      <item>Odvj. Albina Dlačić, OIB 51246144627, Kneza Mislava 10, 10000 Zagreb punomoćnik sudionika u postupku Ivan Lešković</item>
    </derivirana_varijabla>
  </DomainObject.Predmet.OstaliListFormatedWithAdressOIB>
  <DomainObject.Predmet.OstaliListNazivFormated>
    <izvorni_sadrzaj>
      <item>Odvj. Albina Dlačić</item>
    </izvorni_sadrzaj>
    <derivirana_varijabla naziv="DomainObject.Predmet.OstaliListNazivFormated_1">
      <item>Odvj. Albina Dlačić</item>
    </derivirana_varijabla>
  </DomainObject.Predmet.OstaliListNazivFormated>
  <DomainObject.Predmet.OstaliListNazivFormatedOIB>
    <izvorni_sadrzaj>
      <item>Odvj. Albina Dlačić, OIB 51246144627</item>
    </izvorni_sadrzaj>
    <derivirana_varijabla naziv="DomainObject.Predmet.OstaliListNazivFormatedOIB_1">
      <item>Odvj. Albina Dlačić, OIB 51246144627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Lešković</izvorni_sadrzaj>
    <derivirana_varijabla naziv="DomainObject.Predmet.ProtustrankaIDrugi_1">Ivan Lešković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Ivan Lešković, OIB 63215839745, Hum Stubički 56, 49240 Hum Stubički</izvorni_sadrzaj>
    <derivirana_varijabla naziv="DomainObject.Predmet.ProtustrankaIDrugiAdressOIB_1">Ivan Lešković, OIB 63215839745, Hum Stubički 56, 49240 Hum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Lešković</item>
      <item>Odvj. Albina Dlačić</item>
    </izvorni_sadrzaj>
    <derivirana_varijabla naziv="DomainObject.Predmet.SudioniciListNaziv_1">
      <item>FINA Regionalni centar Zagreb</item>
      <item>Ivan Lešković</item>
      <item>Odvj. Albina Dlačić</item>
    </derivirana_varijabla>
  </DomainObject.Predmet.SudioniciListNaziv>
  <DomainObject.Predmet.SudioniciListAdressOIB>
    <izvorni_sadrzaj>
      <item>FINA Regionalni centar Zagreb, OIB 85821130368, Ilica 307,10000 Zagreb</item>
      <item>Ivan Lešković, OIB 63215839745, Hum Stubički 56,49240 Hum Stubički</item>
      <item>Odvj. Albina Dlačić, OIB 51246144627, Kneza Mislava 10,10000 Zagreb</item>
    </izvorni_sadrzaj>
    <derivirana_varijabla naziv="DomainObject.Predmet.SudioniciListAdressOIB_1">
      <item>FINA Regionalni centar Zagreb, OIB 85821130368, Ilica 307,10000 Zagreb</item>
      <item>Ivan Lešković, OIB 63215839745, Hum Stubički 56,49240 Hum Stubički</item>
      <item>Odvj. Albina Dlačić, OIB 51246144627, Kneza Mislava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63215839745</item>
      <item>, OIB 51246144627</item>
    </izvorni_sadrzaj>
    <derivirana_varijabla naziv="DomainObject.Predmet.SudioniciListNazivOIB_1">
      <item>, OIB 85821130368</item>
      <item>, OIB 63215839745</item>
      <item>, OIB 51246144627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1880</properties:Characters>
  <properties:Lines>69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2015-12-08T11:00:00Z</dcterms:created>
  <dc:creator>Korisnik</dc:creator>
  <cp:lastModifiedBy>Goranka Boljkovac</cp:lastModifiedBy>
  <cp:lastPrinted>2015-12-08T11:06:00Z</cp:lastPrinted>
  <dcterms:modified xmlns:xsi="http://www.w3.org/2001/XMLSchema-instance" xsi:type="dcterms:W3CDTF">2015-12-08T11:07:00Z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