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acd1" w14:paraId="873acd1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92371F">
        <w:rPr>
          <w:rFonts w:cs="Times New Roman"/>
        </w:rPr>
        <w:t xml:space="preserve"> COLE d.o.o., Varaždin, Braće Vidović 22, OIB: 09231754796</w:t>
      </w:r>
      <w:r w:rsidR="00EF04AA">
        <w:rPr>
          <w:rFonts w:cs="Times New Roman"/>
        </w:rPr>
        <w:t xml:space="preserve">, </w:t>
      </w:r>
      <w:r w:rsidR="007410CE">
        <w:rPr>
          <w:rFonts w:cs="Times New Roman"/>
        </w:rPr>
        <w:t>11. travnja</w:t>
      </w:r>
      <w:r w:rsidR="00EF04AA">
        <w:rPr>
          <w:rFonts w:cs="Times New Roman"/>
        </w:rPr>
        <w:t xml:space="preserve">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92371F">
        <w:rPr>
          <w:rFonts w:cs="Times New Roman"/>
        </w:rPr>
        <w:t xml:space="preserve"> COLE d.o.o., Varaždin, Braće Vidović 22, OIB: 09231754796</w:t>
      </w:r>
      <w:r>
        <w:t>, da u roku od 15 dana od objave na mrežnoj stranici e-Oglasna ploča suda, uplate predujam za namirenje troškova prethodnog i otvorenog stečajnog postupka u iznosu</w:t>
      </w:r>
      <w:r w:rsidR="0092371F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92371F">
        <w:t>372/16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410CE">
        <w:rPr>
          <w:rFonts w:cs="Times New Roman"/>
        </w:rPr>
        <w:t>11. travnja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7D7" w:rsidP="00BA0147" w:rsidR="00D077D7">
      <w:r>
        <w:separator/>
      </w:r>
    </w:p>
  </w:endnote>
  <w:endnote w:id="0" w:type="continuationSeparator">
    <w:p w:rsidRDefault="00D077D7" w:rsidP="00BA0147" w:rsidR="00D07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7D7" w:rsidP="00BA0147" w:rsidR="00D077D7">
      <w:r>
        <w:separator/>
      </w:r>
    </w:p>
  </w:footnote>
  <w:footnote w:id="0" w:type="continuationSeparator">
    <w:p w:rsidRDefault="00D077D7" w:rsidP="00BA0147" w:rsidR="00D07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3B4B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92371F">
      <w:t>372/16-7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92371F">
      <w:t>372/16-7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BAD"/>
    <w:rsid w:val="002C3B4B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668AE"/>
    <w:rsid w:val="00970E9C"/>
    <w:rsid w:val="009C0AFE"/>
    <w:rsid w:val="009F187F"/>
    <w:rsid w:val="009F4BEF"/>
    <w:rsid w:val="00A4112C"/>
    <w:rsid w:val="00AC55E9"/>
    <w:rsid w:val="00AF1E8D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3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3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COLE društvo s ograničenom odgovornošću za proizvodnju opreme za sportske terene</izvorni_sadrzaj>
    <derivirana_varijabla naziv="DomainObject.Predmet.ProtustrankaFormated_1">  COLE društvo s ograničenom odgovornošću za proizvodnju opreme za sportske terene</derivirana_varijabla>
  </DomainObject.Predmet.ProtustrankaFormated>
  <DomainObject.Predmet.ProtustrankaFormatedOIB>
    <izvorni_sadrzaj>  COLE društvo s ograničenom odgovornošću za proizvodnju opreme za sportske terene, OIB 09231754796</izvorni_sadrzaj>
    <derivirana_varijabla naziv="DomainObject.Predmet.ProtustrankaFormatedOIB_1">  COLE društvo s ograničenom odgovornošću za proizvodnju opreme za sportske terene, OIB 09231754796</derivirana_varijabla>
  </DomainObject.Predmet.ProtustrankaFormatedOIB>
  <DomainObject.Predmet.ProtustrankaFormatedWithAdress>
    <izvorni_sadrzaj> COLE društvo s ograničenom odgovornošću za proizvodnju opreme za sportske terene, A. Cesarca 2, 42000 Varaždin</izvorni_sadrzaj>
    <derivirana_varijabla naziv="DomainObject.Predmet.ProtustrankaFormatedWithAdress_1"> COLE društvo s ograničenom odgovornošću za proizvodnju opreme za sportske terene, A. Cesarca 2, 42000 Varaždin</derivirana_varijabla>
  </DomainObject.Predmet.ProtustrankaFormatedWithAdress>
  <DomainObject.Predmet.ProtustrankaFormatedWithAdressOIB>
    <izvorni_sadrzaj> COLE društvo s ograničenom odgovornošću za proizvodnju opreme za sportske terene, OIB 09231754796, A. Cesarca 2, 42000 Varaždin</izvorni_sadrzaj>
    <derivirana_varijabla naziv="DomainObject.Predmet.ProtustrankaFormatedWithAdressOIB_1"> COLE društvo s ograničenom odgovornošću za proizvodnju opreme za sportske terene, OIB 09231754796, A. Cesarca 2, 42000 Varaždin</derivirana_varijabla>
  </DomainObject.Predmet.ProtustrankaFormatedWithAdressOIB>
  <DomainObject.Predmet.ProtustrankaWithAdress>
    <izvorni_sadrzaj>COLE društvo s ograničenom odgovornošću za proizvodnju opreme za sportske terene A. Cesarca 2, 42000 Varaždin</izvorni_sadrzaj>
    <derivirana_varijabla naziv="DomainObject.Predmet.ProtustrankaWithAdress_1">COLE društvo s ograničenom odgovornošću za proizvodnju opreme za sportske terene A. Cesarca 2, 42000 Varaždin</derivirana_varijabla>
  </DomainObject.Predmet.ProtustrankaWithAdress>
  <DomainObject.Predmet.ProtustrankaWithAdressOIB>
    <izvorni_sadrzaj>COLE društvo s ograničenom odgovornošću za proizvodnju opreme za sportske terene, OIB 09231754796, A. Cesarca 2, 42000 Varaždin</izvorni_sadrzaj>
    <derivirana_varijabla naziv="DomainObject.Predmet.ProtustrankaWithAdressOIB_1">COLE društvo s ograničenom odgovornošću za proizvodnju opreme za sportske terene, OIB 09231754796, A. Cesarca 2, 42000 Varaždin</derivirana_varijabla>
  </DomainObject.Predmet.ProtustrankaWithAdressOIB>
  <DomainObject.Predmet.ProtustrankaNazivFormated>
    <izvorni_sadrzaj>COLE društvo s ograničenom odgovornošću za proizvodnju opreme za sportske terene</izvorni_sadrzaj>
    <derivirana_varijabla naziv="DomainObject.Predmet.ProtustrankaNazivFormated_1">COLE društvo s ograničenom odgovornošću za proizvodnju opreme za sportske terene</derivirana_varijabla>
  </DomainObject.Predmet.ProtustrankaNazivFormated>
  <DomainObject.Predmet.ProtustrankaNazivFormatedOIB>
    <izvorni_sadrzaj>COLE društvo s ograničenom odgovornošću za proizvodnju opreme za sportske terene, OIB 09231754796</izvorni_sadrzaj>
    <derivirana_varijabla naziv="DomainObject.Predmet.ProtustrankaNazivFormatedOIB_1">COLE društvo s ograničenom odgovornošću za proizvodnju opreme za sportske terene, OIB 09231754796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102125.68</izvorni_sadrzaj>
    <derivirana_varijabla naziv="DomainObject.Predmet.TrenutnaVrijednost_1">102125.68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COLE društvo s ograničenom odgovornošću za proizvodnju opreme za sportske terene</item>
    </izvorni_sadrzaj>
    <derivirana_varijabla naziv="DomainObject.Predmet.ProtuStrankaListFormated_1">
      <item>COLE društvo s ograničenom odgovornošću za proizvodnju opreme za sportske terene</item>
    </derivirana_varijabla>
  </DomainObject.Predmet.ProtuStrankaListFormated>
  <DomainObject.Predmet.ProtuStrankaListFormatedOIB>
    <izvorni_sadrzaj>
      <item>COLE društvo s ograničenom odgovornošću za proizvodnju opreme za sportske terene, OIB 09231754796</item>
    </izvorni_sadrzaj>
    <derivirana_varijabla naziv="DomainObject.Predmet.ProtuStrankaListFormatedOIB_1">
      <item>COLE društvo s ograničenom odgovornošću za proizvodnju opreme za sportske terene, OIB 09231754796</item>
    </derivirana_varijabla>
  </DomainObject.Predmet.ProtuStrankaListFormatedOIB>
  <DomainObject.Predmet.ProtuStrankaListFormatedWithAdress>
    <izvorni_sadrzaj>
      <item>COLE društvo s ograničenom odgovornošću za proizvodnju opreme za sportske terene, A. Cesarca 2, 42000 Varaždin</item>
    </izvorni_sadrzaj>
    <derivirana_varijabla naziv="DomainObject.Predmet.ProtuStrankaListFormatedWithAdress_1">
      <item>COLE društvo s ograničenom odgovornošću za proizvodnju opreme za sportske terene, A. Cesarca 2, 42000 Varaždin</item>
    </derivirana_varijabla>
  </DomainObject.Predmet.ProtuStrankaListFormatedWithAdress>
  <DomainObject.Predmet.ProtuStrankaListFormatedWithAdressOIB>
    <izvorni_sadrzaj>
      <item>COLE društvo s ograničenom odgovornošću za proizvodnju opreme za sportske terene, OIB 09231754796, A. Cesarca 2, 42000 Varaždin</item>
    </izvorni_sadrzaj>
    <derivirana_varijabla naziv="DomainObject.Predmet.ProtuStrankaListFormatedWithAdressOIB_1">
      <item>COLE društvo s ograničenom odgovornošću za proizvodnju opreme za sportske terene, OIB 09231754796, A. Cesarca 2, 42000 Varaždin</item>
    </derivirana_varijabla>
  </DomainObject.Predmet.ProtuStrankaListFormatedWithAdressOIB>
  <DomainObject.Predmet.ProtuStrankaListNazivFormated>
    <izvorni_sadrzaj>
      <item>COLE društvo s ograničenom odgovornošću za proizvodnju opreme za sportske terene</item>
    </izvorni_sadrzaj>
    <derivirana_varijabla naziv="DomainObject.Predmet.ProtuStrankaListNazivFormated_1">
      <item>COLE društvo s ograničenom odgovornošću za proizvodnju opreme za sportske terene</item>
    </derivirana_varijabla>
  </DomainObject.Predmet.ProtuStrankaListNazivFormated>
  <DomainObject.Predmet.ProtuStrankaListNazivFormatedOIB>
    <izvorni_sadrzaj>
      <item>COLE društvo s ograničenom odgovornošću za proizvodnju opreme za sportske terene, OIB 09231754796</item>
    </izvorni_sadrzaj>
    <derivirana_varijabla naziv="DomainObject.Predmet.ProtuStrankaListNazivFormatedOIB_1">
      <item>COLE društvo s ograničenom odgovornošću za proizvodnju opreme za sportske terene, OIB 09231754796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COLE društvo s ograničenom odgovornošću za proizvodnju opreme za sportske terene</izvorni_sadrzaj>
    <derivirana_varijabla naziv="DomainObject.Predmet.ProtustrankaIDrugi_1">COLE društvo s ograničenom odgovornošću za proizvodnju opreme za sportske terene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COLE društvo s ograničenom odgovornošću za proizvodnju opreme za sportske terene, OIB 09231754796, A. Cesarca 2, 42000 Varaždin</izvorni_sadrzaj>
    <derivirana_varijabla naziv="DomainObject.Predmet.ProtustrankaIDrugiAdressOIB_1">COLE društvo s ograničenom odgovornošću za proizvodnju opreme za sportske terene, OIB 09231754796, A. Cesarca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COLE društvo s ograničenom odgovornošću za proizvodnju opreme za sportske terene</item>
      <item>Sudski registar</item>
    </izvorni_sadrzaj>
    <derivirana_varijabla naziv="DomainObject.Predmet.SudioniciListNaziv_1">
      <item>Financijska agencija</item>
      <item>COLE društvo s ograničenom odgovornošću za proizvodnju opreme za sportske terene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COLE društvo s ograničenom odgovornošću za proizvodnju opreme za sportske terene, OIB 09231754796, A. Cesarca 2,42000 Varaždin</item>
      <item>Sudski registar</item>
    </izvorni_sadrzaj>
    <derivirana_varijabla naziv="DomainObject.Predmet.SudioniciListAdressOIB_1">
      <item>Financijska agencija, OIB 85821130368, A. Cesarca 2,42000 Varaždin</item>
      <item>COLE društvo s ograničenom odgovornošću za proizvodnju opreme za sportske terene, OIB 09231754796,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09231754796</item>
      <item>, OIB null</item>
    </izvorni_sadrzaj>
    <derivirana_varijabla naziv="DomainObject.Predmet.SudioniciListNazivOIB_1">
      <item>, OIB 85821130368</item>
      <item>, OIB 09231754796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DCE61-F9B7-414D-8A37-B41B9AB7E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1507</properties:Characters>
  <properties:Lines>60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2016-04-11T07:08:00Z</cp:lastPrinted>
  <dcterms:modified xmlns:xsi="http://www.w3.org/2001/XMLSchema-instance" xsi:type="dcterms:W3CDTF">2016-04-11T09:48:00Z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