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76190" w14:paraId="c976190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5C658C">
        <w:t>BIRO URLIĆ d.o.o., Pistura 4, Split, OIB: 59687931258</w:t>
      </w:r>
      <w:r>
        <w:rPr>
          <w:lang w:val="hr-HR"/>
        </w:rPr>
        <w:t xml:space="preserve">, dana </w:t>
      </w:r>
      <w:r w:rsidR="006920AC">
        <w:rPr>
          <w:lang w:val="hr-HR"/>
        </w:rPr>
        <w:t>4</w:t>
      </w:r>
      <w:r w:rsidR="004B3004">
        <w:rPr>
          <w:lang w:val="hr-HR"/>
        </w:rPr>
        <w:t>. veljače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5C658C">
        <w:t xml:space="preserve">BIRO URLIĆ d.o.o., Pistura 4, Split, OIB: 59687931258 </w:t>
      </w:r>
      <w:r>
        <w:rPr>
          <w:lang w:val="hr-HR"/>
        </w:rPr>
        <w:t xml:space="preserve">na dan </w:t>
      </w:r>
      <w:r w:rsidR="004354BF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5C658C">
        <w:rPr>
          <w:lang w:val="hr-HR"/>
        </w:rPr>
        <w:t>14.109,09</w:t>
      </w:r>
      <w:r w:rsidR="00C035AE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6920AC">
        <w:rPr>
          <w:lang w:val="hr-HR"/>
        </w:rPr>
        <w:t>4</w:t>
      </w:r>
      <w:r w:rsidR="004B3004">
        <w:rPr>
          <w:lang w:val="hr-HR"/>
        </w:rPr>
        <w:t>. veljače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693AB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153618" w:rsidR="00473132">
    <w:pPr>
      <w:pStyle w:val="Zaglavlje"/>
      <w:jc w:val="center"/>
    </w:pPr>
  </w:p>
  <w:p w:rsidRDefault="00153618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5C658C">
      <w:t>718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153618"/>
    <w:rsid w:val="00291D1D"/>
    <w:rsid w:val="00311D50"/>
    <w:rsid w:val="003576E5"/>
    <w:rsid w:val="003652A6"/>
    <w:rsid w:val="00394F80"/>
    <w:rsid w:val="003C2F22"/>
    <w:rsid w:val="003C60F8"/>
    <w:rsid w:val="00417EA6"/>
    <w:rsid w:val="004354BF"/>
    <w:rsid w:val="004B3004"/>
    <w:rsid w:val="00524755"/>
    <w:rsid w:val="005A61D0"/>
    <w:rsid w:val="005C0FE6"/>
    <w:rsid w:val="005C658C"/>
    <w:rsid w:val="00684A08"/>
    <w:rsid w:val="006920AC"/>
    <w:rsid w:val="00693AB7"/>
    <w:rsid w:val="0071519E"/>
    <w:rsid w:val="00743CAF"/>
    <w:rsid w:val="007F7A84"/>
    <w:rsid w:val="00814EDB"/>
    <w:rsid w:val="00815142"/>
    <w:rsid w:val="00853B3E"/>
    <w:rsid w:val="008D2D97"/>
    <w:rsid w:val="009771F7"/>
    <w:rsid w:val="00981D37"/>
    <w:rsid w:val="00A51DE9"/>
    <w:rsid w:val="00B7506F"/>
    <w:rsid w:val="00C035AE"/>
    <w:rsid w:val="00CB3552"/>
    <w:rsid w:val="00D170AD"/>
    <w:rsid w:val="00D54741"/>
    <w:rsid w:val="00DD0D50"/>
    <w:rsid w:val="00E0633A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536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6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6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6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6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536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6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6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6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6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St-718/2015</izvorni_sadrzaj>
    <derivirana_varijabla naziv="DomainObject.Predmet.OznakaBroj_1">St-718/2015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BIRO URLIĆ, d.o.o. za projektiranje, vještačenje i inženjering</izvorni_sadrzaj>
    <derivirana_varijabla naziv="DomainObject.Predmet.ProtustrankaFormated_1">  BIRO URLIĆ, d.o.o. za projektiranje, vještačenje i inženjering</derivirana_varijabla>
  </DomainObject.Predmet.ProtustrankaFormated>
  <DomainObject.Predmet.ProtustrankaFormatedOIB>
    <izvorni_sadrzaj>  BIRO URLIĆ, d.o.o. za projektiranje, vještačenje i inženjering, OIB 59687931258</izvorni_sadrzaj>
    <derivirana_varijabla naziv="DomainObject.Predmet.ProtustrankaFormatedOIB_1">  BIRO URLIĆ, d.o.o. za projektiranje, vještačenje i inženjering, OIB 59687931258</derivirana_varijabla>
  </DomainObject.Predmet.ProtustrankaFormatedOIB>
  <DomainObject.Predmet.ProtustrankaFormatedWithAdress>
    <izvorni_sadrzaj> BIRO URLIĆ, d.o.o. za projektiranje, vještačenje i inženjering, Pistura 4, 21000 Split</izvorni_sadrzaj>
    <derivirana_varijabla naziv="DomainObject.Predmet.ProtustrankaFormatedWithAdress_1"> BIRO URLIĆ, d.o.o. za projektiranje, vještačenje i inženjering, Pistura 4, 21000 Split</derivirana_varijabla>
  </DomainObject.Predmet.ProtustrankaFormatedWithAdress>
  <DomainObject.Predmet.ProtustrankaFormatedWithAdressOIB>
    <izvorni_sadrzaj> BIRO URLIĆ, d.o.o. za projektiranje, vještačenje i inženjering, OIB 59687931258, Pistura 4, 21000 Split</izvorni_sadrzaj>
    <derivirana_varijabla naziv="DomainObject.Predmet.ProtustrankaFormatedWithAdressOIB_1"> BIRO URLIĆ, d.o.o. za projektiranje, vještačenje i inženjering, OIB 59687931258, Pistura 4, 21000 Split</derivirana_varijabla>
  </DomainObject.Predmet.ProtustrankaFormatedWithAdressOIB>
  <DomainObject.Predmet.ProtustrankaWithAdress>
    <izvorni_sadrzaj>BIRO URLIĆ, d.o.o. za projektiranje, vještačenje i inženjering Pistura 4, 21000 Split</izvorni_sadrzaj>
    <derivirana_varijabla naziv="DomainObject.Predmet.ProtustrankaWithAdress_1">BIRO URLIĆ, d.o.o. za projektiranje, vještačenje i inženjering Pistura 4, 21000 Split</derivirana_varijabla>
  </DomainObject.Predmet.ProtustrankaWithAdress>
  <DomainObject.Predmet.ProtustrankaWithAdressOIB>
    <izvorni_sadrzaj>BIRO URLIĆ, d.o.o. za projektiranje, vještačenje i inženjering, OIB 59687931258, Pistura 4, 21000 Split</izvorni_sadrzaj>
    <derivirana_varijabla naziv="DomainObject.Predmet.ProtustrankaWithAdressOIB_1">BIRO URLIĆ, d.o.o. za projektiranje, vještačenje i inženjering, OIB 59687931258, Pistura 4, 21000 Split</derivirana_varijabla>
  </DomainObject.Predmet.ProtustrankaWithAdressOIB>
  <DomainObject.Predmet.ProtustrankaNazivFormated>
    <izvorni_sadrzaj>BIRO URLIĆ, d.o.o. za projektiranje, vještačenje i inženjering</izvorni_sadrzaj>
    <derivirana_varijabla naziv="DomainObject.Predmet.ProtustrankaNazivFormated_1">BIRO URLIĆ, d.o.o. za projektiranje, vještačenje i inženjering</derivirana_varijabla>
  </DomainObject.Predmet.ProtustrankaNazivFormated>
  <DomainObject.Predmet.ProtustrankaNazivFormatedOIB>
    <izvorni_sadrzaj>BIRO URLIĆ, d.o.o. za projektiranje, vještačenje i inženjering, OIB 59687931258</izvorni_sadrzaj>
    <derivirana_varijabla naziv="DomainObject.Predmet.ProtustrankaNazivFormatedOIB_1">BIRO URLIĆ, d.o.o. za projektiranje, vještačenje i inženjering, OIB 59687931258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14109.09</izvorni_sadrzaj>
    <derivirana_varijabla naziv="DomainObject.Predmet.TrenutnaVrijednost_1">14109.09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BIRO URLIĆ, d.o.o. za projektiranje, vještačenje i inženjering</item>
    </izvorni_sadrzaj>
    <derivirana_varijabla naziv="DomainObject.Predmet.ProtuStrankaListFormated_1">
      <item>BIRO URLIĆ, d.o.o. za projektiranje, vještačenje i inženjering</item>
    </derivirana_varijabla>
  </DomainObject.Predmet.ProtuStrankaListFormated>
  <DomainObject.Predmet.ProtuStrankaListFormatedOIB>
    <izvorni_sadrzaj>
      <item>BIRO URLIĆ, d.o.o. za projektiranje, vještačenje i inženjering, OIB 59687931258</item>
    </izvorni_sadrzaj>
    <derivirana_varijabla naziv="DomainObject.Predmet.ProtuStrankaListFormatedOIB_1">
      <item>BIRO URLIĆ, d.o.o. za projektiranje, vještačenje i inženjering, OIB 59687931258</item>
    </derivirana_varijabla>
  </DomainObject.Predmet.ProtuStrankaListFormatedOIB>
  <DomainObject.Predmet.ProtuStrankaListFormatedWithAdress>
    <izvorni_sadrzaj>
      <item>BIRO URLIĆ, d.o.o. za projektiranje, vještačenje i inženjering, Pistura 4, 21000 Split</item>
    </izvorni_sadrzaj>
    <derivirana_varijabla naziv="DomainObject.Predmet.ProtuStrankaListFormatedWithAdress_1">
      <item>BIRO URLIĆ, d.o.o. za projektiranje, vještačenje i inženjering, Pistura 4, 21000 Split</item>
    </derivirana_varijabla>
  </DomainObject.Predmet.ProtuStrankaListFormatedWithAdress>
  <DomainObject.Predmet.ProtuStrankaListFormatedWithAdressOIB>
    <izvorni_sadrzaj>
      <item>BIRO URLIĆ, d.o.o. za projektiranje, vještačenje i inženjering, OIB 59687931258, Pistura 4, 21000 Split</item>
    </izvorni_sadrzaj>
    <derivirana_varijabla naziv="DomainObject.Predmet.ProtuStrankaListFormatedWithAdressOIB_1">
      <item>BIRO URLIĆ, d.o.o. za projektiranje, vještačenje i inženjering, OIB 59687931258, Pistura 4, 21000 Split</item>
    </derivirana_varijabla>
  </DomainObject.Predmet.ProtuStrankaListFormatedWithAdressOIB>
  <DomainObject.Predmet.ProtuStrankaListNazivFormated>
    <izvorni_sadrzaj>
      <item>BIRO URLIĆ, d.o.o. za projektiranje, vještačenje i inženjering</item>
    </izvorni_sadrzaj>
    <derivirana_varijabla naziv="DomainObject.Predmet.ProtuStrankaListNazivFormated_1">
      <item>BIRO URLIĆ, d.o.o. za projektiranje, vještačenje i inženjering</item>
    </derivirana_varijabla>
  </DomainObject.Predmet.ProtuStrankaListNazivFormated>
  <DomainObject.Predmet.ProtuStrankaListNazivFormatedOIB>
    <izvorni_sadrzaj>
      <item>BIRO URLIĆ, d.o.o. za projektiranje, vještačenje i inženjering, OIB 59687931258</item>
    </izvorni_sadrzaj>
    <derivirana_varijabla naziv="DomainObject.Predmet.ProtuStrankaListNazivFormatedOIB_1">
      <item>BIRO URLIĆ, d.o.o. za projektiranje, vještačenje i inženjering, OIB 59687931258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BIRO URLIĆ, d.o.o. za projektiranje, vještačenje i inženjering</izvorni_sadrzaj>
    <derivirana_varijabla naziv="DomainObject.Predmet.ProtustrankaIDrugi_1">BIRO URLIĆ, d.o.o. za projektiranje, vještačenje i inženjering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BIRO URLIĆ, d.o.o. za projektiranje, vještačenje i inženjering, OIB 59687931258, Pistura 4, 21000 Split</izvorni_sadrzaj>
    <derivirana_varijabla naziv="DomainObject.Predmet.ProtustrankaIDrugiAdressOIB_1">BIRO URLIĆ, d.o.o. za projektiranje, vještačenje i inženjering, OIB 59687931258, Pistura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BIRO URLIĆ, d.o.o. za projektiranje, vještačenje i inženjering</item>
      <item>FINANCIJSKA AGENCIJA, RC SPLIT</item>
    </izvorni_sadrzaj>
    <derivirana_varijabla naziv="DomainObject.Predmet.SudioniciListNaziv_1">
      <item>BIRO URLIĆ, d.o.o. za projektiranje, vještačenje i inženjering</item>
      <item>FINANCIJSKA AGENCIJA, RC SPLIT</item>
    </derivirana_varijabla>
  </DomainObject.Predmet.SudioniciListNaziv>
  <DomainObject.Predmet.SudioniciListAdressOIB>
    <izvorni_sadrzaj>
      <item>BIRO URLIĆ, d.o.o. za projektiranje, vještačenje i inženjering, OIB 59687931258, Pistura 4,21000 Split</item>
      <item>FINANCIJSKA AGENCIJA, RC SPLIT, OIB 85821130368, Mažuranićevo šetalište 24 b,21000 Split</item>
    </izvorni_sadrzaj>
    <derivirana_varijabla naziv="DomainObject.Predmet.SudioniciListAdressOIB_1">
      <item>BIRO URLIĆ, d.o.o. za projektiranje, vještačenje i inženjering, OIB 59687931258, Pistura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59687931258</item>
      <item>, OIB 85821130368</item>
    </izvorni_sadrzaj>
    <derivirana_varijabla naziv="DomainObject.Predmet.SudioniciListNazivOIB_1">
      <item>, OIB 59687931258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1714</properties:Characters>
  <properties:Lines>45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2016-02-04T11:02:00Z</cp:lastPrinted>
  <dcterms:modified xmlns:xsi="http://www.w3.org/2001/XMLSchema-instance" xsi:type="dcterms:W3CDTF">2016-02-04T13:52:00Z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