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9884" w14:paraId="1599884" w:rsidRDefault="00E17927" w:rsidP="00E17927" w:rsidR="00E1792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7927" w:rsidP="00E17927" w:rsidR="00E1792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17927" w:rsidP="00E17927" w:rsidR="00E1792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17927" w:rsidP="00E17927" w:rsidR="00E17927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17927" w:rsidP="00E17927" w:rsidR="00E17927"/>
    <w:p w:rsidRDefault="00E17927" w:rsidP="00E17927" w:rsidR="00E1792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17927" w:rsidP="00E17927" w:rsidR="00E1792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17927" w:rsidP="00E17927" w:rsidR="00E1792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E17927" w:rsidP="00E17927" w:rsidR="00E1792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17927" w:rsidP="00E17927" w:rsidR="00E1792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4600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SIMETRIJA d. o. o. Pula, Vodnjanska 23, OIB 22092728428, MBS 130043676, 9. prosinca 2015.</w:t>
      </w:r>
    </w:p>
    <w:p w:rsidRDefault="00E17927" w:rsidP="00E17927" w:rsidR="00E1792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17927" w:rsidP="00E17927" w:rsidR="00E1792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E17927" w:rsidP="00E17927" w:rsidR="00E1792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17927" w:rsidP="00E17927" w:rsidR="00E1792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SIMETRIJA d. o. o. Pula, Vodnjanska 23, </w:t>
      </w:r>
      <w:r w:rsidR="00D93967">
        <w:rPr>
          <w:rFonts w:cs="Times New Roman" w:eastAsia="Times New Roman"/>
          <w:szCs w:val="24"/>
          <w:lang w:eastAsia="hr-HR"/>
        </w:rPr>
        <w:t>OIB 22092728428, MBS 130043676</w:t>
      </w:r>
    </w:p>
    <w:p w:rsidRDefault="00E17927" w:rsidP="00E17927" w:rsidR="00E1792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17927" w:rsidP="00E17927" w:rsidR="00E1792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E17927" w:rsidP="00E17927" w:rsidR="00E1792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17927" w:rsidP="00E17927" w:rsidR="00E1792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  <w:lang w:eastAsia="hr-HR"/>
        </w:rPr>
        <w:t>444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SIMETRIJA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1132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74.275,11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E17927" w:rsidP="00E17927" w:rsidR="00E1792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17927" w:rsidP="00E17927" w:rsidR="00E1792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E17927" w:rsidP="00E17927" w:rsidR="00E1792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17927" w:rsidP="00E17927" w:rsidR="00E1792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9.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E17927" w:rsidP="00E17927" w:rsidR="00E1792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E17927" w:rsidP="00E17927" w:rsidR="00E1792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93967">
        <w:rPr>
          <w:rFonts w:cs="Times New Roman" w:eastAsia="Times New Roman"/>
          <w:szCs w:val="24"/>
          <w:lang w:eastAsia="hr-HR"/>
        </w:rPr>
        <w:t>, v. r.</w:t>
      </w:r>
    </w:p>
    <w:p w:rsidRDefault="00D93967" w:rsidP="00E17927" w:rsidR="00D9396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17927" w:rsidP="00E17927" w:rsidR="00E1792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E17927" w:rsidP="00E17927" w:rsidR="00E1792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E17927" w:rsidP="00E17927" w:rsidR="00E1792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E17927" w:rsidP="00E17927" w:rsidR="00E1792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E17927" w:rsidP="00E17927" w:rsidR="00E17927" w:rsidRPr="00EA544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17927" w:rsidP="00E17927" w:rsidR="00E17927"/>
    <w:p w:rsidRDefault="00471A0C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927" w:rsidP="00E17927" w:rsidR="00E17927">
      <w:r>
        <w:separator/>
      </w:r>
    </w:p>
  </w:endnote>
  <w:endnote w:id="0" w:type="continuationSeparator">
    <w:p w:rsidRDefault="00E17927" w:rsidP="00E17927" w:rsidR="00E17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927" w:rsidP="00E17927" w:rsidR="00E17927">
      <w:r>
        <w:separator/>
      </w:r>
    </w:p>
  </w:footnote>
  <w:footnote w:id="0" w:type="continuationSeparator">
    <w:p w:rsidRDefault="00E17927" w:rsidP="00E17927" w:rsidR="00E17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927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71A0C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572/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927" w:rsidP="00511F63" w:rsidR="00511F63">
    <w:pPr>
      <w:pStyle w:val="Zaglavlje"/>
      <w:jc w:val="right"/>
    </w:pPr>
    <w:r>
      <w:t>11 St-572/2015-3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B37"/>
    <w:rsid w:val="00471A0C"/>
    <w:rsid w:val="00570A83"/>
    <w:rsid w:val="007A5C5B"/>
    <w:rsid w:val="00A22B37"/>
    <w:rsid w:val="00C9611B"/>
    <w:rsid w:val="00D93967"/>
    <w:rsid w:val="00E1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792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79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92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79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792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179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92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1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A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A0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A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A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792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79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92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79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792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179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92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71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A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A0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A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A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St-572/2015</izvorni_sadrzaj>
    <derivirana_varijabla naziv="DomainObject.Predmet.OznakaBroj_1">St-572/2015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SIMETRIJA d.o.o. Pula</izvorni_sadrzaj>
    <derivirana_varijabla naziv="DomainObject.Predmet.ProtustrankaFormated_1">  SIMETRIJA d.o.o. Pula</derivirana_varijabla>
  </DomainObject.Predmet.ProtustrankaFormated>
  <DomainObject.Predmet.ProtustrankaFormatedOIB>
    <izvorni_sadrzaj>  SIMETRIJA d.o.o. Pula, OIB 22092728428</izvorni_sadrzaj>
    <derivirana_varijabla naziv="DomainObject.Predmet.ProtustrankaFormatedOIB_1">  SIMETRIJA d.o.o. Pula, OIB 22092728428</derivirana_varijabla>
  </DomainObject.Predmet.ProtustrankaFormatedOIB>
  <DomainObject.Predmet.ProtustrankaFormatedWithAdress>
    <izvorni_sadrzaj> SIMETRIJA d.o.o. Pula, Vodnjanska 23, 52100 Pula</izvorni_sadrzaj>
    <derivirana_varijabla naziv="DomainObject.Predmet.ProtustrankaFormatedWithAdress_1"> SIMETRIJA d.o.o. Pula, Vodnjanska 23, 52100 Pula</derivirana_varijabla>
  </DomainObject.Predmet.ProtustrankaFormatedWithAdress>
  <DomainObject.Predmet.ProtustrankaFormatedWithAdressOIB>
    <izvorni_sadrzaj> SIMETRIJA d.o.o. Pula, OIB 22092728428, Vodnjanska 23, 52100 Pula</izvorni_sadrzaj>
    <derivirana_varijabla naziv="DomainObject.Predmet.ProtustrankaFormatedWithAdressOIB_1"> SIMETRIJA d.o.o. Pula, OIB 22092728428, Vodnjanska 23, 52100 Pula</derivirana_varijabla>
  </DomainObject.Predmet.ProtustrankaFormatedWithAdressOIB>
  <DomainObject.Predmet.ProtustrankaWithAdress>
    <izvorni_sadrzaj>SIMETRIJA d.o.o. Pula Vodnjanska 23, 52100 Pula</izvorni_sadrzaj>
    <derivirana_varijabla naziv="DomainObject.Predmet.ProtustrankaWithAdress_1">SIMETRIJA d.o.o. Pula Vodnjanska 23, 52100 Pula</derivirana_varijabla>
  </DomainObject.Predmet.ProtustrankaWithAdress>
  <DomainObject.Predmet.ProtustrankaWithAdressOIB>
    <izvorni_sadrzaj>SIMETRIJA d.o.o. Pula, OIB 22092728428, Vodnjanska 23, 52100 Pula</izvorni_sadrzaj>
    <derivirana_varijabla naziv="DomainObject.Predmet.ProtustrankaWithAdressOIB_1">SIMETRIJA d.o.o. Pula, OIB 22092728428, Vodnjanska 23, 52100 Pula</derivirana_varijabla>
  </DomainObject.Predmet.ProtustrankaWithAdressOIB>
  <DomainObject.Predmet.ProtustrankaNazivFormated>
    <izvorni_sadrzaj>SIMETRIJA d.o.o. Pula</izvorni_sadrzaj>
    <derivirana_varijabla naziv="DomainObject.Predmet.ProtustrankaNazivFormated_1">SIMETRIJA d.o.o. Pula</derivirana_varijabla>
  </DomainObject.Predmet.ProtustrankaNazivFormated>
  <DomainObject.Predmet.ProtustrankaNazivFormatedOIB>
    <izvorni_sadrzaj>SIMETRIJA d.o.o. Pula, OIB 22092728428</izvorni_sadrzaj>
    <derivirana_varijabla naziv="DomainObject.Predmet.ProtustrankaNazivFormatedOIB_1">SIMETRIJA d.o.o. Pula, OIB 22092728428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74275.11</izvorni_sadrzaj>
    <derivirana_varijabla naziv="DomainObject.Predmet.TrenutnaVrijednost_1">74275.11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SIMETRIJA d.o.o. Pula</item>
    </izvorni_sadrzaj>
    <derivirana_varijabla naziv="DomainObject.Predmet.ProtuStrankaListFormated_1">
      <item>SIMETRIJA d.o.o. Pula</item>
    </derivirana_varijabla>
  </DomainObject.Predmet.ProtuStrankaListFormated>
  <DomainObject.Predmet.ProtuStrankaListFormatedOIB>
    <izvorni_sadrzaj>
      <item>SIMETRIJA d.o.o. Pula, OIB 22092728428</item>
    </izvorni_sadrzaj>
    <derivirana_varijabla naziv="DomainObject.Predmet.ProtuStrankaListFormatedOIB_1">
      <item>SIMETRIJA d.o.o. Pula, OIB 22092728428</item>
    </derivirana_varijabla>
  </DomainObject.Predmet.ProtuStrankaListFormatedOIB>
  <DomainObject.Predmet.ProtuStrankaListFormatedWithAdress>
    <izvorni_sadrzaj>
      <item>SIMETRIJA d.o.o. Pula, Vodnjanska 23, 52100 Pula</item>
    </izvorni_sadrzaj>
    <derivirana_varijabla naziv="DomainObject.Predmet.ProtuStrankaListFormatedWithAdress_1">
      <item>SIMETRIJA d.o.o. Pula, Vodnjanska 23, 52100 Pula</item>
    </derivirana_varijabla>
  </DomainObject.Predmet.ProtuStrankaListFormatedWithAdress>
  <DomainObject.Predmet.ProtuStrankaListFormatedWithAdressOIB>
    <izvorni_sadrzaj>
      <item>SIMETRIJA d.o.o. Pula, OIB 22092728428, Vodnjanska 23, 52100 Pula</item>
    </izvorni_sadrzaj>
    <derivirana_varijabla naziv="DomainObject.Predmet.ProtuStrankaListFormatedWithAdressOIB_1">
      <item>SIMETRIJA d.o.o. Pula, OIB 22092728428, Vodnjanska 23, 52100 Pula</item>
    </derivirana_varijabla>
  </DomainObject.Predmet.ProtuStrankaListFormatedWithAdressOIB>
  <DomainObject.Predmet.ProtuStrankaListNazivFormated>
    <izvorni_sadrzaj>
      <item>SIMETRIJA d.o.o. Pula</item>
    </izvorni_sadrzaj>
    <derivirana_varijabla naziv="DomainObject.Predmet.ProtuStrankaListNazivFormated_1">
      <item>SIMETRIJA d.o.o. Pula</item>
    </derivirana_varijabla>
  </DomainObject.Predmet.ProtuStrankaListNazivFormated>
  <DomainObject.Predmet.ProtuStrankaListNazivFormatedOIB>
    <izvorni_sadrzaj>
      <item>SIMETRIJA d.o.o. Pula, OIB 22092728428</item>
    </izvorni_sadrzaj>
    <derivirana_varijabla naziv="DomainObject.Predmet.ProtuStrankaListNazivFormatedOIB_1">
      <item>SIMETRIJA d.o.o. Pula, OIB 22092728428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SIMETRIJA d.o.o. Pula</izvorni_sadrzaj>
    <derivirana_varijabla naziv="DomainObject.Predmet.ProtustrankaIDrugi_1">SIMETRIJA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SIMETRIJA d.o.o. Pula, OIB 22092728428, Vodnjanska 23, 52100 Pula</izvorni_sadrzaj>
    <derivirana_varijabla naziv="DomainObject.Predmet.ProtustrankaIDrugiAdressOIB_1">SIMETRIJA d.o.o. Pula, OIB 22092728428, Vodnjanska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SIMETRIJA d.o.o. Pula</item>
    </izvorni_sadrzaj>
    <derivirana_varijabla naziv="DomainObject.Predmet.SudioniciListNaziv_1">
      <item>FINANCIJSKA AGENCIJA, RC RIJEKA, PODRUŽNICA PULA, PULA</item>
      <item>SIMETRIJA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SIMETRIJA d.o.o. Pula, OIB 22092728428, Vodnjanska 23,52100 Pula</item>
    </izvorni_sadrzaj>
    <derivirana_varijabla naziv="DomainObject.Predmet.SudioniciListAdressOIB_1">
      <item>FINANCIJSKA AGENCIJA, RC RIJEKA, PODRUŽNICA PULA, PULA, OIB 85821130368, Giardini 5,52100 Pula</item>
      <item>SIMETRIJA d.o.o. Pula, OIB 22092728428, Vodnjanska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22092728428</item>
    </izvorni_sadrzaj>
    <derivirana_varijabla naziv="DomainObject.Predmet.SudioniciListNazivOIB_1">
      <item>, OIB 85821130368</item>
      <item>, OIB 22092728428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2004</properties:Characters>
  <properties:Lines>51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2015-12-09T09:15:00Z</dcterms:created>
  <dc:creator>Mihaela Kaligari</dc:creator>
  <dc:description/>
  <cp:keywords/>
  <cp:lastModifiedBy>Sanja Prodan</cp:lastModifiedBy>
  <cp:lastPrinted>2015-12-17T11:07:00Z</cp:lastPrinted>
  <dcterms:modified xmlns:xsi="http://www.w3.org/2001/XMLSchema-instance" xsi:type="dcterms:W3CDTF">2015-12-17T11:07:00Z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