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0867" w14:paraId="8a20867" w:rsidRDefault="006D1BC6" w:rsidP="004F5105" w:rsidR="006C34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>REPUBLIKA HRVATSKA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TRGOVAČKI SUD U ZAGREBU 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>Zagreb, Amruševa 2/II</w:t>
      </w:r>
    </w:p>
    <w:p w:rsidRDefault="004F5105" w:rsidP="004F5105" w:rsidR="004F5105" w:rsidRPr="003D39F6">
      <w:pPr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</w:t>
      </w:r>
      <w:r w:rsidRPr="003D39F6">
        <w:rPr>
          <w:sz w:val="22"/>
          <w:szCs w:val="22"/>
        </w:rPr>
        <w:tab/>
      </w:r>
      <w:r w:rsidRPr="003D39F6">
        <w:rPr>
          <w:sz w:val="22"/>
          <w:szCs w:val="22"/>
        </w:rPr>
        <w:tab/>
      </w:r>
      <w:r w:rsidR="006C3415" w:rsidRPr="003D39F6">
        <w:rPr>
          <w:sz w:val="22"/>
          <w:szCs w:val="22"/>
        </w:rPr>
        <w:t xml:space="preserve">       </w:t>
      </w:r>
      <w:r w:rsidRPr="003D39F6">
        <w:rPr>
          <w:sz w:val="22"/>
          <w:szCs w:val="22"/>
        </w:rPr>
        <w:t>12 St-</w:t>
      </w:r>
      <w:r w:rsidR="00382669">
        <w:rPr>
          <w:sz w:val="22"/>
          <w:szCs w:val="22"/>
        </w:rPr>
        <w:t>734</w:t>
      </w:r>
      <w:r w:rsidRPr="003D39F6">
        <w:rPr>
          <w:sz w:val="22"/>
          <w:szCs w:val="22"/>
        </w:rPr>
        <w:t>/201</w:t>
      </w:r>
      <w:r w:rsidR="00382669">
        <w:rPr>
          <w:sz w:val="22"/>
          <w:szCs w:val="22"/>
        </w:rPr>
        <w:t>2</w:t>
      </w:r>
    </w:p>
    <w:p w:rsidRDefault="004F5105" w:rsidP="004F5105" w:rsidR="004F5105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>R  J  E  Š  E  NJ  E</w:t>
      </w:r>
    </w:p>
    <w:p w:rsidRDefault="00382669" w:rsidP="004F5105" w:rsidR="00382669">
      <w:pPr>
        <w:jc w:val="both"/>
      </w:pPr>
    </w:p>
    <w:p w:rsidRDefault="00382669" w:rsidP="004F5105" w:rsidR="004F5105" w:rsidRPr="00382669">
      <w:pPr>
        <w:jc w:val="both"/>
      </w:pPr>
      <w:r w:rsidRPr="005135C2">
        <w:t>TRGOVAČKI SUD U ZAGREBU po stečajnom sucu Nini Radiću u stečajnom postupku nad stečajnim dužnikom, SAMOBOR BENZ d.o.o. u stečaju za trgovinu i usluge, Samobor, Mirka Bogovića 20, MBS:060003234, OIB:23833525806</w:t>
      </w:r>
      <w:r w:rsidR="004F5105" w:rsidRPr="003D39F6">
        <w:rPr>
          <w:sz w:val="22"/>
          <w:szCs w:val="22"/>
        </w:rPr>
        <w:t>, 2</w:t>
      </w:r>
      <w:r>
        <w:rPr>
          <w:sz w:val="22"/>
          <w:szCs w:val="22"/>
        </w:rPr>
        <w:t>4</w:t>
      </w:r>
      <w:r w:rsidR="004F5105" w:rsidRPr="003D39F6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="004F5105" w:rsidRPr="003D39F6">
        <w:rPr>
          <w:sz w:val="22"/>
          <w:szCs w:val="22"/>
        </w:rPr>
        <w:t xml:space="preserve"> 2015. godine, </w:t>
      </w:r>
    </w:p>
    <w:p w:rsidRDefault="00B22ED0" w:rsidP="00656D9E" w:rsidR="00B22ED0" w:rsidRPr="003D39F6">
      <w:pPr>
        <w:jc w:val="both"/>
        <w:rPr>
          <w:sz w:val="22"/>
          <w:szCs w:val="22"/>
        </w:rPr>
      </w:pPr>
    </w:p>
    <w:p w:rsidRDefault="00A86461" w:rsidP="00D870C1" w:rsidR="00B45E5E" w:rsidRPr="003D39F6">
      <w:pPr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r  i  j  e  š  i  o    j  e</w:t>
      </w:r>
    </w:p>
    <w:p w:rsidRDefault="00B45E5E" w:rsidP="00A74E5C" w:rsidR="00B45E5E" w:rsidRPr="003D39F6">
      <w:pPr>
        <w:jc w:val="both"/>
        <w:rPr>
          <w:sz w:val="22"/>
          <w:szCs w:val="22"/>
        </w:rPr>
      </w:pPr>
    </w:p>
    <w:p w:rsidRDefault="00A86461" w:rsidP="00382669" w:rsidR="00382669" w:rsidRPr="005135C2">
      <w:pPr>
        <w:jc w:val="both"/>
        <w:rPr>
          <w:b/>
        </w:rPr>
      </w:pPr>
      <w:r w:rsidRPr="003D39F6">
        <w:rPr>
          <w:b/>
          <w:sz w:val="22"/>
          <w:szCs w:val="22"/>
        </w:rPr>
        <w:t>I</w:t>
      </w:r>
      <w:r w:rsidR="00B45E5E" w:rsidRPr="003D39F6">
        <w:rPr>
          <w:b/>
          <w:sz w:val="22"/>
          <w:szCs w:val="22"/>
        </w:rPr>
        <w:t xml:space="preserve">        </w:t>
      </w:r>
      <w:r w:rsidR="000561FA" w:rsidRPr="003D39F6">
        <w:rPr>
          <w:sz w:val="22"/>
          <w:szCs w:val="22"/>
        </w:rPr>
        <w:t xml:space="preserve">Utvrđuju se troškovi utvrđivanja tražbine i troškovi unovčenja za </w:t>
      </w:r>
      <w:r w:rsidR="00702315" w:rsidRPr="003D39F6">
        <w:rPr>
          <w:sz w:val="22"/>
          <w:szCs w:val="22"/>
        </w:rPr>
        <w:t xml:space="preserve">nekretnine upisane u zemljišne knjige </w:t>
      </w:r>
      <w:r w:rsidR="00382669" w:rsidRPr="005135C2">
        <w:rPr>
          <w:b/>
        </w:rPr>
        <w:t>Općin</w:t>
      </w:r>
      <w:r w:rsidR="00382669">
        <w:rPr>
          <w:b/>
        </w:rPr>
        <w:t>skog suda u Puli, K.O. GALIŽANA</w:t>
      </w:r>
      <w:r w:rsidR="00382669" w:rsidRPr="005135C2">
        <w:rPr>
          <w:b/>
        </w:rPr>
        <w:t>,</w:t>
      </w:r>
      <w:r w:rsidR="00382669">
        <w:rPr>
          <w:b/>
        </w:rPr>
        <w:t xml:space="preserve"> z.k.ul.2061, kat.čestica 527/6</w:t>
      </w:r>
      <w:r w:rsidR="00382669" w:rsidRPr="005135C2">
        <w:rPr>
          <w:b/>
        </w:rPr>
        <w:t>, oznaka zemljišta, stam</w:t>
      </w:r>
      <w:r w:rsidR="00382669">
        <w:rPr>
          <w:b/>
        </w:rPr>
        <w:t>bena zgrada</w:t>
      </w:r>
      <w:r w:rsidR="00382669" w:rsidRPr="005135C2">
        <w:rPr>
          <w:b/>
        </w:rPr>
        <w:t xml:space="preserve">, Jeromelina ul. 83, dvorište u površini </w:t>
      </w:r>
      <w:smartTag w:element="metricconverter" w:uri="urn:schemas-microsoft-com:office:smarttags">
        <w:smartTagPr>
          <w:attr w:val="923 m2" w:name="ProductID"/>
        </w:smartTagPr>
        <w:r w:rsidR="00382669" w:rsidRPr="005135C2">
          <w:rPr>
            <w:b/>
          </w:rPr>
          <w:t>923 m2</w:t>
        </w:r>
      </w:smartTag>
      <w:r w:rsidR="00382669" w:rsidRPr="005135C2">
        <w:rPr>
          <w:b/>
        </w:rPr>
        <w:t xml:space="preserve"> za poduloške: </w:t>
      </w:r>
    </w:p>
    <w:p w:rsidRDefault="00382669" w:rsidP="00382669" w:rsidR="00382669" w:rsidRPr="005135C2">
      <w:pPr>
        <w:jc w:val="both"/>
        <w:rPr>
          <w:color w:val="444444"/>
        </w:rPr>
      </w:pPr>
      <w:r w:rsidRPr="005135C2">
        <w:rPr>
          <w:b/>
        </w:rPr>
        <w:t>3 ETAŽA 6752/89547,</w:t>
      </w:r>
      <w:r w:rsidRPr="005135C2">
        <w:rPr>
          <w:color w:val="444444"/>
        </w:rPr>
        <w:t xml:space="preserve"> s kojim je povezano pravo vlasništva na posebni dio nekretnine koji je u Planu posebnih dijelova označen slovom "C" i brojevima od 17-25, u naravi stan koji se nalazi u prizemlju zgrade, i koji se sastoji od dva hodnika, dnevnog boravka, kuhinje, dvije sobe, kupaonice, ostave, loggie, ostave u podrumu zgrade označene brojem 26, te kućnog vrta označenog brojem 18a, ukupne neto reducirane površine </w:t>
      </w:r>
      <w:smartTag w:element="metricconverter" w:uri="urn:schemas-microsoft-com:office:smarttags">
        <w:smartTagPr>
          <w:attr w:val="67,52 m2" w:name="ProductID"/>
        </w:smartTagPr>
        <w:r w:rsidRPr="005135C2">
          <w:rPr>
            <w:color w:val="444444"/>
          </w:rPr>
          <w:t>67,52 m2</w:t>
        </w:r>
      </w:smartTag>
    </w:p>
    <w:p w:rsidRDefault="00382669" w:rsidP="00382669" w:rsidR="00382669" w:rsidRPr="005135C2">
      <w:pPr>
        <w:spacing w:lineRule="atLeast" w:line="336"/>
        <w:rPr>
          <w:color w:val="444444"/>
        </w:rPr>
      </w:pPr>
      <w:r w:rsidRPr="005135C2">
        <w:rPr>
          <w:b/>
        </w:rPr>
        <w:t>4 ETAŽA 6530/89547,</w:t>
      </w:r>
      <w:r w:rsidRPr="005135C2">
        <w:rPr>
          <w:color w:val="444444"/>
        </w:rPr>
        <w:t xml:space="preserve"> s kojim je povezano pravo vlasništva na posebni dio nekretnine koji je u Planu posebnih dijelova označen slovom "D" i brojevima od 27-31, u naravi stan koji se nalazi u prizemlju zgrade, i koji se sastoji od hodnika, kuhinje i dnevnog boravka, dvije sobe, kupaonice, balkona označenog brojem 28a, te ostave u podrumu zgrade označene brojem 32, ukupne neto reducirane površine </w:t>
      </w:r>
      <w:smartTag w:element="metricconverter" w:uri="urn:schemas-microsoft-com:office:smarttags">
        <w:smartTagPr>
          <w:attr w:val="65,30 m2" w:name="ProductID"/>
        </w:smartTagPr>
        <w:r w:rsidRPr="005135C2">
          <w:rPr>
            <w:color w:val="444444"/>
          </w:rPr>
          <w:t>65,30 m2</w:t>
        </w:r>
      </w:smartTag>
    </w:p>
    <w:p w:rsidRDefault="00382669" w:rsidP="00382669" w:rsidR="00382669" w:rsidRPr="005135C2">
      <w:pPr>
        <w:spacing w:lineRule="atLeast" w:line="336"/>
        <w:rPr>
          <w:color w:val="444444"/>
        </w:rPr>
      </w:pPr>
      <w:r w:rsidRPr="005135C2">
        <w:rPr>
          <w:b/>
        </w:rPr>
        <w:t>5 ETAŽA 6478/89547,</w:t>
      </w:r>
      <w:r w:rsidRPr="005135C2">
        <w:rPr>
          <w:color w:val="444444"/>
        </w:rPr>
        <w:t xml:space="preserve"> s kojim je povezano pravo vlasništva na posebni dio nekretnine koji je u Planu posebnih dijelova označen slovom "E" i brojevima od 33-38, u naravi stan koji se nalazi na I katu zgrade, i koji se sastoji od hodnika, kuhinje i dnevnog boravka, dvije sobe, kupaonice, balkona, te ostave u podrumu zgrade označene brojem 39, ukupne neto reducirane površine </w:t>
      </w:r>
      <w:smartTag w:element="metricconverter" w:uri="urn:schemas-microsoft-com:office:smarttags">
        <w:smartTagPr>
          <w:attr w:val="64,78 m2" w:name="ProductID"/>
        </w:smartTagPr>
        <w:r w:rsidRPr="005135C2">
          <w:rPr>
            <w:color w:val="444444"/>
          </w:rPr>
          <w:t>64,78 m2</w:t>
        </w:r>
      </w:smartTag>
    </w:p>
    <w:p w:rsidRDefault="00382669" w:rsidP="00382669" w:rsidR="00382669" w:rsidRPr="005135C2">
      <w:pPr>
        <w:spacing w:lineRule="atLeast" w:line="336"/>
        <w:rPr>
          <w:color w:val="444444"/>
        </w:rPr>
      </w:pPr>
      <w:r w:rsidRPr="005135C2">
        <w:rPr>
          <w:b/>
        </w:rPr>
        <w:t>6 ETAŽA 6352/89547,</w:t>
      </w:r>
      <w:r w:rsidRPr="005135C2">
        <w:rPr>
          <w:color w:val="444444"/>
        </w:rPr>
        <w:t xml:space="preserve"> s kojim je povezano pravo vlasništva na posebni dio nekretnine koji je u Planu posebnih dijelova označen slovom "F" i brojevima od 40-48, u naravi stan koji se nalazi na I katu zgrade, i koji se sastoji od dva hodnika, dnevnog boravka, kuhinje, dvije sobe, kupaonice, ostave, loggie, te ostave u podrumu zgrade označene brojem 49, ukupne neto reducirane površine </w:t>
      </w:r>
      <w:smartTag w:element="metricconverter" w:uri="urn:schemas-microsoft-com:office:smarttags">
        <w:smartTagPr>
          <w:attr w:val="63,52 m2" w:name="ProductID"/>
        </w:smartTagPr>
        <w:r w:rsidRPr="005135C2">
          <w:rPr>
            <w:color w:val="444444"/>
          </w:rPr>
          <w:t>63,52 m2</w:t>
        </w:r>
      </w:smartTag>
    </w:p>
    <w:p w:rsidRDefault="00382669" w:rsidP="00382669" w:rsidR="00382669" w:rsidRPr="005135C2">
      <w:pPr>
        <w:spacing w:lineRule="atLeast" w:line="336"/>
        <w:rPr>
          <w:color w:val="444444"/>
        </w:rPr>
      </w:pPr>
      <w:r w:rsidRPr="005135C2">
        <w:rPr>
          <w:b/>
        </w:rPr>
        <w:t>7 ETAŽA 6367/89547,</w:t>
      </w:r>
      <w:r w:rsidRPr="005135C2">
        <w:rPr>
          <w:color w:val="444444"/>
        </w:rPr>
        <w:t xml:space="preserve"> s kojim je povezano pravo vlasništva na posebni dio nekretnine koji je u Planu posebnih dijelova označen slovom "G" i brojevima od 50-58, u naravi stan koji se nalazi na I katu zgrade, i koji se sastoji od dva hodnika, dnevnog boravka, kuhinje, dvije sobe, kupaonice, ostave, loggie, te ostave u podrumu zgrade označene brojem 59, ukupne neto reducirane površine </w:t>
      </w:r>
      <w:smartTag w:element="metricconverter" w:uri="urn:schemas-microsoft-com:office:smarttags">
        <w:smartTagPr>
          <w:attr w:val="63,67 m2" w:name="ProductID"/>
        </w:smartTagPr>
        <w:r w:rsidRPr="005135C2">
          <w:rPr>
            <w:color w:val="444444"/>
          </w:rPr>
          <w:t>63,67 m2</w:t>
        </w:r>
      </w:smartTag>
    </w:p>
    <w:p w:rsidRDefault="00382669" w:rsidP="00382669" w:rsidR="00382669" w:rsidRPr="005135C2">
      <w:pPr>
        <w:spacing w:lineRule="atLeast" w:line="336"/>
        <w:rPr>
          <w:color w:val="444444"/>
        </w:rPr>
      </w:pPr>
      <w:r w:rsidRPr="005135C2">
        <w:rPr>
          <w:b/>
        </w:rPr>
        <w:lastRenderedPageBreak/>
        <w:t>8 ETAŽA 6473/89547,</w:t>
      </w:r>
      <w:r w:rsidRPr="005135C2">
        <w:rPr>
          <w:color w:val="444444"/>
        </w:rPr>
        <w:t xml:space="preserve"> s kojim je povezano pravo vlasništva na posebni dio nekretnine koji je u Planu posebnih dijelova označen slovom "H" i brojevima od 60-65, u naravi stan koji se nalazi na I katu zgrade, i koji se sastoji od hodnika, kuhinje i dnevnog boravka, dvije sobe, kupaonice, balkona, te ostave u podrumu zgrade označene brojem 66, ukupne neto reducirane površine </w:t>
      </w:r>
      <w:smartTag w:element="metricconverter" w:uri="urn:schemas-microsoft-com:office:smarttags">
        <w:smartTagPr>
          <w:attr w:val="64,73 m2" w:name="ProductID"/>
        </w:smartTagPr>
        <w:r w:rsidRPr="005135C2">
          <w:rPr>
            <w:color w:val="444444"/>
          </w:rPr>
          <w:t>64,73 m2</w:t>
        </w:r>
      </w:smartTag>
    </w:p>
    <w:p w:rsidRDefault="00382669" w:rsidP="00382669" w:rsidR="00382669" w:rsidRPr="005135C2">
      <w:pPr>
        <w:jc w:val="both"/>
        <w:rPr>
          <w:b/>
        </w:rPr>
      </w:pPr>
      <w:r w:rsidRPr="005135C2">
        <w:rPr>
          <w:b/>
        </w:rPr>
        <w:t>9 ETAŽA 6421/89547,</w:t>
      </w:r>
      <w:r w:rsidRPr="005135C2">
        <w:rPr>
          <w:color w:val="444444"/>
        </w:rPr>
        <w:t xml:space="preserve"> s kojim je povezano pravo vlasništva na posebni dio nekretnine koji je u Planu posebnih dijelova označen slovom "I" i brojevima od 67-72, u naravi stan koji se nalazi na II katu zgrade, i koji se sastoji od hodnika, kuhinje i dnevnog boravka, dvije sobe, kupaonice, balkona, te ostave u podrumu zgrade označene brojem 73, ukupne neto reducirane površine </w:t>
      </w:r>
      <w:smartTag w:element="metricconverter" w:uri="urn:schemas-microsoft-com:office:smarttags">
        <w:smartTagPr>
          <w:attr w:val="64,21 m2" w:name="ProductID"/>
        </w:smartTagPr>
        <w:r w:rsidRPr="005135C2">
          <w:rPr>
            <w:color w:val="444444"/>
          </w:rPr>
          <w:t>64,21 m2</w:t>
        </w:r>
      </w:smartTag>
    </w:p>
    <w:p w:rsidRDefault="00382669" w:rsidP="00382669" w:rsidR="00382669" w:rsidRPr="005135C2">
      <w:pPr>
        <w:jc w:val="both"/>
        <w:rPr>
          <w:b/>
        </w:rPr>
      </w:pPr>
      <w:r w:rsidRPr="005135C2">
        <w:rPr>
          <w:b/>
        </w:rPr>
        <w:t>12 ETAŽA 6525/89547,</w:t>
      </w:r>
      <w:r w:rsidRPr="005135C2">
        <w:rPr>
          <w:color w:val="444444"/>
        </w:rPr>
        <w:t xml:space="preserve"> s kojim je povezano pravo vlasništva na posebni dio nekretnine koji je u Planu posebnih dijelova označen slovom "L" i brojevima od 94-99, u naravi stan koji se nalazi na II katu zgrade, i koji se sastoji od hodnika, kuhinje i dnevnog boravka, dvije sobe, kupaonice, balkona, te ostave u podrumu zgrade označene brojem 100, ukupne neto reducirane površine 65,25 m2</w:t>
      </w:r>
    </w:p>
    <w:p w:rsidRDefault="00806016" w:rsidP="00A327A9" w:rsidR="0013456D" w:rsidRPr="003D39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="00333A86" w:rsidRPr="003D39F6">
        <w:rPr>
          <w:sz w:val="22"/>
          <w:szCs w:val="22"/>
        </w:rPr>
        <w:t xml:space="preserve"> iznosu od </w:t>
      </w:r>
      <w:r w:rsidR="00382669">
        <w:rPr>
          <w:sz w:val="22"/>
          <w:szCs w:val="22"/>
        </w:rPr>
        <w:t>133.625,57</w:t>
      </w:r>
      <w:r w:rsidR="005B0C8C">
        <w:rPr>
          <w:sz w:val="22"/>
          <w:szCs w:val="22"/>
        </w:rPr>
        <w:t xml:space="preserve"> </w:t>
      </w:r>
      <w:r w:rsidR="004F5105" w:rsidRPr="003D39F6">
        <w:rPr>
          <w:sz w:val="22"/>
          <w:szCs w:val="22"/>
        </w:rPr>
        <w:t>(</w:t>
      </w:r>
      <w:r w:rsidR="00382669">
        <w:rPr>
          <w:sz w:val="22"/>
          <w:szCs w:val="22"/>
        </w:rPr>
        <w:t>stotridesetritisućešestodvadesetpetknpedesetsedamlp</w:t>
      </w:r>
      <w:r w:rsidR="007C501F">
        <w:rPr>
          <w:sz w:val="22"/>
          <w:szCs w:val="22"/>
        </w:rPr>
        <w:t>) kuna  i nalaže se po pravomoćnosti ovog rješenja izvršiti isplata na račun stečajnog dužnika.</w:t>
      </w:r>
    </w:p>
    <w:p w:rsidRDefault="00DD3625" w:rsidP="00125E27" w:rsidR="0016054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II</w:t>
      </w:r>
    </w:p>
    <w:p w:rsidRDefault="00CF48CC" w:rsidP="00125E27" w:rsidR="0080601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Preostali iznos </w:t>
      </w:r>
      <w:r w:rsidR="005229C3" w:rsidRPr="003D39F6">
        <w:rPr>
          <w:sz w:val="22"/>
          <w:szCs w:val="22"/>
        </w:rPr>
        <w:t>od</w:t>
      </w:r>
      <w:r w:rsidR="00BE3156" w:rsidRPr="003D39F6">
        <w:rPr>
          <w:sz w:val="22"/>
          <w:szCs w:val="22"/>
        </w:rPr>
        <w:t xml:space="preserve"> </w:t>
      </w:r>
      <w:r w:rsidR="00382669">
        <w:rPr>
          <w:sz w:val="22"/>
          <w:szCs w:val="22"/>
        </w:rPr>
        <w:t>2.001.725,90</w:t>
      </w:r>
      <w:r w:rsidR="00806016">
        <w:rPr>
          <w:sz w:val="22"/>
          <w:szCs w:val="22"/>
        </w:rPr>
        <w:t xml:space="preserve"> (</w:t>
      </w:r>
      <w:r w:rsidR="00382669">
        <w:rPr>
          <w:sz w:val="22"/>
          <w:szCs w:val="22"/>
        </w:rPr>
        <w:t>dvamilionatisućusedamstodvadesetpetkndevedesetlp</w:t>
      </w:r>
      <w:r w:rsidR="00806016">
        <w:rPr>
          <w:sz w:val="22"/>
          <w:szCs w:val="22"/>
        </w:rPr>
        <w:t xml:space="preserve"> )</w:t>
      </w:r>
    </w:p>
    <w:p w:rsidRDefault="009940A8" w:rsidP="00125E27" w:rsidR="00D25ADE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kuna </w:t>
      </w:r>
      <w:r w:rsidR="007158BB" w:rsidRPr="003D39F6">
        <w:rPr>
          <w:sz w:val="22"/>
          <w:szCs w:val="22"/>
        </w:rPr>
        <w:t xml:space="preserve">ostvarenih prodajom </w:t>
      </w:r>
      <w:r w:rsidR="005229C3" w:rsidRPr="003D39F6">
        <w:rPr>
          <w:sz w:val="22"/>
          <w:szCs w:val="22"/>
        </w:rPr>
        <w:t xml:space="preserve">nalaže se </w:t>
      </w:r>
      <w:r w:rsidR="004F5105" w:rsidRPr="003D39F6">
        <w:rPr>
          <w:sz w:val="22"/>
          <w:szCs w:val="22"/>
        </w:rPr>
        <w:t xml:space="preserve">računovodstvu suda po pravomoćnosti ovog rješenja uplatiti na račun razlučnog vjerovnika </w:t>
      </w:r>
      <w:r w:rsidR="0083033A">
        <w:rPr>
          <w:sz w:val="22"/>
          <w:szCs w:val="22"/>
        </w:rPr>
        <w:t>H-ABDUC</w:t>
      </w:r>
      <w:r w:rsidR="00806016">
        <w:rPr>
          <w:sz w:val="22"/>
          <w:szCs w:val="22"/>
        </w:rPr>
        <w:t>O d.o.o. Zagreb, Slavonska avenija 6 A, OIB:13667298928 kod H</w:t>
      </w:r>
      <w:r w:rsidR="007C501F">
        <w:rPr>
          <w:sz w:val="22"/>
          <w:szCs w:val="22"/>
        </w:rPr>
        <w:t>YPO ALPE-ADRIA BANK</w:t>
      </w:r>
      <w:r w:rsidR="00806016">
        <w:rPr>
          <w:sz w:val="22"/>
          <w:szCs w:val="22"/>
        </w:rPr>
        <w:t xml:space="preserve"> d.d. Zagreb</w:t>
      </w:r>
      <w:r w:rsidR="007C501F">
        <w:rPr>
          <w:sz w:val="22"/>
          <w:szCs w:val="22"/>
        </w:rPr>
        <w:t>,</w:t>
      </w:r>
      <w:r w:rsidR="004F5105" w:rsidRPr="003D39F6">
        <w:rPr>
          <w:sz w:val="22"/>
          <w:szCs w:val="22"/>
        </w:rPr>
        <w:t xml:space="preserve"> broj računa:IBAN-HR</w:t>
      </w:r>
      <w:r w:rsidR="007C501F">
        <w:rPr>
          <w:sz w:val="22"/>
          <w:szCs w:val="22"/>
        </w:rPr>
        <w:t>9125000091101386086</w:t>
      </w:r>
      <w:r w:rsidR="004F5105" w:rsidRPr="003D39F6">
        <w:rPr>
          <w:sz w:val="22"/>
          <w:szCs w:val="22"/>
        </w:rPr>
        <w:t xml:space="preserve">, model 05, poziv na broj </w:t>
      </w:r>
      <w:r w:rsidR="007C501F">
        <w:rPr>
          <w:sz w:val="22"/>
          <w:szCs w:val="22"/>
        </w:rPr>
        <w:t>1001</w:t>
      </w:r>
      <w:r w:rsidR="00382669">
        <w:rPr>
          <w:sz w:val="22"/>
          <w:szCs w:val="22"/>
        </w:rPr>
        <w:t>40610-610013312</w:t>
      </w:r>
      <w:r w:rsidR="004F5105" w:rsidRPr="003D39F6">
        <w:rPr>
          <w:sz w:val="22"/>
          <w:szCs w:val="22"/>
        </w:rPr>
        <w:t>.</w:t>
      </w:r>
    </w:p>
    <w:p w:rsidRDefault="000B0E66" w:rsidP="00125E27" w:rsidR="000B0E66" w:rsidRPr="003D39F6">
      <w:pPr>
        <w:jc w:val="both"/>
        <w:rPr>
          <w:sz w:val="22"/>
          <w:szCs w:val="22"/>
        </w:rPr>
      </w:pPr>
    </w:p>
    <w:p w:rsidRDefault="0018201B" w:rsidP="002B7387" w:rsidR="0018201B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18201B" w:rsidP="0018201B" w:rsidR="0018201B" w:rsidRPr="003D39F6">
      <w:pPr>
        <w:jc w:val="both"/>
        <w:rPr>
          <w:b/>
          <w:sz w:val="22"/>
          <w:szCs w:val="22"/>
        </w:rPr>
      </w:pPr>
    </w:p>
    <w:p w:rsidRDefault="00382669" w:rsidP="0006317E" w:rsidR="00382669">
      <w:pPr>
        <w:jc w:val="both"/>
        <w:rPr>
          <w:sz w:val="22"/>
          <w:szCs w:val="22"/>
        </w:rPr>
      </w:pPr>
      <w:r>
        <w:t>P</w:t>
      </w:r>
      <w:r w:rsidRPr="005135C2">
        <w:t>rema rješenju Općinskog suda u Puli broj, Ovr-3808/15 od 02. 06. 2015. namiren je trošak ovršnog postupka u visini 13.288,53 kune, plaćen je PDV u visini 537.160,00 kuna.</w:t>
      </w:r>
    </w:p>
    <w:p w:rsidRDefault="00A327A9" w:rsidP="0006317E" w:rsidR="00382669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Sud je proveo ročište radi obračuna troškova u skladu s člankom  170 Stečajnog zakona.</w:t>
      </w:r>
      <w:r w:rsidR="000E10DB" w:rsidRPr="003D39F6">
        <w:rPr>
          <w:sz w:val="22"/>
          <w:szCs w:val="22"/>
        </w:rPr>
        <w:t xml:space="preserve"> Stečajni upravitelj je sukladno članku 170. stavak (1. i 2.) stečajnog zakona </w:t>
      </w:r>
      <w:r w:rsidR="00A90E96" w:rsidRPr="003D39F6">
        <w:rPr>
          <w:sz w:val="22"/>
          <w:szCs w:val="22"/>
        </w:rPr>
        <w:t>predložio o</w:t>
      </w:r>
      <w:r w:rsidR="005145A5" w:rsidRPr="003D39F6">
        <w:rPr>
          <w:sz w:val="22"/>
          <w:szCs w:val="22"/>
        </w:rPr>
        <w:t>b</w:t>
      </w:r>
      <w:r w:rsidR="00A90E96" w:rsidRPr="003D39F6">
        <w:rPr>
          <w:sz w:val="22"/>
          <w:szCs w:val="22"/>
        </w:rPr>
        <w:t xml:space="preserve">računati troškove utvrđivanja tražbine </w:t>
      </w:r>
      <w:r w:rsidRPr="003D39F6">
        <w:rPr>
          <w:sz w:val="22"/>
          <w:szCs w:val="22"/>
        </w:rPr>
        <w:t>i</w:t>
      </w:r>
      <w:r w:rsidR="00A90E96" w:rsidRPr="003D39F6">
        <w:rPr>
          <w:sz w:val="22"/>
          <w:szCs w:val="22"/>
        </w:rPr>
        <w:t xml:space="preserve"> tr</w:t>
      </w:r>
      <w:r w:rsidR="005145A5" w:rsidRPr="003D39F6">
        <w:rPr>
          <w:sz w:val="22"/>
          <w:szCs w:val="22"/>
        </w:rPr>
        <w:t>o</w:t>
      </w:r>
      <w:r w:rsidR="00A90E96" w:rsidRPr="003D39F6">
        <w:rPr>
          <w:sz w:val="22"/>
          <w:szCs w:val="22"/>
        </w:rPr>
        <w:t xml:space="preserve">škove unovčenja u </w:t>
      </w:r>
      <w:r w:rsidR="00656D9E" w:rsidRPr="003D39F6">
        <w:rPr>
          <w:sz w:val="22"/>
          <w:szCs w:val="22"/>
        </w:rPr>
        <w:t xml:space="preserve">iznosu </w:t>
      </w:r>
      <w:r w:rsidR="00382669">
        <w:rPr>
          <w:sz w:val="22"/>
          <w:szCs w:val="22"/>
        </w:rPr>
        <w:t>133.625,57</w:t>
      </w:r>
      <w:r w:rsidR="00382669" w:rsidRPr="003D39F6">
        <w:rPr>
          <w:sz w:val="22"/>
          <w:szCs w:val="22"/>
        </w:rPr>
        <w:t>(</w:t>
      </w:r>
      <w:r w:rsidR="00382669">
        <w:rPr>
          <w:sz w:val="22"/>
          <w:szCs w:val="22"/>
        </w:rPr>
        <w:t xml:space="preserve"> stotridesetritisućešestodvadesetpetknpedesetsedamlp) kuna  </w:t>
      </w:r>
      <w:r w:rsidR="00CB6C59" w:rsidRPr="003D39F6">
        <w:rPr>
          <w:sz w:val="22"/>
          <w:szCs w:val="22"/>
        </w:rPr>
        <w:t>Sa prijedlogom stečajnog upravitelja suglasi</w:t>
      </w:r>
      <w:r w:rsidR="004F5105" w:rsidRPr="003D39F6">
        <w:rPr>
          <w:sz w:val="22"/>
          <w:szCs w:val="22"/>
        </w:rPr>
        <w:t>li su se vjerovnici nazočni na ročištu</w:t>
      </w:r>
      <w:r w:rsidR="00CB6C59" w:rsidRPr="003D39F6">
        <w:rPr>
          <w:sz w:val="22"/>
          <w:szCs w:val="22"/>
        </w:rPr>
        <w:t>.</w:t>
      </w:r>
      <w:r w:rsidRPr="003D39F6">
        <w:rPr>
          <w:sz w:val="22"/>
          <w:szCs w:val="22"/>
        </w:rPr>
        <w:t xml:space="preserve"> </w:t>
      </w:r>
      <w:r w:rsidR="005145A5" w:rsidRPr="003D39F6">
        <w:rPr>
          <w:sz w:val="22"/>
          <w:szCs w:val="22"/>
        </w:rPr>
        <w:t xml:space="preserve">Sud je cijeneći prijedlog stečajnog upravitelja,  </w:t>
      </w:r>
      <w:r w:rsidR="00BD132D" w:rsidRPr="003D39F6">
        <w:rPr>
          <w:sz w:val="22"/>
          <w:szCs w:val="22"/>
        </w:rPr>
        <w:t>razlučnog</w:t>
      </w:r>
      <w:r w:rsidRPr="003D39F6">
        <w:rPr>
          <w:sz w:val="22"/>
          <w:szCs w:val="22"/>
        </w:rPr>
        <w:t xml:space="preserve"> vjerovnika </w:t>
      </w:r>
      <w:r w:rsidR="00BD132D" w:rsidRPr="003D39F6">
        <w:rPr>
          <w:sz w:val="22"/>
          <w:szCs w:val="22"/>
        </w:rPr>
        <w:t>sa pravom na prvenstveno namirenje</w:t>
      </w:r>
      <w:r w:rsidR="005145A5" w:rsidRPr="003D39F6">
        <w:rPr>
          <w:sz w:val="22"/>
          <w:szCs w:val="22"/>
        </w:rPr>
        <w:t xml:space="preserve"> u</w:t>
      </w:r>
      <w:r w:rsidR="0083033A">
        <w:rPr>
          <w:sz w:val="22"/>
          <w:szCs w:val="22"/>
        </w:rPr>
        <w:t xml:space="preserve"> skladu sa činjenicama iz spisa</w:t>
      </w:r>
      <w:r w:rsidR="00E33F99" w:rsidRPr="003D39F6">
        <w:rPr>
          <w:sz w:val="22"/>
          <w:szCs w:val="22"/>
        </w:rPr>
        <w:t>, službenim podacima iz zemljišn</w:t>
      </w:r>
      <w:r w:rsidR="000B0E66">
        <w:rPr>
          <w:sz w:val="22"/>
          <w:szCs w:val="22"/>
        </w:rPr>
        <w:t>ih knjiga</w:t>
      </w:r>
      <w:r w:rsidR="00E33F99" w:rsidRPr="003D39F6">
        <w:rPr>
          <w:sz w:val="22"/>
          <w:szCs w:val="22"/>
        </w:rPr>
        <w:t xml:space="preserve">, </w:t>
      </w:r>
      <w:r w:rsidR="005145A5" w:rsidRPr="003D39F6">
        <w:rPr>
          <w:sz w:val="22"/>
          <w:szCs w:val="22"/>
        </w:rPr>
        <w:t xml:space="preserve">utvrdio </w:t>
      </w:r>
      <w:r w:rsidR="00DD3625" w:rsidRPr="003D39F6">
        <w:rPr>
          <w:sz w:val="22"/>
          <w:szCs w:val="22"/>
        </w:rPr>
        <w:t xml:space="preserve">osnovanim </w:t>
      </w:r>
      <w:r w:rsidR="005145A5" w:rsidRPr="003D39F6">
        <w:rPr>
          <w:sz w:val="22"/>
          <w:szCs w:val="22"/>
        </w:rPr>
        <w:t xml:space="preserve">obračun troškova u visini </w:t>
      </w:r>
      <w:r w:rsidR="00382669">
        <w:rPr>
          <w:sz w:val="22"/>
          <w:szCs w:val="22"/>
        </w:rPr>
        <w:t>133.625,57 kuna.</w:t>
      </w:r>
    </w:p>
    <w:p w:rsidRDefault="00752B43" w:rsidP="00A74E5C" w:rsidR="00341B46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Osnovanost troška je nesporna , a visina je određena temeljem pisanog , obrazloženog i dokumentiranog izvješća stečajnog upravitelja pa je sukladno članku 170. Stečajnog zakona riješeno kao pod I </w:t>
      </w:r>
      <w:r w:rsidR="003B2020" w:rsidRPr="003D39F6">
        <w:rPr>
          <w:sz w:val="22"/>
          <w:szCs w:val="22"/>
        </w:rPr>
        <w:t xml:space="preserve">i </w:t>
      </w:r>
      <w:r w:rsidR="00A327A9" w:rsidRPr="003D39F6">
        <w:rPr>
          <w:sz w:val="22"/>
          <w:szCs w:val="22"/>
        </w:rPr>
        <w:t xml:space="preserve">II </w:t>
      </w:r>
      <w:r w:rsidRPr="003D39F6">
        <w:rPr>
          <w:sz w:val="22"/>
          <w:szCs w:val="22"/>
        </w:rPr>
        <w:t xml:space="preserve"> izreke.</w:t>
      </w:r>
      <w:r w:rsidR="003B2020" w:rsidRPr="003D39F6">
        <w:rPr>
          <w:sz w:val="22"/>
          <w:szCs w:val="22"/>
        </w:rPr>
        <w:t xml:space="preserve"> </w:t>
      </w:r>
    </w:p>
    <w:p w:rsidRDefault="00F6387B" w:rsidP="00A74E5C" w:rsidR="000D1AC2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7158BB" w:rsidRPr="003D39F6">
        <w:rPr>
          <w:sz w:val="22"/>
          <w:szCs w:val="22"/>
        </w:rPr>
        <w:t>2</w:t>
      </w:r>
      <w:r w:rsidR="00382669">
        <w:rPr>
          <w:sz w:val="22"/>
          <w:szCs w:val="22"/>
        </w:rPr>
        <w:t>4</w:t>
      </w:r>
      <w:r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382669">
        <w:rPr>
          <w:sz w:val="22"/>
          <w:szCs w:val="22"/>
        </w:rPr>
        <w:t>studenog</w:t>
      </w:r>
      <w:r w:rsidR="006100EF" w:rsidRPr="003D39F6">
        <w:rPr>
          <w:sz w:val="22"/>
          <w:szCs w:val="22"/>
        </w:rPr>
        <w:t xml:space="preserve"> </w:t>
      </w:r>
      <w:r w:rsidRPr="003D39F6">
        <w:rPr>
          <w:sz w:val="22"/>
          <w:szCs w:val="22"/>
        </w:rPr>
        <w:t xml:space="preserve"> 20</w:t>
      </w:r>
      <w:r w:rsidR="00B22ED0" w:rsidRPr="003D39F6">
        <w:rPr>
          <w:sz w:val="22"/>
          <w:szCs w:val="22"/>
        </w:rPr>
        <w:t>1</w:t>
      </w:r>
      <w:r w:rsidR="007158BB" w:rsidRPr="003D39F6">
        <w:rPr>
          <w:sz w:val="22"/>
          <w:szCs w:val="22"/>
        </w:rPr>
        <w:t>5</w:t>
      </w:r>
      <w:r w:rsidRPr="003D39F6">
        <w:rPr>
          <w:sz w:val="22"/>
          <w:szCs w:val="22"/>
        </w:rPr>
        <w:t>. godine</w:t>
      </w:r>
    </w:p>
    <w:p w:rsidRDefault="00A74E5C" w:rsidP="00A74E5C" w:rsid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3D39F6">
        <w:rPr>
          <w:sz w:val="22"/>
          <w:szCs w:val="22"/>
        </w:rPr>
        <w:t xml:space="preserve">    </w:t>
      </w:r>
    </w:p>
    <w:p w:rsidRDefault="00F6387B" w:rsidP="003D39F6" w:rsidR="00F6387B" w:rsidRPr="003D39F6">
      <w:pPr>
        <w:ind w:firstLine="708" w:left="5664"/>
        <w:jc w:val="both"/>
        <w:rPr>
          <w:sz w:val="22"/>
          <w:szCs w:val="22"/>
        </w:rPr>
      </w:pPr>
      <w:r w:rsidRPr="003D39F6">
        <w:rPr>
          <w:sz w:val="22"/>
          <w:szCs w:val="22"/>
        </w:rPr>
        <w:t>STEČAJNI SUDAC:</w:t>
      </w:r>
    </w:p>
    <w:p w:rsidRDefault="00F6387B" w:rsidP="007035F3" w:rsidR="00E41977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3D39F6">
        <w:rPr>
          <w:sz w:val="22"/>
          <w:szCs w:val="22"/>
        </w:rPr>
        <w:t xml:space="preserve"> </w:t>
      </w:r>
      <w:r w:rsidR="009940A8" w:rsidRPr="003D39F6">
        <w:rPr>
          <w:sz w:val="22"/>
          <w:szCs w:val="22"/>
        </w:rPr>
        <w:t xml:space="preserve">     </w:t>
      </w:r>
      <w:r w:rsidR="006100EF" w:rsidRPr="003D39F6">
        <w:rPr>
          <w:sz w:val="22"/>
          <w:szCs w:val="22"/>
        </w:rPr>
        <w:t xml:space="preserve"> </w:t>
      </w:r>
      <w:r w:rsidR="003D39F6">
        <w:rPr>
          <w:sz w:val="22"/>
          <w:szCs w:val="22"/>
        </w:rPr>
        <w:t xml:space="preserve">   </w:t>
      </w:r>
      <w:r w:rsidRPr="003D39F6">
        <w:rPr>
          <w:sz w:val="22"/>
          <w:szCs w:val="22"/>
        </w:rPr>
        <w:t xml:space="preserve"> NINO RADIĆ</w:t>
      </w:r>
      <w:r w:rsidR="00F96512" w:rsidRPr="003D39F6">
        <w:rPr>
          <w:sz w:val="22"/>
          <w:szCs w:val="22"/>
        </w:rPr>
        <w:t xml:space="preserve"> </w:t>
      </w:r>
      <w:r w:rsidR="007772AE" w:rsidRPr="003D39F6">
        <w:rPr>
          <w:sz w:val="22"/>
          <w:szCs w:val="22"/>
        </w:rPr>
        <w:t xml:space="preserve"> </w:t>
      </w:r>
      <w:r w:rsidR="00286DAB" w:rsidRPr="003D39F6">
        <w:rPr>
          <w:sz w:val="22"/>
          <w:szCs w:val="22"/>
        </w:rPr>
        <w:t xml:space="preserve">v.r. </w:t>
      </w:r>
    </w:p>
    <w:p w:rsidRDefault="00B22ED0" w:rsidP="00286DAB" w:rsidR="00A74E5C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POUKA</w:t>
      </w:r>
      <w:r w:rsidR="009940A8" w:rsidRPr="003D39F6">
        <w:rPr>
          <w:sz w:val="22"/>
          <w:szCs w:val="22"/>
        </w:rPr>
        <w:t xml:space="preserve"> O PRAVNOM LIJEKU:</w:t>
      </w:r>
    </w:p>
    <w:p w:rsidRDefault="00B22ED0" w:rsidP="007035F3" w:rsidR="00B22ED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Protiv  rješenja  je dopuštena  žalba u roku od 8 dana  od  dostave  ovog rješenja. </w:t>
      </w:r>
    </w:p>
    <w:p w:rsidRDefault="00B22ED0" w:rsidP="007158BB" w:rsidR="007158BB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Žalba se podnosi ovom sudu u tri primjerka  i o istoj</w:t>
      </w:r>
      <w:r w:rsidR="007158BB" w:rsidRPr="003D39F6">
        <w:rPr>
          <w:sz w:val="22"/>
          <w:szCs w:val="22"/>
        </w:rPr>
        <w:t xml:space="preserve"> odlučuje Visoki trgovački sud</w:t>
      </w:r>
    </w:p>
    <w:p w:rsidRDefault="008C2B7E" w:rsidR="008C2B7E">
      <w:r>
        <w:t xml:space="preserve">     </w:t>
      </w:r>
    </w:p>
    <w:p w:rsidRDefault="008C2B7E" w:rsidP="008C2B7E" w:rsidR="008C2B7E">
      <w:pPr>
        <w:ind w:firstLine="708" w:left="4248"/>
      </w:pPr>
      <w:r>
        <w:t xml:space="preserve">                 Za točnost otpravka: </w:t>
      </w:r>
    </w:p>
    <w:p w:rsidRDefault="008C2B7E" w:rsidR="008C2B7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8C2B7E" w:rsidP="007158BB" w:rsidR="008C2B7E" w:rsidRPr="003D39F6">
      <w:pPr>
        <w:jc w:val="both"/>
        <w:rPr>
          <w:sz w:val="22"/>
          <w:szCs w:val="22"/>
        </w:rPr>
      </w:pPr>
    </w:p>
    <w:sectPr w:rsidR="008C2B7E" w:rsidRPr="003D39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E66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669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62BE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54D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0C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08F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152"/>
    <w:rsid w:val="006F321F"/>
    <w:rsid w:val="006F34D1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5CD2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501F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016"/>
    <w:rsid w:val="008065B5"/>
    <w:rsid w:val="0081008F"/>
    <w:rsid w:val="00814D10"/>
    <w:rsid w:val="0081545B"/>
    <w:rsid w:val="00815596"/>
    <w:rsid w:val="00815B34"/>
    <w:rsid w:val="008161DA"/>
    <w:rsid w:val="00816DD1"/>
    <w:rsid w:val="0083033A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2B7E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AB8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St-734/2012-86</izvorni_sadrzaj>
    <derivirana_varijabla naziv="DomainObject.Oznaka_1">St-734/2012-86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St-734/2012-86</izvorni_sadrzaj>
    <derivirana_varijabla naziv="DomainObject.PoslovniBrojDokumenta_1">St-734/2012-86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886</properties:Words>
  <properties:Characters>4788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2015-11-24T10:07:00Z</dcterms:created>
  <dc:creator>radicn</dc:creator>
  <cp:lastModifiedBy>Tatjana Slaviček</cp:lastModifiedBy>
  <cp:lastPrinted>2015-11-24T10:07:00Z</cp:lastPrinted>
  <dcterms:modified xmlns:xsi="http://www.w3.org/2001/XMLSchema-instance" xsi:type="dcterms:W3CDTF">2015-11-25T08:10:00Z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St-734/2012-86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