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6e21" w14:paraId="6206e21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9707F6">
        <w:t>419</w:t>
      </w:r>
      <w:r w:rsidR="00BD2EC4">
        <w:t>/18-</w:t>
      </w:r>
      <w:r w:rsidR="009707F6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9707F6">
        <w:rPr>
          <w:b/>
        </w:rPr>
        <w:t>KICKBOXING KLUB TVRĐA, Osijek, Franje Kuhača 10, OIB: 58578260267, registarski broj: 14004461</w:t>
      </w:r>
      <w:r w:rsidR="006139EC">
        <w:t xml:space="preserve">, </w:t>
      </w:r>
      <w:r w:rsidR="003B4C28">
        <w:t xml:space="preserve">dana </w:t>
      </w:r>
      <w:r w:rsidR="009707F6">
        <w:t>8.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9707F6">
        <w:rPr>
          <w:b/>
        </w:rPr>
        <w:t xml:space="preserve">KICKBOXING KLUB TVRĐA, Osijek, Franje Kuhača 10, OIB: 58578260267, registarski broj: 14004461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9707F6">
        <w:rPr>
          <w:b/>
        </w:rPr>
        <w:t>419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D2EC4">
        <w:rPr>
          <w:b/>
        </w:rPr>
        <w:t>32</w:t>
      </w:r>
      <w:r w:rsidR="00E6000B">
        <w:rPr>
          <w:b/>
        </w:rPr>
        <w:t>.470,00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Otvaranje računa</w:t>
      </w:r>
      <w:r>
        <w:tab/>
      </w:r>
      <w:r>
        <w:tab/>
      </w:r>
      <w:r>
        <w:tab/>
      </w:r>
      <w:r>
        <w:tab/>
      </w:r>
      <w:r>
        <w:tab/>
        <w:t>200,00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Izrada pečata</w:t>
      </w:r>
      <w:r>
        <w:tab/>
      </w:r>
      <w:r>
        <w:tab/>
      </w:r>
      <w:r>
        <w:tab/>
      </w:r>
      <w:r>
        <w:tab/>
      </w:r>
      <w:r>
        <w:tab/>
      </w:r>
      <w:r>
        <w:tab/>
        <w:t>150,00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 xml:space="preserve">Naknada vođenja knjigovodstva jedna godina      </w:t>
      </w:r>
      <w:r>
        <w:tab/>
        <w:t>12.000,00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>Naknada stečajnog upravitelja-bruto</w:t>
      </w:r>
      <w:r>
        <w:tab/>
        <w:t xml:space="preserve">         </w:t>
      </w:r>
      <w:r>
        <w:tab/>
      </w:r>
      <w:r>
        <w:tab/>
        <w:t>17.200,00 kn</w:t>
      </w:r>
    </w:p>
    <w:p w:rsidRDefault="00BD2EC4" w:rsidP="00BD2EC4" w:rsidR="00BD2EC4">
      <w:pPr>
        <w:pStyle w:val="Odlomakpopisa"/>
        <w:numPr>
          <w:ilvl w:val="0"/>
          <w:numId w:val="8"/>
        </w:numPr>
        <w:spacing w:after="160"/>
      </w:pPr>
      <w:r>
        <w:t xml:space="preserve">Putni troškovi </w:t>
      </w:r>
      <w:proofErr w:type="spellStart"/>
      <w:r>
        <w:t>steč.upravitelja</w:t>
      </w:r>
      <w:proofErr w:type="spellEnd"/>
      <w:r>
        <w:t xml:space="preserve"> (825km)</w:t>
      </w:r>
      <w:r>
        <w:tab/>
        <w:t xml:space="preserve">          </w:t>
      </w:r>
      <w:r>
        <w:tab/>
        <w:t xml:space="preserve">  2.420,00 kn</w:t>
      </w:r>
    </w:p>
    <w:p w:rsidRDefault="00BD2EC4" w:rsidP="00BD2EC4" w:rsidR="00BD2EC4">
      <w:pPr>
        <w:pStyle w:val="Odlomakpopisa"/>
        <w:numPr>
          <w:ilvl w:val="0"/>
          <w:numId w:val="8"/>
        </w:numPr>
        <w:pBdr>
          <w:bottom w:space="1" w:sz="12" w:color="auto" w:val="single"/>
        </w:pBdr>
        <w:spacing w:after="160"/>
      </w:pPr>
      <w:r>
        <w:t>Kancelarijski materijal</w:t>
      </w:r>
      <w:r>
        <w:tab/>
      </w:r>
      <w:r>
        <w:tab/>
      </w:r>
      <w:r>
        <w:tab/>
      </w:r>
      <w:r>
        <w:tab/>
        <w:t xml:space="preserve">     500,00 kn</w:t>
      </w:r>
    </w:p>
    <w:p w:rsidRDefault="00BD2EC4" w:rsidP="00BD2EC4" w:rsidR="00BD2EC4">
      <w:pPr>
        <w:pStyle w:val="Odlomakpopisa"/>
        <w:ind w:left="1065"/>
      </w:pPr>
      <w:r>
        <w:t xml:space="preserve">        Ukupno:</w:t>
      </w:r>
      <w:r>
        <w:tab/>
      </w:r>
      <w:r>
        <w:tab/>
      </w:r>
      <w:r>
        <w:tab/>
      </w:r>
      <w:r>
        <w:tab/>
        <w:t xml:space="preserve">        32.470,00 kn</w:t>
      </w: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D2EC4" w:rsidP="00FD3ED7" w:rsidR="00BD2EC4">
      <w:pPr>
        <w:ind w:firstLine="720"/>
        <w:jc w:val="both"/>
      </w:pPr>
    </w:p>
    <w:p w:rsidRDefault="00BD2EC4" w:rsidP="00FD3ED7" w:rsidR="00BD2EC4">
      <w:pPr>
        <w:ind w:firstLine="720"/>
        <w:jc w:val="both"/>
      </w:pPr>
    </w:p>
    <w:p w:rsidRDefault="000C543C" w:rsidP="00FB2AB4" w:rsidR="000C543C"/>
    <w:p w:rsidRDefault="009707F6" w:rsidP="009707F6" w:rsidR="009707F6">
      <w:pPr>
        <w:jc w:val="right"/>
      </w:pPr>
      <w:r>
        <w:lastRenderedPageBreak/>
        <w:t>Broj: 6 St-419/18-8</w:t>
      </w:r>
    </w:p>
    <w:p w:rsidRDefault="00BD2EC4" w:rsidP="00BD2EC4" w:rsidR="00BD2EC4">
      <w:pPr>
        <w:jc w:val="right"/>
      </w:pPr>
    </w:p>
    <w:p w:rsidRDefault="00E6000B" w:rsidP="00FB2AB4" w:rsidR="00E6000B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9707F6">
        <w:t xml:space="preserve">koji je ujedno i dužnik </w:t>
      </w:r>
      <w:r w:rsidR="009707F6">
        <w:rPr>
          <w:b/>
        </w:rPr>
        <w:t>KICKBOXING KLUB TVRĐA, Osijek, Franje Kuhača 10, OIB: 58578260267, registarski broj: 14004461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707F6">
        <w:t>11. travnja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9707F6">
        <w:rPr>
          <w:b/>
        </w:rPr>
        <w:t>KICKBOXING KLUB TVRĐA, Osijek, Franje Kuhača 10, OIB: 58578260267, registarski broj: 14004461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9707F6">
        <w:t>419</w:t>
      </w:r>
      <w:r w:rsidR="00E6000B">
        <w:t>/18-</w:t>
      </w:r>
      <w:r w:rsidR="009707F6">
        <w:t>3</w:t>
      </w:r>
      <w:r w:rsidR="00006C35">
        <w:t xml:space="preserve"> </w:t>
      </w:r>
      <w:r w:rsidR="004F4BD5">
        <w:t xml:space="preserve">od </w:t>
      </w:r>
      <w:r w:rsidR="009707F6">
        <w:t>18. svibnja</w:t>
      </w:r>
      <w:r w:rsidR="00006C35">
        <w:t xml:space="preserve"> 2018</w:t>
      </w:r>
      <w:r>
        <w:t xml:space="preserve">. g., koje je usmeno iznio na ročištu održanom dana </w:t>
      </w:r>
      <w:r w:rsidR="009707F6">
        <w:t>5. srpnja</w:t>
      </w:r>
      <w:r w:rsidR="00006C35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D2EC4">
        <w:rPr>
          <w:b/>
        </w:rPr>
        <w:t>32</w:t>
      </w:r>
      <w:r w:rsidR="00E6000B">
        <w:rPr>
          <w:b/>
        </w:rPr>
        <w:t>.470,00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707F6">
        <w:t>8. studenog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9707F6">
        <w:t>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A37" w:rsidR="00055A37">
      <w:r>
        <w:separator/>
      </w:r>
    </w:p>
  </w:endnote>
  <w:endnote w:id="0" w:type="continuationSeparator">
    <w:p w:rsidRDefault="00055A37" w:rsidR="00055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A37" w:rsidR="00055A37">
      <w:r>
        <w:separator/>
      </w:r>
    </w:p>
  </w:footnote>
  <w:footnote w:id="0" w:type="continuationSeparator">
    <w:p w:rsidRDefault="00055A37" w:rsidR="00055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591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55A37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591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5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5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KICKBOXING KLUB TVRĐA</izvorni_sadrzaj>
    <derivirana_varijabla naziv="DomainObject.Predmet.StrankaFormated_1">  KICKBOXING KLUB TVRĐA</derivirana_varijabla>
  </DomainObject.Predmet.StrankaFormated>
  <DomainObject.Predmet.StrankaFormatedOIB>
    <izvorni_sadrzaj>  KICKBOXING KLUB TVRĐA, OIB 58578260267</izvorni_sadrzaj>
    <derivirana_varijabla naziv="DomainObject.Predmet.StrankaFormatedOIB_1">  KICKBOXING KLUB TVRĐA, OIB 58578260267</derivirana_varijabla>
  </DomainObject.Predmet.StrankaFormatedOIB>
  <DomainObject.Predmet.StrankaFormatedWithAdress>
    <izvorni_sadrzaj> KICKBOXING KLUB TVRĐA, Franje Kuhača 10, 31000 Osijek</izvorni_sadrzaj>
    <derivirana_varijabla naziv="DomainObject.Predmet.StrankaFormatedWithAdress_1"> KICKBOXING KLUB TVRĐA, Franje Kuhača 10, 31000 Osijek</derivirana_varijabla>
  </DomainObject.Predmet.StrankaFormatedWithAdress>
  <DomainObject.Predmet.StrankaFormatedWithAdressOIB>
    <izvorni_sadrzaj> KICKBOXING KLUB TVRĐA, OIB 58578260267, Franje Kuhača 10, 31000 Osijek</izvorni_sadrzaj>
    <derivirana_varijabla naziv="DomainObject.Predmet.StrankaFormatedWithAdressOIB_1"> KICKBOXING KLUB TVRĐA, OIB 58578260267, Franje Kuhača 10, 31000 Osijek</derivirana_varijabla>
  </DomainObject.Predmet.StrankaFormatedWithAdressOIB>
  <DomainObject.Predmet.StrankaWithAdress>
    <izvorni_sadrzaj>KICKBOXING KLUB TVRĐA Franje Kuhača 10,31000 Osijek</izvorni_sadrzaj>
    <derivirana_varijabla naziv="DomainObject.Predmet.StrankaWithAdress_1">KICKBOXING KLUB TVRĐA Franje Kuhača 10,31000 Osijek</derivirana_varijabla>
  </DomainObject.Predmet.StrankaWithAdress>
  <DomainObject.Predmet.StrankaWithAdressOIB>
    <izvorni_sadrzaj>KICKBOXING KLUB TVRĐA, OIB 58578260267, Franje Kuhača 10,31000 Osijek</izvorni_sadrzaj>
    <derivirana_varijabla naziv="DomainObject.Predmet.StrankaWithAdressOIB_1">KICKBOXING KLUB TVRĐA, OIB 58578260267, Franje Kuhača 10,31000 Osijek</derivirana_varijabla>
  </DomainObject.Predmet.StrankaWithAdressOIB>
  <DomainObject.Predmet.StrankaNazivFormated>
    <izvorni_sadrzaj>KICKBOXING KLUB TVRĐA</izvorni_sadrzaj>
    <derivirana_varijabla naziv="DomainObject.Predmet.StrankaNazivFormated_1">KICKBOXING KLUB TVRĐA</derivirana_varijabla>
  </DomainObject.Predmet.StrankaNazivFormated>
  <DomainObject.Predmet.StrankaNazivFormatedOIB>
    <izvorni_sadrzaj>KICKBOXING KLUB TVRĐA, OIB 58578260267</izvorni_sadrzaj>
    <derivirana_varijabla naziv="DomainObject.Predmet.StrankaNazivFormatedOIB_1">KICKBOXING KLUB TVRĐA, OIB 58578260267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KICKBOXING KLUB TVRĐA</item>
    </izvorni_sadrzaj>
    <derivirana_varijabla naziv="DomainObject.Predmet.StrankaListFormated_1">
      <item>KICKBOXING KLUB TVRĐA</item>
    </derivirana_varijabla>
  </DomainObject.Predmet.StrankaListFormated>
  <DomainObject.Predmet.StrankaListFormatedOIB>
    <izvorni_sadrzaj>
      <item>KICKBOXING KLUB TVRĐA, OIB 58578260267</item>
    </izvorni_sadrzaj>
    <derivirana_varijabla naziv="DomainObject.Predmet.StrankaListFormatedOIB_1">
      <item>KICKBOXING KLUB TVRĐA, OIB 58578260267</item>
    </derivirana_varijabla>
  </DomainObject.Predmet.StrankaListFormatedOIB>
  <DomainObject.Predmet.StrankaListFormatedWithAdress>
    <izvorni_sadrzaj>
      <item>KICKBOXING KLUB TVRĐA, Franje Kuhača 10, 31000 Osijek</item>
    </izvorni_sadrzaj>
    <derivirana_varijabla naziv="DomainObject.Predmet.StrankaListFormatedWithAdress_1">
      <item>KICKBOXING KLUB TVRĐA, Franje Kuhača 10, 31000 Osijek</item>
    </derivirana_varijabla>
  </DomainObject.Predmet.StrankaListFormatedWithAdress>
  <DomainObject.Predmet.StrankaListFormatedWithAdressOIB>
    <izvorni_sadrzaj>
      <item>KICKBOXING KLUB TVRĐA, OIB 58578260267, Franje Kuhača 10, 31000 Osijek</item>
    </izvorni_sadrzaj>
    <derivirana_varijabla naziv="DomainObject.Predmet.StrankaListFormatedWithAdressOIB_1">
      <item>KICKBOXING KLUB TVRĐA, OIB 58578260267, Franje Kuhača 10, 31000 Osijek</item>
    </derivirana_varijabla>
  </DomainObject.Predmet.StrankaListFormatedWithAdressOIB>
  <DomainObject.Predmet.StrankaListNazivFormated>
    <izvorni_sadrzaj>
      <item>KICKBOXING KLUB TVRĐA</item>
    </izvorni_sadrzaj>
    <derivirana_varijabla naziv="DomainObject.Predmet.StrankaListNazivFormated_1">
      <item>KICKBOXING KLUB TVRĐA</item>
    </derivirana_varijabla>
  </DomainObject.Predmet.StrankaListNazivFormated>
  <DomainObject.Predmet.StrankaListNazivFormatedOIB>
    <izvorni_sadrzaj>
      <item>KICKBOXING KLUB TVRĐA, OIB 58578260267</item>
    </izvorni_sadrzaj>
    <derivirana_varijabla naziv="DomainObject.Predmet.StrankaListNazivFormatedOIB_1">
      <item>KICKBOXING KLUB TVRĐA, OIB 58578260267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KICKBOXING KLUB TVRĐA</izvorni_sadrzaj>
    <derivirana_varijabla naziv="DomainObject.Predmet.StrankaIDrugi_1">KICKBOXING KLUB TVRĐA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KICKBOXING KLUB TVRĐA, OIB 58578260267, Franje Kuhača 10, 31000 Osijek</izvorni_sadrzaj>
    <derivirana_varijabla naziv="DomainObject.Predmet.StrankaIDrugiAdressOIB_1">KICKBOXING KLUB TVRĐA, OIB 58578260267, Franje Kuhača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KICKBOXING KLUB TVRĐA</item>
    </izvorni_sadrzaj>
    <derivirana_varijabla naziv="DomainObject.Predmet.SudioniciListNaziv_1">
      <item>KICKBOXING KLUB TVRĐA</item>
    </derivirana_varijabla>
  </DomainObject.Predmet.SudioniciListNaziv>
  <DomainObject.Predmet.SudioniciListAdressOIB>
    <izvorni_sadrzaj>
      <item>KICKBOXING KLUB TVRĐA, OIB 58578260267, Franje Kuhača 10,31000 Osijek</item>
    </izvorni_sadrzaj>
    <derivirana_varijabla naziv="DomainObject.Predmet.SudioniciListAdressOIB_1">
      <item>KICKBOXING KLUB TVRĐA, OIB 58578260267, Franje Kuhača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58578260267</item>
    </izvorni_sadrzaj>
    <derivirana_varijabla naziv="DomainObject.Predmet.SudioniciListNazivOIB_1">
      <item>, OIB 58578260267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St-419/2018-3</izvorni_sadrzaj>
    <derivirana_varijabla naziv="DomainObject.PredzadnjaOdlukaIzPredmeta.Oznaka_1">St-419/2018-3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D4F78-0627-4021-BB3D-59A17C1EE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2567</properties:Characters>
  <properties:Lines>104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Danijela Sekulić</cp:lastModifiedBy>
  <cp:lastPrinted>2018-11-08T07:57:00Z</cp:lastPrinted>
  <dcterms:modified xmlns:xsi="http://www.w3.org/2001/XMLSchema-instance" xsi:type="dcterms:W3CDTF">2018-11-08T07:58:00Z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