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5c4a" w14:paraId="19d5c4a" w:rsidRDefault="002654AB" w:rsidR="002654AB">
      <w:pPr>
        <w15:collapsed w:val="false"/>
      </w:pPr>
      <w:bookmarkStart w:name="_GoBack" w:id="0"/>
      <w:bookmarkEnd w:id="0"/>
    </w:p>
    <w:p w:rsidRDefault="002654AB" w:rsidR="002654AB"/>
    <w:p w:rsidRDefault="00917194" w:rsidR="006A5E5B" w:rsidRPr="00E46CF0"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</w:t>
      </w:r>
      <w:r w:rsidR="009752B5">
        <w:t>-</w:t>
      </w:r>
      <w:r w:rsidR="00771354">
        <w:t>355/2018-2</w:t>
      </w:r>
      <w:r w:rsidR="00BF7544">
        <w:t>8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771354">
        <w:t>6</w:t>
      </w:r>
      <w:r w:rsidR="00FB7CEF">
        <w:t xml:space="preserve">. </w:t>
      </w:r>
      <w:r w:rsidR="00771354">
        <w:t>svibnja</w:t>
      </w:r>
      <w:r w:rsidR="001409EC">
        <w:t xml:space="preserve"> 201</w:t>
      </w:r>
      <w:r w:rsidR="00771354">
        <w:t>9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7E49F2">
        <w:t>1</w:t>
      </w:r>
      <w:r w:rsidR="00771354">
        <w:t>0</w:t>
      </w:r>
      <w:r w:rsidR="007E49F2">
        <w:t>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771354" w:rsidR="00771354">
      <w:pPr>
        <w:jc w:val="center"/>
      </w:pPr>
      <w:r>
        <w:t xml:space="preserve">u stečajnom postupku nad stečajnim dužnikom </w:t>
      </w:r>
    </w:p>
    <w:p w:rsidRDefault="00771354" w:rsidP="00771354" w:rsidR="00771354" w:rsidRPr="00771354">
      <w:pPr>
        <w:jc w:val="center"/>
        <w:rPr>
          <w:b/>
        </w:rPr>
      </w:pPr>
      <w:r w:rsidRPr="00771354">
        <w:rPr>
          <w:b/>
        </w:rPr>
        <w:t xml:space="preserve"> BRODOLIČILAC d.o.o. Pula,</w:t>
      </w:r>
    </w:p>
    <w:p w:rsidRDefault="00771354" w:rsidP="00771354" w:rsidR="00BE13F9" w:rsidRPr="00771354">
      <w:pPr>
        <w:jc w:val="center"/>
        <w:rPr>
          <w:b/>
        </w:rPr>
      </w:pPr>
      <w:r w:rsidRPr="00771354">
        <w:rPr>
          <w:b/>
        </w:rPr>
        <w:t xml:space="preserve"> Giardini 14, OIB: 23837951631</w:t>
      </w:r>
    </w:p>
    <w:p w:rsidRDefault="00BE13F9" w:rsidP="00917194" w:rsidR="00BE13F9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FB7CEF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771354">
        <w:t>Jasmina Lichtneberg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771354">
        <w:t>10</w:t>
      </w:r>
      <w:r w:rsidR="00BE13F9">
        <w:t>,</w:t>
      </w:r>
      <w:r w:rsidR="00BC0DD1">
        <w:t>30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7629C4" w:rsidP="00771354" w:rsidR="00771354">
      <w:pPr>
        <w:jc w:val="both"/>
      </w:pPr>
      <w:r>
        <w:tab/>
        <w:t>1</w:t>
      </w:r>
      <w:r w:rsidR="00BC45FB">
        <w:t>/</w:t>
      </w:r>
      <w:r w:rsidR="007B573B">
        <w:t xml:space="preserve"> </w:t>
      </w:r>
      <w:r w:rsidR="00B435EB">
        <w:t xml:space="preserve">za vjerovnika </w:t>
      </w:r>
      <w:r w:rsidR="00A60630">
        <w:t>RH –</w:t>
      </w:r>
      <w:r w:rsidR="00BC0DD1">
        <w:t xml:space="preserve"> Željko Perčinlić, ŽDO u Puli, </w:t>
      </w:r>
    </w:p>
    <w:p w:rsidRDefault="00BC0DD1" w:rsidP="00771354" w:rsidR="00BC0DD1">
      <w:pPr>
        <w:jc w:val="both"/>
      </w:pPr>
      <w:r>
        <w:tab/>
        <w:t>2/ za vjerovnika HZ</w:t>
      </w:r>
      <w:r w:rsidR="005F1363">
        <w:t>M</w:t>
      </w:r>
      <w:r>
        <w:t xml:space="preserve">O – Zdenka Babović, dipl. iur. </w:t>
      </w:r>
    </w:p>
    <w:p w:rsidRDefault="00A60630" w:rsidP="00771354" w:rsidR="00A60630">
      <w:pPr>
        <w:jc w:val="both"/>
      </w:pPr>
      <w:r>
        <w:t xml:space="preserve"> </w:t>
      </w:r>
    </w:p>
    <w:p w:rsidRDefault="00414E36" w:rsidP="00917194" w:rsidR="001409EC">
      <w:pPr>
        <w:jc w:val="both"/>
      </w:pPr>
      <w:r>
        <w:tab/>
      </w:r>
      <w:r w:rsidR="00756844">
        <w:tab/>
        <w:t xml:space="preserve"> </w:t>
      </w:r>
    </w:p>
    <w:p w:rsidRDefault="00567BA5" w:rsidP="00917194" w:rsidR="00567BA5">
      <w:pPr>
        <w:jc w:val="both"/>
      </w:pPr>
      <w:r>
        <w:tab/>
      </w:r>
      <w:r>
        <w:tab/>
      </w:r>
      <w:r>
        <w:tab/>
      </w: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E30E7C" w:rsidRPr="004C7B5F">
        <w:t xml:space="preserve">putem e-oglasne ploče dana </w:t>
      </w:r>
      <w:r w:rsidR="00771354">
        <w:t>5</w:t>
      </w:r>
      <w:r w:rsidR="00451649">
        <w:t>.</w:t>
      </w:r>
      <w:r w:rsidR="00771354">
        <w:t>2</w:t>
      </w:r>
      <w:r w:rsidR="00FB7CEF">
        <w:t>.</w:t>
      </w:r>
      <w:r w:rsidR="003D6958">
        <w:t>201</w:t>
      </w:r>
      <w:r w:rsidR="00771354">
        <w:t>9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FB7CEF" w:rsidR="009D6210">
      <w:pPr>
        <w:ind w:firstLine="720"/>
        <w:jc w:val="both"/>
      </w:pPr>
      <w:r>
        <w:t>Utvrđuje se da je stečajni upravitelj</w:t>
      </w:r>
      <w:r w:rsidR="009F5C9B">
        <w:t xml:space="preserve"> </w:t>
      </w:r>
      <w:r w:rsidR="00771354">
        <w:t>Jasmina Lichtenberg</w:t>
      </w:r>
      <w:r w:rsidR="00451649">
        <w:t xml:space="preserve"> </w:t>
      </w:r>
      <w:r w:rsidR="00771354">
        <w:t>15</w:t>
      </w:r>
      <w:r w:rsidR="00451649">
        <w:t>.</w:t>
      </w:r>
      <w:r w:rsidR="00771354">
        <w:t>4</w:t>
      </w:r>
      <w:r w:rsidR="00451649">
        <w:t>.201</w:t>
      </w:r>
      <w:r w:rsidR="00771354">
        <w:t>9</w:t>
      </w:r>
      <w:r w:rsidR="00451649">
        <w:t xml:space="preserve">. </w:t>
      </w:r>
      <w:r w:rsidR="00771354">
        <w:t>godine dostavila</w:t>
      </w:r>
      <w:r>
        <w:t xml:space="preserve"> sudu izvješće za ispitno ročište koje je objavljeno na e-oglasnoj ploči suda </w:t>
      </w:r>
      <w:r w:rsidR="00771354">
        <w:t>18</w:t>
      </w:r>
      <w:r w:rsidR="00FB7CEF">
        <w:t>.</w:t>
      </w:r>
      <w:r w:rsidR="00771354">
        <w:t>4</w:t>
      </w:r>
      <w:r w:rsidR="00FB7CEF">
        <w:t>.201</w:t>
      </w:r>
      <w:r w:rsidR="00771354">
        <w:t>9</w:t>
      </w:r>
      <w:r>
        <w:t>.</w:t>
      </w:r>
    </w:p>
    <w:p w:rsidRDefault="00BC0DD1" w:rsidP="00FB7CEF" w:rsidR="00BC0DD1">
      <w:pPr>
        <w:ind w:firstLine="720"/>
        <w:jc w:val="both"/>
      </w:pPr>
    </w:p>
    <w:p w:rsidRDefault="00BC0DD1" w:rsidP="00FB7CEF" w:rsidR="00BC0DD1" w:rsidRPr="00607096">
      <w:pPr>
        <w:ind w:firstLine="720"/>
        <w:jc w:val="both"/>
      </w:pPr>
      <w:r w:rsidRPr="00607096">
        <w:t xml:space="preserve">Utvrđuje se da je danas neposredno prije održavanja ročišta stečajna upraviteljica u spis predala tri prijave tražbina koje su predane nakon isteka roka za prijavu tražbina. </w:t>
      </w:r>
    </w:p>
    <w:p w:rsidRDefault="00284FDF" w:rsidP="00250C34" w:rsidR="00284FDF">
      <w:pPr>
        <w:ind w:firstLine="720"/>
        <w:jc w:val="both"/>
      </w:pPr>
    </w:p>
    <w:p w:rsidRDefault="00480474" w:rsidP="00250C34" w:rsidR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771354">
        <w:t>41</w:t>
      </w:r>
      <w:r>
        <w:t xml:space="preserve"> tražbin</w:t>
      </w:r>
      <w:r w:rsidR="00451649">
        <w:t>a</w:t>
      </w:r>
      <w:r>
        <w:t xml:space="preserve"> u ukupnom iznosu od </w:t>
      </w:r>
      <w:r w:rsidR="00771354">
        <w:t>4.086.144,63</w:t>
      </w:r>
      <w:r w:rsidR="00174BE6">
        <w:t xml:space="preserve"> kuna. </w:t>
      </w:r>
    </w:p>
    <w:p w:rsidRDefault="00250C34" w:rsidP="00250C34" w:rsidR="00250C34" w:rsidRPr="00CF43B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E72AC2" w:rsidP="003D6958" w:rsidR="00E72AC2">
      <w:pPr>
        <w:ind w:firstLine="708"/>
        <w:jc w:val="both"/>
      </w:pPr>
    </w:p>
    <w:p w:rsidRDefault="002D5677" w:rsidP="003D6958" w:rsidR="00713E96" w:rsidRPr="00CF43B1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413767" w:rsidP="00413767" w:rsidR="00413767">
      <w:pPr>
        <w:ind w:firstLine="708"/>
        <w:jc w:val="both"/>
      </w:pPr>
    </w:p>
    <w:p w:rsidRDefault="00413767" w:rsidP="00413767" w:rsidR="008E5237">
      <w:pPr>
        <w:ind w:firstLine="708"/>
        <w:jc w:val="both"/>
      </w:pPr>
      <w:r>
        <w:rPr>
          <w:b/>
        </w:rPr>
        <w:t xml:space="preserve">1. </w:t>
      </w:r>
      <w:r>
        <w:t xml:space="preserve"> Vjerovnik </w:t>
      </w:r>
      <w:r w:rsidR="00771354">
        <w:t>HRVATSKI ZAVOD ZA MIROVINSKO OSIGURANJE, Područni ured u Puli-Pola, Danteov trg 4, OIB: 84397956623</w:t>
      </w:r>
      <w:r w:rsidR="00451649">
        <w:t xml:space="preserve">,  prijavio je tražbinu u iznosu od </w:t>
      </w:r>
      <w:r w:rsidR="00771354">
        <w:t>445.548,94</w:t>
      </w:r>
      <w:r w:rsidR="00451649">
        <w:t xml:space="preserve"> kn</w:t>
      </w:r>
      <w:r w:rsidR="00331177">
        <w:t xml:space="preserve"> </w:t>
      </w:r>
      <w:r w:rsidR="00771354">
        <w:t xml:space="preserve">po osnovi </w:t>
      </w:r>
      <w:r w:rsidR="00771354" w:rsidRPr="004E1AEC">
        <w:t>novčanih davanja iz mirovinskog osiguranja</w:t>
      </w:r>
      <w:r w:rsidR="00331177">
        <w:t>,</w:t>
      </w:r>
      <w:r w:rsidR="00451649">
        <w:t xml:space="preserve"> kao tražbinu </w:t>
      </w:r>
      <w:r w:rsidR="000F63E0" w:rsidRPr="000F63E0">
        <w:t>drugog</w:t>
      </w:r>
      <w:r w:rsidR="00451649" w:rsidRPr="000F63E0">
        <w:t xml:space="preserve"> višeg isplatnog reda</w:t>
      </w:r>
      <w:r w:rsidR="00607096">
        <w:t>.</w:t>
      </w:r>
    </w:p>
    <w:p w:rsidRDefault="00331177" w:rsidP="00413767" w:rsidR="00331177">
      <w:pPr>
        <w:ind w:firstLine="708"/>
        <w:jc w:val="both"/>
      </w:pPr>
    </w:p>
    <w:p w:rsidRDefault="00413767" w:rsidP="008E5237" w:rsidR="00331177">
      <w:pPr>
        <w:ind w:firstLine="708"/>
        <w:jc w:val="both"/>
      </w:pPr>
      <w:r w:rsidRPr="00A6103C">
        <w:t>Stečajni upravitelj</w:t>
      </w:r>
      <w:r w:rsidR="00331177">
        <w:t xml:space="preserve"> je navedenu tražbinu priznao u cijelosti. </w:t>
      </w:r>
    </w:p>
    <w:p w:rsidRDefault="00331177" w:rsidP="008E523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A6103C">
        <w:t>Utvrđuje se da nijedan od stečajnih vjerovnika nije osporio tražbinu.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CF43B1">
        <w:t xml:space="preserve">Stečajni sudac objavljuje da se tražbina stečajnog vjerovnika </w:t>
      </w:r>
      <w:r w:rsidR="00771354">
        <w:t>HRVATSKI ZAVOD ZA MIROVINSKO OSIGURANJE, Područni ured u Puli-Pola, Danteov trg 4, OIB: 84397956623</w:t>
      </w:r>
      <w:r>
        <w:t>, smatra u</w:t>
      </w:r>
      <w:r w:rsidRPr="00CF43B1">
        <w:t xml:space="preserve">tvrđenom u iznosu od </w:t>
      </w:r>
      <w:r w:rsidR="00771354">
        <w:t xml:space="preserve">445.548,94 </w:t>
      </w:r>
      <w:r>
        <w:t xml:space="preserve">kn i razvrstava se u </w:t>
      </w:r>
      <w:r w:rsidR="000F63E0">
        <w:t>I</w:t>
      </w:r>
      <w:r w:rsidRPr="000F63E0">
        <w:t>I.</w:t>
      </w:r>
      <w:r w:rsidRPr="00CF43B1">
        <w:t xml:space="preserve"> viši isplatni red.</w:t>
      </w:r>
    </w:p>
    <w:p w:rsidRDefault="00331177" w:rsidP="00331177" w:rsidR="00331177">
      <w:pPr>
        <w:ind w:firstLine="708"/>
        <w:jc w:val="both"/>
        <w:rPr>
          <w:b/>
        </w:rPr>
      </w:pPr>
    </w:p>
    <w:p w:rsidRDefault="00B223DC" w:rsidP="00331177" w:rsidR="00B223DC">
      <w:pPr>
        <w:ind w:firstLine="708"/>
        <w:jc w:val="both"/>
        <w:rPr>
          <w:b/>
        </w:rPr>
      </w:pPr>
    </w:p>
    <w:p w:rsidRDefault="00331177" w:rsidP="00331177" w:rsidR="00331177">
      <w:pPr>
        <w:ind w:firstLine="708"/>
        <w:jc w:val="both"/>
      </w:pPr>
      <w:r>
        <w:rPr>
          <w:b/>
        </w:rPr>
        <w:t xml:space="preserve">2. </w:t>
      </w:r>
      <w:r>
        <w:t xml:space="preserve"> Vjerovnik </w:t>
      </w:r>
      <w:r w:rsidR="00771354">
        <w:t>HRVATSKI ZAVOD ZA MIROVINSKO OSIGURANJE, Područni ured u Slavonskom Brodu, Naselje Slavonija I bb, OIB: 84397956623</w:t>
      </w:r>
      <w:r>
        <w:t xml:space="preserve">,  prijavio je tražbinu u iznosu od </w:t>
      </w:r>
      <w:r w:rsidR="00771354">
        <w:t>206.762,90</w:t>
      </w:r>
      <w:r>
        <w:t xml:space="preserve"> kn po osnovi </w:t>
      </w:r>
      <w:r w:rsidR="00771354" w:rsidRPr="004E1AEC">
        <w:t>novčanih davanja iz mirovinskog osiguranja</w:t>
      </w:r>
      <w:r w:rsidRPr="004E1AEC">
        <w:t>,</w:t>
      </w:r>
      <w:r>
        <w:t xml:space="preserve"> kao tražbinu </w:t>
      </w:r>
      <w:r w:rsidRPr="000F63E0">
        <w:t>drugog višeg isplatnog reda.</w:t>
      </w:r>
      <w:r>
        <w:t xml:space="preserve"> 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A6103C">
        <w:t>Utvrđuje se da nijedan od stečajnih vjerovnika nije osporio tražbinu.</w:t>
      </w:r>
    </w:p>
    <w:p w:rsidRDefault="00331177" w:rsidP="00331177" w:rsidR="00331177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CF43B1">
        <w:t xml:space="preserve">Stečajni sudac objavljuje da se tražbina stečajnog vjerovnika </w:t>
      </w:r>
      <w:r w:rsidR="00771354">
        <w:t>HRVATSKI ZAVOD ZA MIROVINSKO OSIGURANJE, Područni ured u Slavonskom Brodu, Naselje Slavonija I bb, OIB: 84397956623</w:t>
      </w:r>
      <w:r>
        <w:t>, smatra u</w:t>
      </w:r>
      <w:r w:rsidRPr="00CF43B1">
        <w:t xml:space="preserve">tvrđenom u iznosu od </w:t>
      </w:r>
      <w:r w:rsidR="00771354">
        <w:t xml:space="preserve">206.762,90 </w:t>
      </w:r>
      <w:r>
        <w:t xml:space="preserve">kn i razvrstava se </w:t>
      </w:r>
      <w:r w:rsidRPr="000F63E0">
        <w:t>u II. viši isplatni red.</w:t>
      </w:r>
    </w:p>
    <w:p w:rsidRDefault="00331177" w:rsidP="00331177" w:rsidR="00331177">
      <w:pPr>
        <w:ind w:firstLine="708"/>
        <w:jc w:val="both"/>
        <w:rPr>
          <w:b/>
        </w:rPr>
      </w:pPr>
    </w:p>
    <w:p w:rsidRDefault="00B223DC" w:rsidP="00331177" w:rsidR="00B223DC">
      <w:pPr>
        <w:ind w:firstLine="708"/>
        <w:jc w:val="both"/>
        <w:rPr>
          <w:b/>
        </w:rPr>
      </w:pPr>
    </w:p>
    <w:p w:rsidRDefault="00331177" w:rsidP="00331177" w:rsidR="00331177" w:rsidRPr="000F63E0">
      <w:pPr>
        <w:ind w:firstLine="708"/>
        <w:jc w:val="both"/>
      </w:pPr>
      <w:r>
        <w:rPr>
          <w:b/>
        </w:rPr>
        <w:t xml:space="preserve">3. </w:t>
      </w:r>
      <w:r>
        <w:t xml:space="preserve"> Vjerovnik </w:t>
      </w:r>
      <w:r w:rsidR="00771354">
        <w:t>PULA HERCULANEA d.o.o. Pula, Trg I. istarske brigade 14, OIB: 11294943436</w:t>
      </w:r>
      <w:r>
        <w:t xml:space="preserve">,  </w:t>
      </w:r>
      <w:r w:rsidRPr="000F63E0">
        <w:t xml:space="preserve">prijavio je tražbinu u iznosu od </w:t>
      </w:r>
      <w:r w:rsidR="00771354" w:rsidRPr="000F63E0">
        <w:t>975,62</w:t>
      </w:r>
      <w:r w:rsidRPr="000F63E0">
        <w:t xml:space="preserve"> kn po osnovi </w:t>
      </w:r>
      <w:r w:rsidR="00771354" w:rsidRPr="000F63E0">
        <w:t>izvatka iz poslovnih knjiga i zateznih kamata</w:t>
      </w:r>
      <w:r w:rsidRPr="000F63E0">
        <w:t xml:space="preserve">, kao tražbinu drugog višeg isplatnog reda. </w:t>
      </w:r>
    </w:p>
    <w:p w:rsidRDefault="00331177" w:rsidP="004E4A73" w:rsidR="00331177" w:rsidRPr="000F63E0">
      <w:pPr>
        <w:jc w:val="both"/>
      </w:pPr>
    </w:p>
    <w:p w:rsidRDefault="00331177" w:rsidP="00331177" w:rsidR="00331177" w:rsidRPr="000F63E0">
      <w:pPr>
        <w:ind w:firstLine="708"/>
        <w:jc w:val="both"/>
      </w:pPr>
      <w:r w:rsidRPr="000F63E0">
        <w:t>Utvrđuje se da nijedan od stečajnih vjerovnika nije osporio tražbinu.</w:t>
      </w:r>
    </w:p>
    <w:p w:rsidRDefault="00331177" w:rsidP="00331177" w:rsidR="00331177" w:rsidRPr="000F63E0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0F63E0">
        <w:t xml:space="preserve">Stečajni sudac objavljuje da se tražbina stečajnog vjerovnika </w:t>
      </w:r>
      <w:r w:rsidR="004E4A73" w:rsidRPr="000F63E0">
        <w:t>PULA HERCULANEA d.o.o. Pula, Trg I. istarske brigade 14, OIB: 11294943436</w:t>
      </w:r>
      <w:r w:rsidRPr="000F63E0">
        <w:t xml:space="preserve">, smatra utvrđenom u iznosu od </w:t>
      </w:r>
      <w:r w:rsidR="004E4A73" w:rsidRPr="000F63E0">
        <w:t xml:space="preserve">975,62 </w:t>
      </w:r>
      <w:r w:rsidRPr="000F63E0">
        <w:t>kn i razvrstava se u II. viši isplatni red.</w:t>
      </w:r>
    </w:p>
    <w:p w:rsidRDefault="00331177" w:rsidP="00331177" w:rsidR="00331177">
      <w:pPr>
        <w:ind w:firstLine="708"/>
        <w:jc w:val="both"/>
        <w:rPr>
          <w:b/>
        </w:rPr>
      </w:pPr>
    </w:p>
    <w:p w:rsidRDefault="00B223DC" w:rsidP="00331177" w:rsidR="00B223DC">
      <w:pPr>
        <w:ind w:firstLine="708"/>
        <w:jc w:val="both"/>
        <w:rPr>
          <w:b/>
        </w:rPr>
      </w:pPr>
    </w:p>
    <w:p w:rsidRDefault="00331177" w:rsidP="00331177" w:rsidR="00331177" w:rsidRPr="000F63E0">
      <w:pPr>
        <w:ind w:firstLine="708"/>
        <w:jc w:val="both"/>
      </w:pPr>
      <w:r>
        <w:rPr>
          <w:b/>
        </w:rPr>
        <w:t xml:space="preserve">4. </w:t>
      </w:r>
      <w:r>
        <w:t xml:space="preserve"> Vjerovnik </w:t>
      </w:r>
      <w:r w:rsidR="004E4A73">
        <w:t>HEP ELEKTRA d.o.o. Zagreb, Ulica Grada Vukovara 37, OIB: 43965974818</w:t>
      </w:r>
      <w:r>
        <w:t xml:space="preserve">,   prijavio je tražbinu u iznosu od </w:t>
      </w:r>
      <w:r w:rsidR="004E4A73">
        <w:t>904,50</w:t>
      </w:r>
      <w:r>
        <w:t xml:space="preserve"> kn po osnovi izvoda iz poslovnih knjiga, kao tražbinu </w:t>
      </w:r>
      <w:r w:rsidRPr="000F63E0">
        <w:t xml:space="preserve">drugog višeg isplatnog reda. </w:t>
      </w:r>
    </w:p>
    <w:p w:rsidRDefault="00331177" w:rsidP="00331177" w:rsidR="00331177" w:rsidRPr="000F63E0">
      <w:pPr>
        <w:ind w:firstLine="708"/>
        <w:jc w:val="both"/>
      </w:pPr>
    </w:p>
    <w:p w:rsidRDefault="00331177" w:rsidP="00331177" w:rsidR="00331177" w:rsidRPr="000F63E0">
      <w:pPr>
        <w:ind w:firstLine="708"/>
        <w:jc w:val="both"/>
      </w:pPr>
      <w:r w:rsidRPr="000F63E0">
        <w:t xml:space="preserve">Stečajni upravitelj je navedenu tražbinu priznao u cijelosti. </w:t>
      </w:r>
    </w:p>
    <w:p w:rsidRDefault="00331177" w:rsidP="00331177" w:rsidR="00331177" w:rsidRPr="000F63E0">
      <w:pPr>
        <w:ind w:firstLine="708"/>
        <w:jc w:val="both"/>
      </w:pPr>
    </w:p>
    <w:p w:rsidRDefault="00331177" w:rsidP="00331177" w:rsidR="00331177" w:rsidRPr="000F63E0">
      <w:pPr>
        <w:ind w:firstLine="708"/>
        <w:jc w:val="both"/>
      </w:pPr>
      <w:r w:rsidRPr="000F63E0">
        <w:t>Utvrđuje se da nijedan od stečajnih vjerovnika nije osporio tražbinu.</w:t>
      </w:r>
    </w:p>
    <w:p w:rsidRDefault="00331177" w:rsidP="00331177" w:rsidR="00331177" w:rsidRPr="000F63E0">
      <w:pPr>
        <w:ind w:firstLine="708"/>
        <w:jc w:val="both"/>
      </w:pPr>
    </w:p>
    <w:p w:rsidRDefault="00331177" w:rsidP="00331177" w:rsidR="00331177">
      <w:pPr>
        <w:ind w:firstLine="708"/>
        <w:jc w:val="both"/>
      </w:pPr>
      <w:r w:rsidRPr="000F63E0">
        <w:t xml:space="preserve">Stečajni sudac objavljuje da se tražbina stečajnog vjerovnika </w:t>
      </w:r>
      <w:r w:rsidR="004E4A73" w:rsidRPr="000F63E0">
        <w:t>HEP ELEKTRA d.o.o. Zagreb, Ulica Grada Vukovara 37, OIB: 43965974818,</w:t>
      </w:r>
      <w:r w:rsidRPr="000F63E0">
        <w:t xml:space="preserve"> smatra utvrđenom u iznosu od </w:t>
      </w:r>
      <w:r w:rsidR="004E4A73" w:rsidRPr="000F63E0">
        <w:t xml:space="preserve">904,50 </w:t>
      </w:r>
      <w:r w:rsidRPr="000F63E0">
        <w:t>kn i razvrstava se u II. viši isplatni red.</w:t>
      </w:r>
    </w:p>
    <w:p w:rsidRDefault="00331177" w:rsidP="008E5237" w:rsidR="00331177">
      <w:pPr>
        <w:ind w:firstLine="708"/>
        <w:jc w:val="both"/>
      </w:pPr>
    </w:p>
    <w:p w:rsidRDefault="00B223DC" w:rsidP="008E5237" w:rsidR="00B223DC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>
        <w:rPr>
          <w:b/>
        </w:rPr>
        <w:t xml:space="preserve">5. </w:t>
      </w:r>
      <w:r>
        <w:t xml:space="preserve"> Vjerovnik </w:t>
      </w:r>
      <w:r w:rsidR="004E4A73">
        <w:t>OTP BANKA HRVATSKA d.d. Split, Domovinskog rata 61, OIB: 52508873833</w:t>
      </w:r>
      <w:r>
        <w:t xml:space="preserve">, prijavio je tražbinu u iznosu od </w:t>
      </w:r>
      <w:r w:rsidR="004E4A73">
        <w:t>292.706,06</w:t>
      </w:r>
      <w:r>
        <w:t xml:space="preserve"> kn po osn</w:t>
      </w:r>
      <w:r w:rsidR="004E4A73">
        <w:t>ovi izvoda iz poslovnih knjiga i ugovora</w:t>
      </w:r>
      <w:r>
        <w:t xml:space="preserve">, kao tražbinu </w:t>
      </w:r>
      <w:r w:rsidRPr="000F63E0">
        <w:t xml:space="preserve">drugog višeg isplatnog reda. 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 w:rsidRPr="000F63E0">
        <w:t xml:space="preserve">Stečajni upravitelj je navedenu tražbinu priznao u cijelosti. 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 w:rsidRPr="000F63E0">
        <w:t>Utvrđuje se da nijedan od stečajnih vjerovnika nije osporio tražbinu.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0F63E0">
        <w:t xml:space="preserve">Stečajni sudac objavljuje da se tražbina stečajnog vjerovnika </w:t>
      </w:r>
      <w:r w:rsidR="004E4A73" w:rsidRPr="000F63E0">
        <w:t>OTP BANKA HRVATSKA d.d. Split, Domovinskog rata 61, OIB: 52508873833</w:t>
      </w:r>
      <w:r w:rsidRPr="000F63E0">
        <w:t xml:space="preserve">, smatra utvrđenom u iznosu od </w:t>
      </w:r>
      <w:r w:rsidR="004E4A73" w:rsidRPr="000F63E0">
        <w:t xml:space="preserve">292.706,06 </w:t>
      </w:r>
      <w:r w:rsidRPr="000F63E0">
        <w:t>kn i razvrstava se u II. viši isplatni red.</w:t>
      </w:r>
    </w:p>
    <w:p w:rsidRDefault="00B223DC" w:rsidP="008E5237" w:rsidR="00B223DC">
      <w:pPr>
        <w:ind w:firstLine="708"/>
        <w:jc w:val="both"/>
      </w:pPr>
    </w:p>
    <w:p w:rsidRDefault="00B223DC" w:rsidP="008E5237" w:rsidR="00B223DC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>
        <w:rPr>
          <w:b/>
        </w:rPr>
        <w:t xml:space="preserve">6. </w:t>
      </w:r>
      <w:r>
        <w:t xml:space="preserve"> Vjerovnik </w:t>
      </w:r>
      <w:r w:rsidR="004E4A73">
        <w:t>HRVATSKA RADIOTELEVIZIJA, Zagreb, Prisavlje 3, OIB: 68419124305</w:t>
      </w:r>
      <w:r>
        <w:t xml:space="preserve">, prijavio je tražbinu u iznosu od </w:t>
      </w:r>
      <w:r w:rsidR="004E4A73">
        <w:t>2.461,64</w:t>
      </w:r>
      <w:r>
        <w:t xml:space="preserve"> kn po osnovi </w:t>
      </w:r>
      <w:r w:rsidR="004E4A73">
        <w:t>izvatka iz poslovnih knjiga</w:t>
      </w:r>
      <w:r>
        <w:t xml:space="preserve">, kao tražbinu </w:t>
      </w:r>
      <w:r w:rsidRPr="000F63E0">
        <w:t xml:space="preserve">drugog višeg isplatnog reda. 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 w:rsidRPr="000F63E0">
        <w:t xml:space="preserve">Stečajni upravitelj je navedenu tražbinu priznao u cijelosti. 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 w:rsidRPr="000F63E0">
        <w:t>Utvrđuje se da nijedan od stečajnih vjerovnika nije osporio tražbinu.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0F63E0">
        <w:t xml:space="preserve">Stečajni sudac objavljuje da se tražbina stečajnog vjerovnika </w:t>
      </w:r>
      <w:r w:rsidR="004E4A73" w:rsidRPr="000F63E0">
        <w:t>HRVATSKA RADIOTELEVIZIJA, Zagreb, Prisavlje 3, OIB: 68419124305</w:t>
      </w:r>
      <w:r w:rsidRPr="000F63E0">
        <w:t xml:space="preserve">, smatra utvrđenom u iznosu </w:t>
      </w:r>
      <w:r w:rsidR="004E4A73" w:rsidRPr="000F63E0">
        <w:t xml:space="preserve">od 2.461,64 </w:t>
      </w:r>
      <w:r w:rsidRPr="000F63E0">
        <w:t xml:space="preserve"> kn i razvrstava se u II. viši isplatni red.</w:t>
      </w:r>
    </w:p>
    <w:p w:rsidRDefault="00B223DC" w:rsidP="008E5237" w:rsidR="00B223DC">
      <w:pPr>
        <w:ind w:firstLine="708"/>
        <w:jc w:val="both"/>
      </w:pPr>
    </w:p>
    <w:p w:rsidRDefault="00B223DC" w:rsidP="008E5237" w:rsidR="00B223DC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>
        <w:rPr>
          <w:b/>
        </w:rPr>
        <w:t xml:space="preserve">7. </w:t>
      </w:r>
      <w:r>
        <w:t xml:space="preserve"> Vjerovnik </w:t>
      </w:r>
      <w:r w:rsidR="004E4A73">
        <w:t>REPUBLIKA HRVATSKA, MINISTARSTVO PRAVOSUĐA, Zagreb, Ulica grada Vukovara 49, OIB: 52634238587</w:t>
      </w:r>
      <w:r>
        <w:t xml:space="preserve">, prijavio je tražbinu u iznosu od </w:t>
      </w:r>
      <w:r w:rsidR="004E4A73">
        <w:t>1.827,00</w:t>
      </w:r>
      <w:r>
        <w:t xml:space="preserve"> kn po osnovi </w:t>
      </w:r>
      <w:r w:rsidR="004E4A73">
        <w:t>rješenja o sudskoj pristojbi</w:t>
      </w:r>
      <w:r>
        <w:t xml:space="preserve">, kao tražbinu </w:t>
      </w:r>
      <w:r w:rsidRPr="000F63E0">
        <w:t xml:space="preserve">drugog višeg isplatnog reda. 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 w:rsidRPr="000F63E0">
        <w:t xml:space="preserve">Stečajni upravitelj je navedenu tražbinu priznao u cijelosti. 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 w:rsidRPr="000F63E0">
        <w:t>Utvrđuje se da nijedan od stečajnih vjerovnika nije osporio tražbinu.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0F63E0">
        <w:t xml:space="preserve">Stečajni sudac objavljuje da se tražbina stečajnog vjerovnika </w:t>
      </w:r>
      <w:r w:rsidR="004E4A73" w:rsidRPr="000F63E0">
        <w:t>REPUBLIKA HRVATSKA, MINISTARSTVO PRAVOSUĐA, Zagreb, Ulica grada Vukovara 49, OIB: 52634238587</w:t>
      </w:r>
      <w:r w:rsidRPr="000F63E0">
        <w:t xml:space="preserve">, smatra utvrđenom u iznosu od </w:t>
      </w:r>
      <w:r w:rsidR="004E4A73" w:rsidRPr="000F63E0">
        <w:t>1.827,00 kn</w:t>
      </w:r>
      <w:r w:rsidRPr="000F63E0">
        <w:t xml:space="preserve"> i razvrstava se u II. viši isplatni red.</w:t>
      </w:r>
    </w:p>
    <w:p w:rsidRDefault="00B223DC" w:rsidP="008E5237" w:rsidR="00B223DC">
      <w:pPr>
        <w:ind w:firstLine="708"/>
        <w:jc w:val="both"/>
      </w:pPr>
    </w:p>
    <w:p w:rsidRDefault="00B223DC" w:rsidP="008E5237" w:rsidR="00B223DC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>
        <w:rPr>
          <w:b/>
        </w:rPr>
        <w:lastRenderedPageBreak/>
        <w:t xml:space="preserve">8. </w:t>
      </w:r>
      <w:r>
        <w:t xml:space="preserve"> Vjerovnik </w:t>
      </w:r>
      <w:r w:rsidR="004E4A73">
        <w:t>DIMS EXPORT-IMPORT d.o.o. Pula, Marsovo polje 10, OIB: 02616321874</w:t>
      </w:r>
      <w:r>
        <w:t xml:space="preserve">, prijavio je tražbinu u iznosu od </w:t>
      </w:r>
      <w:r w:rsidR="004E4A73">
        <w:t>214.608,88</w:t>
      </w:r>
      <w:r>
        <w:t xml:space="preserve"> kn po osnovi </w:t>
      </w:r>
      <w:r w:rsidR="004E4A73">
        <w:t>izvatka iz poslovnih knjiga i rješenja o ovrsi</w:t>
      </w:r>
      <w:r>
        <w:t xml:space="preserve">, kao tražbinu </w:t>
      </w:r>
      <w:r w:rsidRPr="000F63E0">
        <w:t xml:space="preserve">drugog višeg isplatnog reda. 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 w:rsidRPr="000F63E0">
        <w:t xml:space="preserve">Stečajni upravitelj je navedenu tražbinu priznao u cijelosti. 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 w:rsidRPr="000F63E0">
      <w:pPr>
        <w:ind w:firstLine="708"/>
        <w:jc w:val="both"/>
      </w:pPr>
      <w:r w:rsidRPr="000F63E0">
        <w:t>Utvrđuje se da nijedan od stečajnih vjerovnika nije osporio tražbinu.</w:t>
      </w:r>
    </w:p>
    <w:p w:rsidRDefault="00B223DC" w:rsidP="00B223DC" w:rsidR="00B223DC" w:rsidRPr="000F63E0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0F63E0">
        <w:t xml:space="preserve">Stečajni sudac objavljuje da se tražbina stečajnog vjerovnika </w:t>
      </w:r>
      <w:r w:rsidR="004E4A73" w:rsidRPr="000F63E0">
        <w:t>DIMS EXPORT-IMPORT d.o.o. Pula, Marsovo polje 10, OIB: 02616321874</w:t>
      </w:r>
      <w:r w:rsidRPr="000F63E0">
        <w:t xml:space="preserve">, smatra utvrđenom u iznosu od </w:t>
      </w:r>
      <w:r w:rsidR="004E4A73" w:rsidRPr="000F63E0">
        <w:t xml:space="preserve">214.608,88 </w:t>
      </w:r>
      <w:r w:rsidRPr="000F63E0">
        <w:t>kn i razvrstava se u II. viši isplatni red.</w:t>
      </w:r>
    </w:p>
    <w:p w:rsidRDefault="00B223DC" w:rsidP="008E5237" w:rsidR="00B223DC">
      <w:pPr>
        <w:ind w:firstLine="708"/>
        <w:jc w:val="both"/>
      </w:pPr>
    </w:p>
    <w:p w:rsidRDefault="00B223DC" w:rsidP="008E5237" w:rsidR="00B223DC">
      <w:pPr>
        <w:ind w:firstLine="708"/>
        <w:jc w:val="both"/>
      </w:pPr>
    </w:p>
    <w:p w:rsidRDefault="00B223DC" w:rsidP="00B223DC" w:rsidR="00B223DC" w:rsidRPr="007F58AF">
      <w:pPr>
        <w:ind w:firstLine="708"/>
        <w:jc w:val="both"/>
      </w:pPr>
      <w:r>
        <w:rPr>
          <w:b/>
        </w:rPr>
        <w:t xml:space="preserve">9. </w:t>
      </w:r>
      <w:r>
        <w:t xml:space="preserve"> Vjerovnik </w:t>
      </w:r>
      <w:r w:rsidR="004E4A73">
        <w:t xml:space="preserve">PRAGRANDE d.o.o. Pula, Trg 1. istarske brigade 14, OIB: </w:t>
      </w:r>
      <w:r w:rsidR="004E4A73" w:rsidRPr="004E1AEC">
        <w:t>05117157608</w:t>
      </w:r>
      <w:r>
        <w:t xml:space="preserve">, prijavio je tražbinu u iznosu od </w:t>
      </w:r>
      <w:r w:rsidR="004E4A73">
        <w:t>148,98</w:t>
      </w:r>
      <w:r>
        <w:t xml:space="preserve"> kn po osnovi </w:t>
      </w:r>
      <w:r w:rsidR="004E4A73">
        <w:t>izvatka iz poslovnih knjiga</w:t>
      </w:r>
      <w:r w:rsidR="004E1AEC">
        <w:t xml:space="preserve"> zateznih kamata</w:t>
      </w:r>
      <w:r>
        <w:t xml:space="preserve">, kao tražbinu </w:t>
      </w:r>
      <w:r w:rsidRPr="007F58AF">
        <w:t xml:space="preserve">drugog višeg isplatnog reda. </w:t>
      </w:r>
    </w:p>
    <w:p w:rsidRDefault="00B223DC" w:rsidP="00B223DC" w:rsidR="00B223DC" w:rsidRPr="007F58AF">
      <w:pPr>
        <w:ind w:firstLine="708"/>
        <w:jc w:val="both"/>
      </w:pPr>
    </w:p>
    <w:p w:rsidRDefault="00B223DC" w:rsidP="00B223DC" w:rsidR="00B223DC" w:rsidRPr="007F58AF">
      <w:pPr>
        <w:ind w:firstLine="708"/>
        <w:jc w:val="both"/>
      </w:pPr>
      <w:r w:rsidRPr="007F58AF">
        <w:t xml:space="preserve">Stečajni upravitelj je navedenu tražbinu priznao u cijelosti. </w:t>
      </w:r>
    </w:p>
    <w:p w:rsidRDefault="00B223DC" w:rsidP="00B223DC" w:rsidR="00B223DC" w:rsidRPr="007F58AF">
      <w:pPr>
        <w:ind w:firstLine="708"/>
        <w:jc w:val="both"/>
      </w:pPr>
    </w:p>
    <w:p w:rsidRDefault="00B223DC" w:rsidP="00B223DC" w:rsidR="00B223DC" w:rsidRPr="007F58AF">
      <w:pPr>
        <w:ind w:firstLine="708"/>
        <w:jc w:val="both"/>
      </w:pPr>
      <w:r w:rsidRPr="007F58AF">
        <w:t>Utvrđuje se da nijedan od stečajnih vjerovnika nije osporio tražbinu.</w:t>
      </w:r>
    </w:p>
    <w:p w:rsidRDefault="00B223DC" w:rsidP="00B223DC" w:rsidR="00B223DC" w:rsidRPr="007F58AF">
      <w:pPr>
        <w:ind w:firstLine="708"/>
        <w:jc w:val="both"/>
      </w:pPr>
    </w:p>
    <w:p w:rsidRDefault="00B223DC" w:rsidP="00B223DC" w:rsidR="00B223DC">
      <w:pPr>
        <w:ind w:firstLine="708"/>
        <w:jc w:val="both"/>
      </w:pPr>
      <w:r w:rsidRPr="007F58AF">
        <w:t xml:space="preserve">Stečajni sudac objavljuje da se tražbina stečajnog vjerovnika </w:t>
      </w:r>
      <w:r w:rsidR="004E4A73" w:rsidRPr="007F58AF">
        <w:t>PRAGRANDE d.o.o. Pula, Trg 1. istarske brigade 14, OIB: 1105117157608</w:t>
      </w:r>
      <w:r w:rsidRPr="007F58AF">
        <w:t xml:space="preserve">, smatra utvrđenom u iznosu od </w:t>
      </w:r>
      <w:r w:rsidR="004E4A73" w:rsidRPr="007F58AF">
        <w:t xml:space="preserve">148,98 </w:t>
      </w:r>
      <w:r w:rsidR="008C446E" w:rsidRPr="007F58AF">
        <w:t xml:space="preserve">kn </w:t>
      </w:r>
      <w:r w:rsidRPr="007F58AF">
        <w:t>i razvrstava se u II. viši isplatni red.</w:t>
      </w:r>
    </w:p>
    <w:p w:rsidRDefault="00B223DC" w:rsidP="008E5237" w:rsidR="00B223DC">
      <w:pPr>
        <w:ind w:firstLine="708"/>
        <w:jc w:val="both"/>
      </w:pPr>
    </w:p>
    <w:p w:rsidRDefault="008C446E" w:rsidP="008E5237" w:rsidR="008C446E">
      <w:pPr>
        <w:ind w:firstLine="708"/>
        <w:jc w:val="both"/>
      </w:pPr>
    </w:p>
    <w:p w:rsidRDefault="008C446E" w:rsidP="00B138E1" w:rsidR="008C446E">
      <w:pPr>
        <w:ind w:firstLine="708"/>
        <w:jc w:val="both"/>
      </w:pPr>
      <w:r>
        <w:rPr>
          <w:b/>
        </w:rPr>
        <w:t xml:space="preserve">10. </w:t>
      </w:r>
      <w:r>
        <w:t xml:space="preserve"> Vjerovnik </w:t>
      </w:r>
      <w:r w:rsidR="00B138E1">
        <w:t xml:space="preserve">ADŽIĆ ZDRAVKO iz Pule, Zadarska 34, OIB: 35998655140, prijavio je tražbinu u iznosu od 56.085,21 kn po osnovi plaća i ostalih davanja, kao tražbinu </w:t>
      </w:r>
      <w:r w:rsidR="000F63E0" w:rsidRPr="000F63E0">
        <w:t>prvog</w:t>
      </w:r>
      <w:r w:rsidR="00B138E1" w:rsidRPr="000F63E0">
        <w:t xml:space="preserve"> višeg isplatnog reda.</w:t>
      </w:r>
    </w:p>
    <w:p w:rsidRDefault="008C446E" w:rsidP="008C446E" w:rsidR="008C446E">
      <w:pPr>
        <w:ind w:firstLine="708"/>
        <w:jc w:val="both"/>
      </w:pPr>
    </w:p>
    <w:p w:rsidRDefault="00B138E1" w:rsidP="00B138E1" w:rsidR="00B138E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8C446E" w:rsidP="008C446E" w:rsidR="008C446E">
      <w:pPr>
        <w:ind w:firstLine="708"/>
        <w:jc w:val="both"/>
      </w:pPr>
    </w:p>
    <w:p w:rsidRDefault="008C446E" w:rsidP="008C446E" w:rsidR="008C446E">
      <w:pPr>
        <w:ind w:firstLine="708"/>
        <w:jc w:val="both"/>
      </w:pPr>
      <w:r w:rsidRPr="00A6103C">
        <w:t>Utvrđuje se da nijedan od stečajnih vjerovnika nije osporio tražbinu.</w:t>
      </w:r>
    </w:p>
    <w:p w:rsidRDefault="008C446E" w:rsidP="008C446E" w:rsidR="008C446E">
      <w:pPr>
        <w:ind w:firstLine="708"/>
        <w:jc w:val="both"/>
      </w:pPr>
    </w:p>
    <w:p w:rsidRDefault="00B138E1" w:rsidP="00B138E1" w:rsidR="00B138E1">
      <w:pPr>
        <w:ind w:firstLine="708"/>
        <w:jc w:val="both"/>
      </w:pPr>
      <w:r w:rsidRPr="00CF43B1">
        <w:t xml:space="preserve">Stečajni sudac objavljuje da se tražbina stečajnog vjerovnika </w:t>
      </w:r>
      <w:r>
        <w:t>ADŽIĆ ZDRAVKO iz Pule, Zadarska 34, OIB: 35998655140, smatra u</w:t>
      </w:r>
      <w:r w:rsidRPr="00CF43B1">
        <w:t>tvrđenom</w:t>
      </w:r>
      <w:r w:rsidR="00607096">
        <w:t xml:space="preserve"> u cijelosti, u iznosu od 56.085,21 kn, od čega se iznos</w:t>
      </w:r>
      <w:r w:rsidRPr="00CF43B1">
        <w:t xml:space="preserve"> od </w:t>
      </w:r>
      <w:r w:rsidR="00607096">
        <w:t xml:space="preserve">47.904,78 kn </w:t>
      </w:r>
      <w:r>
        <w:t xml:space="preserve"> razvrstava se u </w:t>
      </w:r>
      <w:r w:rsidR="00607096">
        <w:t xml:space="preserve">I. viši isplatni red, a iznos od 8.180,43 kn na ime troškova stečajnog postupka. </w:t>
      </w:r>
    </w:p>
    <w:p w:rsidRDefault="008C446E" w:rsidP="008E5237" w:rsidR="008C446E">
      <w:pPr>
        <w:ind w:firstLine="708"/>
        <w:jc w:val="both"/>
      </w:pPr>
    </w:p>
    <w:p w:rsidRDefault="008C446E" w:rsidP="008E5237" w:rsidR="008C446E">
      <w:pPr>
        <w:ind w:firstLine="708"/>
        <w:jc w:val="both"/>
      </w:pPr>
    </w:p>
    <w:p w:rsidRDefault="008C446E" w:rsidP="00B138E1" w:rsidR="00B138E1">
      <w:pPr>
        <w:ind w:firstLine="708"/>
        <w:jc w:val="both"/>
      </w:pPr>
      <w:r>
        <w:rPr>
          <w:b/>
        </w:rPr>
        <w:t xml:space="preserve">11. </w:t>
      </w:r>
      <w:r>
        <w:t xml:space="preserve"> Vjerovnik </w:t>
      </w:r>
      <w:r w:rsidR="00B138E1">
        <w:t xml:space="preserve">BEĆIROVIĆ AZRUDIN iz Marčane, Loborika, Radeki polje 109a, OIB: 07281725727, prijavio je tražbinu u iznosu od 60.707,84 kn po osnovi plaća i ostalih davanja, kao tražbinu </w:t>
      </w:r>
      <w:r w:rsidR="000F63E0" w:rsidRPr="000F63E0">
        <w:t>prvog</w:t>
      </w:r>
      <w:r w:rsidR="00B138E1" w:rsidRPr="000F63E0">
        <w:t xml:space="preserve"> višeg isplatnog reda.</w:t>
      </w:r>
    </w:p>
    <w:p w:rsidRDefault="00B138E1" w:rsidP="00B138E1" w:rsidR="00B138E1">
      <w:pPr>
        <w:ind w:firstLine="708"/>
        <w:jc w:val="both"/>
      </w:pPr>
    </w:p>
    <w:p w:rsidRDefault="00B138E1" w:rsidP="00B138E1" w:rsidR="00B138E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138E1" w:rsidP="00B138E1" w:rsidR="00B138E1">
      <w:pPr>
        <w:ind w:firstLine="708"/>
        <w:jc w:val="both"/>
      </w:pPr>
    </w:p>
    <w:p w:rsidRDefault="00B138E1" w:rsidP="00B138E1" w:rsidR="00B138E1">
      <w:pPr>
        <w:ind w:firstLine="708"/>
        <w:jc w:val="both"/>
      </w:pPr>
      <w:r w:rsidRPr="00A6103C">
        <w:t>Utvrđuje se da nijedan od stečajnih vjerovnika nije osporio tražbinu.</w:t>
      </w:r>
    </w:p>
    <w:p w:rsidRDefault="00B138E1" w:rsidP="00B138E1" w:rsidR="00B138E1">
      <w:pPr>
        <w:ind w:firstLine="708"/>
        <w:jc w:val="both"/>
      </w:pPr>
    </w:p>
    <w:p w:rsidRDefault="00B138E1" w:rsidP="00607096" w:rsidR="00607096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BEĆIROVIĆ AZRUDIN iz Marčane, Loborika, Radeki polje 109a, OIB: 07281725727, </w:t>
      </w:r>
      <w:r w:rsidR="00607096">
        <w:t>smatra u</w:t>
      </w:r>
      <w:r w:rsidR="00607096" w:rsidRPr="00CF43B1">
        <w:t>tvrđenom</w:t>
      </w:r>
      <w:r w:rsidR="00607096">
        <w:t xml:space="preserve"> u cijelosti, u </w:t>
      </w:r>
      <w:r w:rsidR="00607096">
        <w:lastRenderedPageBreak/>
        <w:t>iznosu od 60.707,84 kn, od čega se iznos</w:t>
      </w:r>
      <w:r w:rsidR="00607096" w:rsidRPr="00CF43B1">
        <w:t xml:space="preserve"> od </w:t>
      </w:r>
      <w:r w:rsidR="00607096">
        <w:t xml:space="preserve">52.461,21 kn  razvrstava se u I. viši isplatni red, a iznos od 8.246,63 kn na ime troškova stečajnog postupka. </w:t>
      </w:r>
    </w:p>
    <w:p w:rsidRDefault="00B138E1" w:rsidP="00B138E1" w:rsidR="00B138E1">
      <w:pPr>
        <w:ind w:firstLine="708"/>
        <w:jc w:val="both"/>
      </w:pPr>
    </w:p>
    <w:p w:rsidRDefault="008C446E" w:rsidP="00B138E1" w:rsidR="008C446E">
      <w:pPr>
        <w:ind w:firstLine="708"/>
        <w:jc w:val="both"/>
      </w:pPr>
    </w:p>
    <w:p w:rsidRDefault="008C446E" w:rsidP="00B138E1" w:rsidR="00B138E1">
      <w:pPr>
        <w:ind w:firstLine="708"/>
        <w:jc w:val="both"/>
      </w:pPr>
      <w:r>
        <w:rPr>
          <w:b/>
        </w:rPr>
        <w:t xml:space="preserve">12. </w:t>
      </w:r>
      <w:r>
        <w:t xml:space="preserve"> </w:t>
      </w:r>
      <w:r w:rsidR="00B138E1">
        <w:t xml:space="preserve">Vjerovnik BEŠIĆ EDIN iz Vodnjana, Galižana 314, OIB: 16647836855, prijavio je tražbinu u iznosu od 12.285,22 kn po osnovi plaća i ostalih davanja, kao tražbinu </w:t>
      </w:r>
      <w:r w:rsidR="000F63E0" w:rsidRPr="000F63E0">
        <w:t>prvog</w:t>
      </w:r>
      <w:r w:rsidR="00B138E1" w:rsidRPr="000F63E0">
        <w:t xml:space="preserve"> višeg isplatnog reda.</w:t>
      </w:r>
    </w:p>
    <w:p w:rsidRDefault="00B138E1" w:rsidP="00B138E1" w:rsidR="00B138E1">
      <w:pPr>
        <w:ind w:firstLine="708"/>
        <w:jc w:val="both"/>
      </w:pPr>
    </w:p>
    <w:p w:rsidRDefault="00B138E1" w:rsidP="00B138E1" w:rsidR="00B138E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138E1" w:rsidP="00B138E1" w:rsidR="00B138E1">
      <w:pPr>
        <w:ind w:firstLine="708"/>
        <w:jc w:val="both"/>
      </w:pPr>
    </w:p>
    <w:p w:rsidRDefault="00B138E1" w:rsidP="00B138E1" w:rsidR="00B138E1">
      <w:pPr>
        <w:ind w:firstLine="708"/>
        <w:jc w:val="both"/>
      </w:pPr>
      <w:r w:rsidRPr="00A6103C">
        <w:t>Utvrđuje se da nijedan od stečajnih vjerovnika nije osporio tražbinu.</w:t>
      </w:r>
    </w:p>
    <w:p w:rsidRDefault="00B138E1" w:rsidP="00B138E1" w:rsidR="00B138E1">
      <w:pPr>
        <w:ind w:firstLine="708"/>
        <w:jc w:val="both"/>
      </w:pPr>
    </w:p>
    <w:p w:rsidRDefault="00B138E1" w:rsidP="00607096" w:rsidR="00607096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BEŠIĆ EDIN iz Vodnjana, Galižana 314, OIB: 16647836855, </w:t>
      </w:r>
      <w:r w:rsidR="00607096">
        <w:t>smatra u</w:t>
      </w:r>
      <w:r w:rsidR="00607096" w:rsidRPr="00CF43B1">
        <w:t>tvrđenom</w:t>
      </w:r>
      <w:r w:rsidR="00607096">
        <w:t xml:space="preserve"> u cijelosti, u iznosu od 12.285,22 kn, od čega se iznos</w:t>
      </w:r>
      <w:r w:rsidR="00607096" w:rsidRPr="00CF43B1">
        <w:t xml:space="preserve"> od </w:t>
      </w:r>
      <w:r w:rsidR="00607096">
        <w:t xml:space="preserve">7.037,61 kn  razvrstava se u I. viši isplatni red, a iznos od 5.247,61 kn na ime troškova stečajnog postupka. </w:t>
      </w:r>
    </w:p>
    <w:p w:rsidRDefault="00607096" w:rsidP="00607096" w:rsidR="00607096">
      <w:pPr>
        <w:ind w:firstLine="708"/>
        <w:jc w:val="both"/>
      </w:pPr>
    </w:p>
    <w:p w:rsidRDefault="008C446E" w:rsidP="00607096" w:rsidR="008C446E">
      <w:pPr>
        <w:ind w:firstLine="708"/>
        <w:jc w:val="both"/>
      </w:pPr>
    </w:p>
    <w:p w:rsidRDefault="008C446E" w:rsidP="004E1AEC" w:rsidR="008C446E">
      <w:pPr>
        <w:jc w:val="both"/>
      </w:pPr>
    </w:p>
    <w:p w:rsidRDefault="00DF51B0" w:rsidP="00B138E1" w:rsidR="00B138E1">
      <w:pPr>
        <w:ind w:firstLine="708"/>
        <w:jc w:val="both"/>
      </w:pPr>
      <w:r>
        <w:rPr>
          <w:b/>
        </w:rPr>
        <w:t xml:space="preserve">13. </w:t>
      </w:r>
      <w:r>
        <w:t xml:space="preserve"> </w:t>
      </w:r>
      <w:r w:rsidR="00B138E1">
        <w:t xml:space="preserve">Vjerovnik BEŠIĆ MIRHAT iz Marčane, Loborika 52, OIB: 54706543360, prijavio je tražbinu u iznosu od 49.438,36 kn po osnovi plaća i ostalih davanja, kao tražbinu </w:t>
      </w:r>
      <w:r w:rsidR="000F63E0" w:rsidRPr="000F63E0">
        <w:t>prvog</w:t>
      </w:r>
      <w:r w:rsidR="00B138E1" w:rsidRPr="000F63E0">
        <w:t xml:space="preserve"> višeg isplatnog reda.</w:t>
      </w:r>
    </w:p>
    <w:p w:rsidRDefault="00B138E1" w:rsidP="00B138E1" w:rsidR="00B138E1">
      <w:pPr>
        <w:ind w:firstLine="708"/>
        <w:jc w:val="both"/>
      </w:pPr>
    </w:p>
    <w:p w:rsidRDefault="00B138E1" w:rsidP="00B138E1" w:rsidR="00B138E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138E1" w:rsidP="00B138E1" w:rsidR="00B138E1">
      <w:pPr>
        <w:ind w:firstLine="708"/>
        <w:jc w:val="both"/>
      </w:pPr>
    </w:p>
    <w:p w:rsidRDefault="00B138E1" w:rsidP="00B138E1" w:rsidR="00B138E1">
      <w:pPr>
        <w:ind w:firstLine="708"/>
        <w:jc w:val="both"/>
      </w:pPr>
      <w:r w:rsidRPr="00A6103C">
        <w:t>Utvrđuje se da nijedan od stečajnih vjerovnika nije osporio tražbinu.</w:t>
      </w:r>
    </w:p>
    <w:p w:rsidRDefault="00B138E1" w:rsidP="00B138E1" w:rsidR="00B138E1">
      <w:pPr>
        <w:ind w:firstLine="708"/>
        <w:jc w:val="both"/>
      </w:pPr>
    </w:p>
    <w:p w:rsidRDefault="00B138E1" w:rsidP="00607096" w:rsidR="00DF51B0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BEŠIĆ MIRHAT iz Marčane, Loborika 52, OIB: 54706543360, </w:t>
      </w:r>
      <w:r w:rsidR="00607096">
        <w:t>smatra u</w:t>
      </w:r>
      <w:r w:rsidR="00607096" w:rsidRPr="00CF43B1">
        <w:t>tvrđenom</w:t>
      </w:r>
      <w:r w:rsidR="00607096">
        <w:t xml:space="preserve"> u cijelosti, u iznosu od 49.438,36 kn, od čega se iznos</w:t>
      </w:r>
      <w:r w:rsidR="00607096" w:rsidRPr="00CF43B1">
        <w:t xml:space="preserve"> od </w:t>
      </w:r>
      <w:r w:rsidR="00607096">
        <w:t>40.438,36 kn  razvrstava se u I. viši isplatni red, a iznos od 9.000,00 kn na ime troškova stečajnog postupka.</w:t>
      </w:r>
    </w:p>
    <w:p w:rsidRDefault="008C446E" w:rsidP="008E5237" w:rsidR="008C446E">
      <w:pPr>
        <w:ind w:firstLine="708"/>
        <w:jc w:val="both"/>
      </w:pPr>
    </w:p>
    <w:p w:rsidRDefault="00B325FC" w:rsidP="00B138E1" w:rsidR="00B138E1">
      <w:pPr>
        <w:ind w:firstLine="708"/>
        <w:jc w:val="both"/>
      </w:pPr>
      <w:r>
        <w:rPr>
          <w:b/>
        </w:rPr>
        <w:t xml:space="preserve">14. </w:t>
      </w:r>
      <w:r>
        <w:t xml:space="preserve"> </w:t>
      </w:r>
      <w:r w:rsidR="00B138E1">
        <w:t xml:space="preserve">Vjerovnik ČOVIĆ FIKRET iz Šišana, Ližnjan, Tromba Giuseppe 62a, OIB: 32578280223, prijavio je tražbinu u iznosu od 54.662,17 kn po osnovi plaća i ostalih davanja, kao tražbinu </w:t>
      </w:r>
      <w:r w:rsidR="000F63E0" w:rsidRPr="000F63E0">
        <w:t>prvog</w:t>
      </w:r>
      <w:r w:rsidR="00B138E1" w:rsidRPr="000F63E0">
        <w:t xml:space="preserve"> višeg isplatnog reda.</w:t>
      </w:r>
    </w:p>
    <w:p w:rsidRDefault="00B138E1" w:rsidP="00B138E1" w:rsidR="00B138E1">
      <w:pPr>
        <w:ind w:firstLine="708"/>
        <w:jc w:val="both"/>
      </w:pPr>
    </w:p>
    <w:p w:rsidRDefault="00B138E1" w:rsidP="00B138E1" w:rsidR="00B138E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138E1" w:rsidP="00B138E1" w:rsidR="00B138E1">
      <w:pPr>
        <w:ind w:firstLine="708"/>
        <w:jc w:val="both"/>
      </w:pPr>
    </w:p>
    <w:p w:rsidRDefault="00B138E1" w:rsidP="00B138E1" w:rsidR="00B138E1">
      <w:pPr>
        <w:ind w:firstLine="708"/>
        <w:jc w:val="both"/>
      </w:pPr>
      <w:r w:rsidRPr="00A6103C">
        <w:t>Utvrđuje se da nijedan od stečajnih vjerovnika nije osporio tražbinu.</w:t>
      </w:r>
    </w:p>
    <w:p w:rsidRDefault="00B138E1" w:rsidP="00B138E1" w:rsidR="00B138E1">
      <w:pPr>
        <w:ind w:firstLine="708"/>
        <w:jc w:val="both"/>
      </w:pPr>
    </w:p>
    <w:p w:rsidRDefault="00B138E1" w:rsidP="00607096" w:rsidR="00607096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ČOVIĆ FIKRET iz Šišana, Ližnjan, Tromba Giuseppe 62a, OIB: 32578280223, </w:t>
      </w:r>
      <w:r w:rsidR="00607096">
        <w:t>smatra u</w:t>
      </w:r>
      <w:r w:rsidR="00607096" w:rsidRPr="00CF43B1">
        <w:t>tvrđenom</w:t>
      </w:r>
      <w:r w:rsidR="00607096">
        <w:t xml:space="preserve"> u cijelosti, u iznosu od 54.662,17 kn, od čega se iznos</w:t>
      </w:r>
      <w:r w:rsidR="00607096" w:rsidRPr="00CF43B1">
        <w:t xml:space="preserve"> od </w:t>
      </w:r>
      <w:r w:rsidR="00607096">
        <w:t>45.662,17 kn  razvrstava se u I. viši isplatni red, a iznos od 9.000,00 kn na ime troškova stečajnog postupka.</w:t>
      </w:r>
    </w:p>
    <w:p w:rsidRDefault="00B325FC" w:rsidP="00B138E1" w:rsidR="00B325FC">
      <w:pPr>
        <w:ind w:firstLine="708"/>
        <w:jc w:val="both"/>
      </w:pPr>
    </w:p>
    <w:p w:rsidRDefault="00B325FC" w:rsidP="00413767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>
        <w:rPr>
          <w:b/>
        </w:rPr>
        <w:t xml:space="preserve">15. </w:t>
      </w:r>
      <w:r>
        <w:t xml:space="preserve"> Vjerovnik </w:t>
      </w:r>
      <w:r w:rsidR="00B138E1">
        <w:t>ĐOKIĆ SAŠA iz Pule, 43. istarske divizije 30, OIB: 47165250515</w:t>
      </w:r>
      <w:r>
        <w:t xml:space="preserve">, prijavio je tražbinu u iznosu od </w:t>
      </w:r>
      <w:r w:rsidR="00B138E1">
        <w:t>39.619,74</w:t>
      </w:r>
      <w:r>
        <w:t xml:space="preserve"> kn po osnovi </w:t>
      </w:r>
      <w:r w:rsidR="00B138E1">
        <w:t>plaća i ostalih davanja</w:t>
      </w:r>
      <w:r>
        <w:t xml:space="preserve">, kao tražbinu </w:t>
      </w:r>
      <w:r w:rsidR="000F63E0" w:rsidRPr="000F63E0">
        <w:t>prvog</w:t>
      </w:r>
      <w:r w:rsidRPr="000F63E0">
        <w:t xml:space="preserve"> višeg isplatnog reda.</w:t>
      </w:r>
      <w:r>
        <w:t xml:space="preserve">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lastRenderedPageBreak/>
        <w:t>Stečajni upravitelj</w:t>
      </w:r>
      <w:r>
        <w:t xml:space="preserve"> je navedenu tražbinu priznao u cijelosti.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Utvrđuje se da nijedan od stečajnih vjerovnika nije osporio tražbinu.</w:t>
      </w:r>
    </w:p>
    <w:p w:rsidRDefault="00B325FC" w:rsidP="00B325FC" w:rsidR="00B325FC">
      <w:pPr>
        <w:ind w:firstLine="708"/>
        <w:jc w:val="both"/>
      </w:pPr>
    </w:p>
    <w:p w:rsidRDefault="00B325FC" w:rsidP="00607096" w:rsidR="00607096">
      <w:pPr>
        <w:ind w:firstLine="708"/>
        <w:jc w:val="both"/>
      </w:pPr>
      <w:r w:rsidRPr="00CF43B1">
        <w:t xml:space="preserve">Stečajni sudac objavljuje da se tražbina stečajnog vjerovnika </w:t>
      </w:r>
      <w:r w:rsidR="00B138E1">
        <w:t>ĐOKIĆ SAŠA iz Pule, 43. istarske divizije 30, OIB: 47165250515</w:t>
      </w:r>
      <w:r>
        <w:t xml:space="preserve">, </w:t>
      </w:r>
      <w:r w:rsidR="00607096">
        <w:t>smatra u</w:t>
      </w:r>
      <w:r w:rsidR="00607096" w:rsidRPr="00CF43B1">
        <w:t>tvrđenom</w:t>
      </w:r>
      <w:r w:rsidR="00607096">
        <w:t xml:space="preserve"> u cijelosti, u iznosu od 39.619,74 kn, od čega se iznos</w:t>
      </w:r>
      <w:r w:rsidR="00607096" w:rsidRPr="00CF43B1">
        <w:t xml:space="preserve"> od </w:t>
      </w:r>
      <w:r w:rsidR="00607096">
        <w:t>31.013,62 kn  razvrstava se u I. viši isplatni red, a iznos od 8.606,12 kn na ime troškova stečajnog postupka.</w:t>
      </w:r>
    </w:p>
    <w:p w:rsidRDefault="00B325FC" w:rsidP="00413767" w:rsidR="00B325FC">
      <w:pPr>
        <w:ind w:firstLine="708"/>
        <w:jc w:val="both"/>
      </w:pPr>
    </w:p>
    <w:p w:rsidRDefault="00B325FC" w:rsidP="00413767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>
        <w:rPr>
          <w:b/>
        </w:rPr>
        <w:t xml:space="preserve">16. </w:t>
      </w:r>
      <w:r>
        <w:t xml:space="preserve"> Vjerovnik </w:t>
      </w:r>
      <w:r w:rsidR="00826259">
        <w:t>GORAN TUŽILOVIĆ iz Slavonskog broda, V. Jagića 23, OIB: 59390431978</w:t>
      </w:r>
      <w:r>
        <w:t xml:space="preserve">, prijavio </w:t>
      </w:r>
      <w:r w:rsidR="00F024DC">
        <w:t>j</w:t>
      </w:r>
      <w:r>
        <w:t xml:space="preserve">e tražbinu u iznosu od </w:t>
      </w:r>
      <w:r w:rsidR="00826259">
        <w:t>165.782,75</w:t>
      </w:r>
      <w:r>
        <w:t xml:space="preserve"> kn po osnovi </w:t>
      </w:r>
      <w:r w:rsidR="00826259">
        <w:t xml:space="preserve">otpremnine, naknade štete zbog izgubljene zarade i dr. </w:t>
      </w:r>
      <w:r>
        <w:t xml:space="preserve">, kao tražbinu </w:t>
      </w:r>
      <w:r w:rsidRPr="000F63E0">
        <w:t>drugog višeg isplatnog reda.</w:t>
      </w:r>
      <w:r>
        <w:t xml:space="preserve">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A6103C">
        <w:t>Utvrđuje se da nijedan od stečajnih vjerovnika nije osporio tražbinu.</w:t>
      </w:r>
    </w:p>
    <w:p w:rsidRDefault="00B325FC" w:rsidP="00B325FC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 w:rsidRPr="00CF43B1">
        <w:t xml:space="preserve">Stečajni sudac objavljuje da se tražbina stečajnog vjerovnika </w:t>
      </w:r>
      <w:r w:rsidR="00826259">
        <w:t>GORAN TUŽILOVIĆ iz Slavonskog broda, V. Jagića 23, OIB: 59390431978</w:t>
      </w:r>
      <w:r>
        <w:t>, smatra u</w:t>
      </w:r>
      <w:r w:rsidRPr="00CF43B1">
        <w:t xml:space="preserve">tvrđenom u iznosu od </w:t>
      </w:r>
      <w:r w:rsidR="00826259">
        <w:t xml:space="preserve">165.782,75 </w:t>
      </w:r>
      <w:r>
        <w:t xml:space="preserve">kn i razvrstava se u </w:t>
      </w:r>
      <w:r w:rsidRPr="000F63E0">
        <w:t>II. viši isplatni red.</w:t>
      </w:r>
    </w:p>
    <w:p w:rsidRDefault="00B325FC" w:rsidP="00B325FC" w:rsidR="00B325FC">
      <w:pPr>
        <w:ind w:firstLine="708"/>
        <w:jc w:val="both"/>
      </w:pPr>
    </w:p>
    <w:p w:rsidRDefault="00B325FC" w:rsidP="00413767" w:rsidR="00B325FC">
      <w:pPr>
        <w:ind w:firstLine="708"/>
        <w:jc w:val="both"/>
      </w:pPr>
    </w:p>
    <w:p w:rsidRDefault="00B325FC" w:rsidP="00B325FC" w:rsidR="00B325FC">
      <w:pPr>
        <w:ind w:firstLine="708"/>
        <w:jc w:val="both"/>
      </w:pPr>
      <w:r>
        <w:rPr>
          <w:b/>
        </w:rPr>
        <w:t xml:space="preserve">17. </w:t>
      </w:r>
      <w:r>
        <w:t xml:space="preserve"> Vjerovnik </w:t>
      </w:r>
      <w:r w:rsidR="00826259">
        <w:t>HALILOVIĆ MUHAREM iz Pule, Nazorova ulica 13, OIB: 21949423431</w:t>
      </w:r>
      <w:r>
        <w:t xml:space="preserve">, prijavio </w:t>
      </w:r>
      <w:r w:rsidR="00F024DC">
        <w:t>j</w:t>
      </w:r>
      <w:r>
        <w:t xml:space="preserve">e tražbinu u iznosu od </w:t>
      </w:r>
      <w:r w:rsidR="004E1AEC">
        <w:t>18.747,26</w:t>
      </w:r>
      <w:r>
        <w:t xml:space="preserve"> kn po osnovi </w:t>
      </w:r>
      <w:r w:rsidR="00826259">
        <w:t>plaća</w:t>
      </w:r>
      <w:r w:rsidR="004E1AEC">
        <w:t xml:space="preserve"> i drugih davanja</w:t>
      </w:r>
      <w:r w:rsidR="00826259">
        <w:t xml:space="preserve">, kao tražbinu </w:t>
      </w:r>
      <w:r w:rsidR="000F63E0" w:rsidRPr="000F63E0">
        <w:t>prvog</w:t>
      </w:r>
      <w:r w:rsidR="00826259" w:rsidRPr="000F63E0">
        <w:t xml:space="preserve"> višeg isplatnog reda.</w:t>
      </w:r>
    </w:p>
    <w:p w:rsidRDefault="00B325FC" w:rsidP="00B325FC" w:rsidR="00B325FC">
      <w:pPr>
        <w:ind w:firstLine="708"/>
        <w:jc w:val="both"/>
      </w:pPr>
    </w:p>
    <w:p w:rsidRDefault="00826259" w:rsidP="00826259" w:rsidR="00826259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826259" w:rsidP="00826259" w:rsidR="00826259">
      <w:pPr>
        <w:ind w:firstLine="708"/>
        <w:jc w:val="both"/>
      </w:pPr>
    </w:p>
    <w:p w:rsidRDefault="00826259" w:rsidP="00826259" w:rsidR="00826259">
      <w:pPr>
        <w:ind w:firstLine="708"/>
        <w:jc w:val="both"/>
      </w:pPr>
      <w:r w:rsidRPr="00A6103C">
        <w:t>Utvrđuje se da nijedan od stečajnih vjerovnika nije osporio tražbinu.</w:t>
      </w:r>
    </w:p>
    <w:p w:rsidRDefault="00826259" w:rsidP="00826259" w:rsidR="00826259">
      <w:pPr>
        <w:ind w:firstLine="708"/>
        <w:jc w:val="both"/>
      </w:pPr>
    </w:p>
    <w:p w:rsidRDefault="00826259" w:rsidP="00607096" w:rsidR="00607096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HALILOVIĆ MUHAREM iz Pule, Nazorova ulica 13, OIB: 21949423431, </w:t>
      </w:r>
      <w:r w:rsidR="00607096">
        <w:t>smatra u</w:t>
      </w:r>
      <w:r w:rsidR="00607096" w:rsidRPr="00CF43B1">
        <w:t>tvrđenom</w:t>
      </w:r>
      <w:r w:rsidR="00607096">
        <w:t xml:space="preserve"> u cijelosti, u iznosu od 18.747,26 kn, od čega se iznos</w:t>
      </w:r>
      <w:r w:rsidR="00607096" w:rsidRPr="00CF43B1">
        <w:t xml:space="preserve"> od </w:t>
      </w:r>
      <w:r w:rsidR="00607096">
        <w:t>9.765,72 kn  razvrstava se u I. viši isplatni red, a iznos od 8.981,54 kn na ime troškova stečajnog postupka.</w:t>
      </w:r>
    </w:p>
    <w:p w:rsidRDefault="00B325FC" w:rsidP="00413767" w:rsidR="00B325FC">
      <w:pPr>
        <w:ind w:firstLine="708"/>
        <w:jc w:val="both"/>
      </w:pPr>
    </w:p>
    <w:p w:rsidRDefault="00444885" w:rsidP="00413767" w:rsidR="00444885">
      <w:pPr>
        <w:ind w:firstLine="708"/>
        <w:jc w:val="both"/>
      </w:pPr>
    </w:p>
    <w:p w:rsidRDefault="00F024DC" w:rsidP="00F024DC" w:rsidR="00F024DC">
      <w:pPr>
        <w:ind w:firstLine="708"/>
        <w:jc w:val="both"/>
      </w:pPr>
      <w:r>
        <w:rPr>
          <w:b/>
        </w:rPr>
        <w:t xml:space="preserve">18. </w:t>
      </w:r>
      <w:r>
        <w:t xml:space="preserve"> Vjerovnik </w:t>
      </w:r>
      <w:r w:rsidR="00826259">
        <w:t>JURIĆ MIROSLAV iz Pule, Braće Čeh 9c, OIB: 88711316055,</w:t>
      </w:r>
      <w:r>
        <w:t xml:space="preserve"> prijavio </w:t>
      </w:r>
      <w:r w:rsidR="00826259">
        <w:t>j</w:t>
      </w:r>
      <w:r>
        <w:t xml:space="preserve">e tražbinu u iznosu od </w:t>
      </w:r>
      <w:r w:rsidR="00826259">
        <w:t>9.916,28</w:t>
      </w:r>
      <w:r>
        <w:t xml:space="preserve"> kn po osnovi </w:t>
      </w:r>
      <w:r w:rsidR="00826259">
        <w:t xml:space="preserve">plaća i zateznih kamata, kao tražbinu </w:t>
      </w:r>
      <w:r w:rsidR="000F63E0">
        <w:t>prvog</w:t>
      </w:r>
      <w:r w:rsidR="00826259" w:rsidRPr="000F63E0">
        <w:t xml:space="preserve"> višeg isplatnog reda.</w:t>
      </w:r>
      <w:r w:rsidR="00826259">
        <w:t xml:space="preserve"> </w:t>
      </w:r>
    </w:p>
    <w:p w:rsidRDefault="00F024DC" w:rsidP="00F024DC" w:rsidR="00F024DC">
      <w:pPr>
        <w:ind w:firstLine="708"/>
        <w:jc w:val="both"/>
      </w:pPr>
    </w:p>
    <w:p w:rsidRDefault="00826259" w:rsidP="00826259" w:rsidR="00826259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826259" w:rsidP="00826259" w:rsidR="00826259">
      <w:pPr>
        <w:ind w:firstLine="708"/>
        <w:jc w:val="both"/>
      </w:pPr>
    </w:p>
    <w:p w:rsidRDefault="00826259" w:rsidP="00826259" w:rsidR="00826259">
      <w:pPr>
        <w:ind w:firstLine="708"/>
        <w:jc w:val="both"/>
      </w:pPr>
      <w:r w:rsidRPr="00A6103C">
        <w:t>Utvrđuje se da nijedan od stečajnih vjerovnika nije osporio tražbinu.</w:t>
      </w:r>
    </w:p>
    <w:p w:rsidRDefault="00826259" w:rsidP="00826259" w:rsidR="00826259">
      <w:pPr>
        <w:ind w:firstLine="708"/>
        <w:jc w:val="both"/>
      </w:pPr>
    </w:p>
    <w:p w:rsidRDefault="00826259" w:rsidP="00607096" w:rsidR="00607096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JURIĆ MIROSLAV iz Pule, Braće Čeh 9c, OIB: 88711316055, </w:t>
      </w:r>
      <w:r w:rsidR="00607096">
        <w:t>smatra u</w:t>
      </w:r>
      <w:r w:rsidR="00607096" w:rsidRPr="00CF43B1">
        <w:t>tvrđenom</w:t>
      </w:r>
      <w:r w:rsidR="00607096">
        <w:t xml:space="preserve"> u cijelosti, u iznosu od 9.916,28 kn, od čega se iznos</w:t>
      </w:r>
      <w:r w:rsidR="00607096" w:rsidRPr="00CF43B1">
        <w:t xml:space="preserve"> od </w:t>
      </w:r>
      <w:r w:rsidR="009E2CDD">
        <w:t>934,67</w:t>
      </w:r>
      <w:r w:rsidR="00607096">
        <w:t xml:space="preserve"> kn  razvrstava se u I. viši isplatni red, a iznos od 8.981,</w:t>
      </w:r>
      <w:r w:rsidR="009E2CDD">
        <w:t>61</w:t>
      </w:r>
      <w:r w:rsidR="00607096">
        <w:t xml:space="preserve"> kn na ime troškova stečajnog postupka.</w:t>
      </w:r>
    </w:p>
    <w:p w:rsidRDefault="00826259" w:rsidP="00826259" w:rsidR="00826259">
      <w:pPr>
        <w:ind w:firstLine="708"/>
        <w:jc w:val="both"/>
      </w:pPr>
    </w:p>
    <w:p w:rsidRDefault="00826259" w:rsidP="00826259" w:rsidR="00826259">
      <w:pPr>
        <w:ind w:firstLine="708"/>
        <w:jc w:val="both"/>
      </w:pPr>
      <w:r>
        <w:rPr>
          <w:b/>
        </w:rPr>
        <w:lastRenderedPageBreak/>
        <w:t xml:space="preserve">19. </w:t>
      </w:r>
      <w:r>
        <w:t xml:space="preserve"> Vjerovnik KAMENČIĆ SILVIJE iz Pule, Koparska ulica 27, OIB: 28196092845, prijavio je tražbinu u iznosu od 2.581,72 kn po osnovi plaća i zateznih kamata, kao </w:t>
      </w:r>
      <w:r w:rsidR="000F63E0">
        <w:t>prvog</w:t>
      </w:r>
      <w:r w:rsidRPr="00826259">
        <w:rPr>
          <w:highlight w:val="yellow"/>
        </w:rPr>
        <w:t xml:space="preserve"> </w:t>
      </w:r>
      <w:r w:rsidRPr="000F63E0">
        <w:t>višeg isplatnog reda.</w:t>
      </w:r>
      <w:r>
        <w:t xml:space="preserve"> </w:t>
      </w:r>
    </w:p>
    <w:p w:rsidRDefault="00826259" w:rsidP="00826259" w:rsidR="00826259">
      <w:pPr>
        <w:ind w:firstLine="708"/>
        <w:jc w:val="both"/>
      </w:pPr>
    </w:p>
    <w:p w:rsidRDefault="00826259" w:rsidP="00826259" w:rsidR="00826259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826259" w:rsidP="00826259" w:rsidR="00826259">
      <w:pPr>
        <w:ind w:firstLine="708"/>
        <w:jc w:val="both"/>
      </w:pPr>
    </w:p>
    <w:p w:rsidRDefault="00826259" w:rsidP="00826259" w:rsidR="00826259">
      <w:pPr>
        <w:ind w:firstLine="708"/>
        <w:jc w:val="both"/>
      </w:pPr>
      <w:r w:rsidRPr="00A6103C">
        <w:t>Utvrđuje se da nijedan od stečajnih vjerovnika nije osporio tražbinu.</w:t>
      </w:r>
    </w:p>
    <w:p w:rsidRDefault="00826259" w:rsidP="00826259" w:rsidR="00826259">
      <w:pPr>
        <w:ind w:firstLine="708"/>
        <w:jc w:val="both"/>
      </w:pPr>
    </w:p>
    <w:p w:rsidRDefault="00826259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KAMENČIĆ SILVIJE iz Pule, Koparska ulica 27, OIB: 28196092845, </w:t>
      </w:r>
      <w:r w:rsidR="009E2CDD">
        <w:t>smatra u</w:t>
      </w:r>
      <w:r w:rsidR="009E2CDD" w:rsidRPr="00CF43B1">
        <w:t>tvrđenom</w:t>
      </w:r>
      <w:r w:rsidR="009E2CDD">
        <w:t xml:space="preserve"> u cijelosti, u iznosu od 2.581,72 kn, od čega se iznos</w:t>
      </w:r>
      <w:r w:rsidR="009E2CDD" w:rsidRPr="00CF43B1">
        <w:t xml:space="preserve"> od </w:t>
      </w:r>
      <w:r w:rsidR="009E2CDD">
        <w:t>72,92 kn  razvrstava se u I. viši isplatni red, a iznos od 2.508,80 kn na ime troškova stečajnog postupka.</w:t>
      </w:r>
    </w:p>
    <w:p w:rsidRDefault="00826259" w:rsidP="00826259" w:rsidR="00826259">
      <w:pPr>
        <w:ind w:firstLine="708"/>
        <w:jc w:val="both"/>
      </w:pPr>
    </w:p>
    <w:p w:rsidRDefault="00826259" w:rsidP="00826259" w:rsidR="00826259">
      <w:pPr>
        <w:ind w:firstLine="708"/>
        <w:jc w:val="both"/>
      </w:pPr>
      <w:r>
        <w:rPr>
          <w:b/>
        </w:rPr>
        <w:t xml:space="preserve">20. </w:t>
      </w:r>
      <w:r>
        <w:t xml:space="preserve"> Vjerovnik KEREKEŠ ROBERT IZ Pule, Mažuranićeva 9, OIB: 88097874991, prijavio je tražbinu u iznosu od 56.385,10 kn po osnovi plaća i zateznih kamata, kao tražbinu </w:t>
      </w:r>
      <w:r w:rsidR="000F63E0" w:rsidRPr="000F63E0">
        <w:t xml:space="preserve">prvog </w:t>
      </w:r>
      <w:r w:rsidRPr="000F63E0">
        <w:t xml:space="preserve"> višeg isplatnog reda.</w:t>
      </w:r>
      <w:r>
        <w:t xml:space="preserve"> </w:t>
      </w:r>
    </w:p>
    <w:p w:rsidRDefault="00826259" w:rsidP="00826259" w:rsidR="00826259">
      <w:pPr>
        <w:ind w:firstLine="708"/>
        <w:jc w:val="both"/>
      </w:pPr>
    </w:p>
    <w:p w:rsidRDefault="00826259" w:rsidP="00826259" w:rsidR="00826259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826259" w:rsidP="00826259" w:rsidR="00826259">
      <w:pPr>
        <w:ind w:firstLine="708"/>
        <w:jc w:val="both"/>
      </w:pPr>
    </w:p>
    <w:p w:rsidRDefault="00826259" w:rsidP="00826259" w:rsidR="00826259">
      <w:pPr>
        <w:ind w:firstLine="708"/>
        <w:jc w:val="both"/>
      </w:pPr>
      <w:r w:rsidRPr="00A6103C">
        <w:t>Utvrđuje se da nijedan od stečajnih vjerovnika nije osporio tražbinu.</w:t>
      </w:r>
    </w:p>
    <w:p w:rsidRDefault="00826259" w:rsidP="00826259" w:rsidR="00826259">
      <w:pPr>
        <w:ind w:firstLine="708"/>
        <w:jc w:val="both"/>
      </w:pPr>
    </w:p>
    <w:p w:rsidRDefault="00826259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 w:rsidR="00521B61">
        <w:t>KEREKEŠ ROBERT IZ Pule, Mažuranićeva 9, OIB: 88097874991</w:t>
      </w:r>
      <w:r>
        <w:t xml:space="preserve">, </w:t>
      </w:r>
      <w:r w:rsidR="009E2CDD">
        <w:t>smatra u</w:t>
      </w:r>
      <w:r w:rsidR="009E2CDD" w:rsidRPr="00CF43B1">
        <w:t>tvrđenom</w:t>
      </w:r>
      <w:r w:rsidR="009E2CDD">
        <w:t xml:space="preserve"> u cijelosti, u iznosu od 56.385,10 kn, od čega se iznos</w:t>
      </w:r>
      <w:r w:rsidR="009E2CDD" w:rsidRPr="00CF43B1">
        <w:t xml:space="preserve"> od </w:t>
      </w:r>
      <w:r w:rsidR="009E2CDD">
        <w:t>47.385,10 kn  razvrstava se u I. viši isplatni red, a iznos od 9.000,00 kn na ime troškova stečajnog postupka.</w:t>
      </w:r>
    </w:p>
    <w:p w:rsidRDefault="00521B61" w:rsidP="00826259" w:rsidR="00521B61">
      <w:pPr>
        <w:ind w:firstLine="708"/>
        <w:jc w:val="both"/>
      </w:pPr>
    </w:p>
    <w:p w:rsidRDefault="00521B61" w:rsidP="00826259" w:rsidR="00521B61">
      <w:pPr>
        <w:ind w:firstLine="708"/>
        <w:jc w:val="both"/>
      </w:pPr>
    </w:p>
    <w:p w:rsidRDefault="00521B61" w:rsidP="00521B61" w:rsidR="00521B61">
      <w:pPr>
        <w:ind w:firstLine="708"/>
        <w:jc w:val="both"/>
      </w:pPr>
      <w:r>
        <w:rPr>
          <w:b/>
        </w:rPr>
        <w:t xml:space="preserve">21. </w:t>
      </w:r>
      <w:r>
        <w:t xml:space="preserve"> Vjerovnik KOČIĆ GOJKO iz Marčane, Loborika, Radeki polje 116, OIB: 81567084052, prijavio je tražbinu u iznosu od 5.706,67 kn po osnovi plaća i zateznih kamata, kao tražbinu </w:t>
      </w:r>
      <w:r w:rsidRPr="000F63E0">
        <w:t>I. višeg isplatnog reda.</w:t>
      </w:r>
      <w:r>
        <w:t xml:space="preserve"> </w:t>
      </w:r>
    </w:p>
    <w:p w:rsidRDefault="00521B61" w:rsidP="00521B61" w:rsidR="00521B61">
      <w:pPr>
        <w:ind w:firstLine="708"/>
        <w:jc w:val="both"/>
      </w:pPr>
    </w:p>
    <w:p w:rsidRDefault="00521B61" w:rsidP="00521B61" w:rsidR="00521B6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521B61" w:rsidP="00521B61" w:rsidR="00521B61">
      <w:pPr>
        <w:ind w:firstLine="708"/>
        <w:jc w:val="both"/>
      </w:pPr>
    </w:p>
    <w:p w:rsidRDefault="00521B61" w:rsidP="00521B61" w:rsidR="00521B61">
      <w:pPr>
        <w:ind w:firstLine="708"/>
        <w:jc w:val="both"/>
      </w:pPr>
      <w:r w:rsidRPr="00A6103C">
        <w:t>Utvrđuje se da nijedan od stečajnih vjerovnika nije osporio tražbinu.</w:t>
      </w:r>
    </w:p>
    <w:p w:rsidRDefault="00521B61" w:rsidP="00521B61" w:rsidR="00521B61">
      <w:pPr>
        <w:ind w:firstLine="708"/>
        <w:jc w:val="both"/>
      </w:pPr>
    </w:p>
    <w:p w:rsidRDefault="00521B61" w:rsidP="00521B61" w:rsidR="00521B61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KOČIĆ GOJKO iz Marčane, Loborika, Radeki polje 116, OIB: 81567084052, </w:t>
      </w:r>
      <w:r w:rsidR="009E2CDD">
        <w:t>smatra u</w:t>
      </w:r>
      <w:r w:rsidR="009E2CDD" w:rsidRPr="00CF43B1">
        <w:t>tvrđenom</w:t>
      </w:r>
      <w:r w:rsidR="009E2CDD">
        <w:t xml:space="preserve"> u cijelosti, u iznosu od 5.706,67 kn, od čega se iznos</w:t>
      </w:r>
      <w:r w:rsidR="009E2CDD" w:rsidRPr="00CF43B1">
        <w:t xml:space="preserve"> od </w:t>
      </w:r>
      <w:r w:rsidR="009E2CDD">
        <w:t>146,16 kn  razvrstava se u I. viši isplatni red, a iznos od 5.560,51 kn na ime troškova stečajnog postupka.</w:t>
      </w:r>
    </w:p>
    <w:p w:rsidRDefault="00521B61" w:rsidP="00521B61" w:rsidR="00521B61">
      <w:pPr>
        <w:ind w:firstLine="708"/>
        <w:jc w:val="both"/>
      </w:pPr>
    </w:p>
    <w:p w:rsidRDefault="00521B61" w:rsidP="00521B61" w:rsidR="00521B61">
      <w:pPr>
        <w:ind w:firstLine="708"/>
        <w:jc w:val="both"/>
      </w:pPr>
      <w:r>
        <w:rPr>
          <w:b/>
        </w:rPr>
        <w:t xml:space="preserve">22. </w:t>
      </w:r>
      <w:r>
        <w:t xml:space="preserve"> Vjerovnik </w:t>
      </w:r>
      <w:r w:rsidR="00E07BF4">
        <w:t>LATINČIĆ ZORAN iz Pule, Divkovićeva 2, OIB: 67195272201</w:t>
      </w:r>
      <w:r>
        <w:t xml:space="preserve">, prijavio je tražbinu u iznosu od </w:t>
      </w:r>
      <w:r w:rsidR="00E07BF4">
        <w:t>67.988,55</w:t>
      </w:r>
      <w:r>
        <w:t xml:space="preserve"> kn po osnovi plaća i zateznih kamata</w:t>
      </w:r>
      <w:r w:rsidR="004E1AEC">
        <w:t xml:space="preserve"> i drugih davanja</w:t>
      </w:r>
      <w:r>
        <w:t xml:space="preserve">, kao tražbinu </w:t>
      </w:r>
      <w:r w:rsidRPr="000F63E0">
        <w:t>I. višeg isplatnog reda.</w:t>
      </w:r>
      <w:r>
        <w:t xml:space="preserve"> </w:t>
      </w:r>
    </w:p>
    <w:p w:rsidRDefault="00521B61" w:rsidP="00521B61" w:rsidR="00521B61">
      <w:pPr>
        <w:ind w:firstLine="708"/>
        <w:jc w:val="both"/>
      </w:pPr>
    </w:p>
    <w:p w:rsidRDefault="00521B61" w:rsidP="00521B61" w:rsidR="00521B6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521B61" w:rsidP="00521B61" w:rsidR="00521B61">
      <w:pPr>
        <w:ind w:firstLine="708"/>
        <w:jc w:val="both"/>
      </w:pPr>
    </w:p>
    <w:p w:rsidRDefault="00521B61" w:rsidP="00521B61" w:rsidR="00521B61">
      <w:pPr>
        <w:ind w:firstLine="708"/>
        <w:jc w:val="both"/>
      </w:pPr>
      <w:r w:rsidRPr="00A6103C">
        <w:t>Utvrđuje se da nijedan od stečajnih vjerovnika nije osporio tražbinu.</w:t>
      </w:r>
    </w:p>
    <w:p w:rsidRDefault="00521B61" w:rsidP="00521B61" w:rsidR="00521B61">
      <w:pPr>
        <w:ind w:firstLine="708"/>
        <w:jc w:val="both"/>
      </w:pPr>
    </w:p>
    <w:p w:rsidRDefault="00521B61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 w:rsidR="00E07BF4">
        <w:t>LATINČIĆ ZORAN iz Pule, Divkovićeva 2, OIB: 67195272201</w:t>
      </w:r>
      <w:r>
        <w:t xml:space="preserve">, </w:t>
      </w:r>
      <w:r w:rsidR="009E2CDD">
        <w:t>smatra u</w:t>
      </w:r>
      <w:r w:rsidR="009E2CDD" w:rsidRPr="00CF43B1">
        <w:t>tvrđenom</w:t>
      </w:r>
      <w:r w:rsidR="009E2CDD">
        <w:t xml:space="preserve"> u cijelosti, u iznosu od 67.988,55 </w:t>
      </w:r>
      <w:r w:rsidR="009E2CDD">
        <w:lastRenderedPageBreak/>
        <w:t>kn, od čega se iznos</w:t>
      </w:r>
      <w:r w:rsidR="009E2CDD" w:rsidRPr="00CF43B1">
        <w:t xml:space="preserve"> od </w:t>
      </w:r>
      <w:r w:rsidR="009E2CDD">
        <w:t>58.988,55 kn  razvrstava se u I. viši isplatni red, a iznos od 9.000,00 kn na ime troškova stečajnog postupka.</w:t>
      </w:r>
    </w:p>
    <w:p w:rsidRDefault="00E07BF4" w:rsidP="00521B61" w:rsidR="00E07BF4">
      <w:pPr>
        <w:ind w:firstLine="708"/>
        <w:jc w:val="both"/>
      </w:pPr>
    </w:p>
    <w:p w:rsidRDefault="00E07BF4" w:rsidP="00521B61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>
        <w:rPr>
          <w:b/>
        </w:rPr>
        <w:t xml:space="preserve">23. </w:t>
      </w:r>
      <w:r>
        <w:t xml:space="preserve"> Vjerovnik LIGONJA ESAD iz Marčane, Loborika, Redeki polje 120, OIB: 31893358073, prijavio je tražbinu u iznosu od 90.672,17 kn po osnovi plaća i zateznih kamata, kao </w:t>
      </w:r>
      <w:r w:rsidRPr="000F63E0">
        <w:t>tražbinu I. višeg isplatnog reda.</w:t>
      </w:r>
      <w:r>
        <w:t xml:space="preserve"> </w:t>
      </w: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 w:rsidRPr="00A6103C">
        <w:t>Utvrđuje se da nijedan od stečajnih vjerovnika nije osporio tražbinu.</w:t>
      </w:r>
    </w:p>
    <w:p w:rsidRDefault="00E07BF4" w:rsidP="00E07BF4" w:rsidR="00E07BF4">
      <w:pPr>
        <w:ind w:firstLine="708"/>
        <w:jc w:val="both"/>
      </w:pPr>
    </w:p>
    <w:p w:rsidRDefault="00E07BF4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LIGONJA ESAD iz Marčane, Loborika, Redeki polje 120, OIB: 31893358073, </w:t>
      </w:r>
      <w:r w:rsidR="009E2CDD">
        <w:t>smatra u</w:t>
      </w:r>
      <w:r w:rsidR="009E2CDD" w:rsidRPr="00CF43B1">
        <w:t>tvrđenom</w:t>
      </w:r>
      <w:r w:rsidR="009E2CDD">
        <w:t xml:space="preserve"> u cijelosti, u iznosu od 90.672,17 kn, od čega se iznos</w:t>
      </w:r>
      <w:r w:rsidR="009E2CDD" w:rsidRPr="00CF43B1">
        <w:t xml:space="preserve"> od </w:t>
      </w:r>
      <w:r w:rsidR="009E2CDD">
        <w:t>82.328,46 kn  razvrstava se u I. viši isplatni red, a iznos od 8.343,71 kn na ime troškova stečajnog postupka.</w:t>
      </w:r>
    </w:p>
    <w:p w:rsidRDefault="009E2CDD" w:rsidP="009E2CDD" w:rsidR="009E2CDD">
      <w:pPr>
        <w:ind w:firstLine="708"/>
        <w:jc w:val="both"/>
      </w:pPr>
    </w:p>
    <w:p w:rsidRDefault="009E2CDD" w:rsidP="00E07BF4" w:rsidR="009E2CDD">
      <w:pPr>
        <w:ind w:firstLine="708"/>
        <w:jc w:val="both"/>
      </w:pPr>
    </w:p>
    <w:p w:rsidRDefault="009E2CDD" w:rsidP="00E07BF4" w:rsidR="009E2CDD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>
        <w:rPr>
          <w:b/>
        </w:rPr>
        <w:t xml:space="preserve">24. </w:t>
      </w:r>
      <w:r>
        <w:t xml:space="preserve"> Vjerovnik LUKIĆ NEVENA iz Pule, Tršćanska ulica 19, OIB: 74802555283, prijavio je tražbinu u iznosu od 16.350,81 kn po osnovi plaća i zateznih kamata, kao tražbinu </w:t>
      </w:r>
      <w:r w:rsidRPr="000F63E0">
        <w:t>I. višeg isplatnog reda.</w:t>
      </w:r>
      <w:r>
        <w:t xml:space="preserve"> </w:t>
      </w: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 w:rsidRPr="00A6103C">
        <w:t>Utvrđuje se da nijedan od stečajnih vjerovnika nije osporio tražbinu.</w:t>
      </w:r>
    </w:p>
    <w:p w:rsidRDefault="00E07BF4" w:rsidP="00E07BF4" w:rsidR="00E07BF4">
      <w:pPr>
        <w:ind w:firstLine="708"/>
        <w:jc w:val="both"/>
      </w:pPr>
    </w:p>
    <w:p w:rsidRDefault="00E07BF4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LUKIĆ NEVENA iz Pule, Tršćanska ulica 19, OIB: 74802555283, </w:t>
      </w:r>
      <w:r w:rsidR="009E2CDD">
        <w:t>smatra u</w:t>
      </w:r>
      <w:r w:rsidR="009E2CDD" w:rsidRPr="00CF43B1">
        <w:t>tvrđenom</w:t>
      </w:r>
      <w:r w:rsidR="009E2CDD">
        <w:t xml:space="preserve"> u cijelosti, u iznosu od 16.350,81 kn, od čega se iznos</w:t>
      </w:r>
      <w:r w:rsidR="009E2CDD" w:rsidRPr="00CF43B1">
        <w:t xml:space="preserve"> od </w:t>
      </w:r>
      <w:r w:rsidR="009E2CDD">
        <w:t>7.728,47 kn  razvrstava se u I. viši isplatni red, a iznos od 8.622,34 kn na ime troškova stečajnog postupka.</w:t>
      </w: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>
        <w:rPr>
          <w:b/>
        </w:rPr>
        <w:t xml:space="preserve">25. </w:t>
      </w:r>
      <w:r>
        <w:t xml:space="preserve"> Vjerovnik MAJČICA IVAN iz Pule, Mardaganijeva ulica 44, OIB: 45982573831, prijavio je tražbinu u iznosu od 22.536,60 kn po osnovi plaća i zateznih kamata, kao tražbinu </w:t>
      </w:r>
      <w:r w:rsidRPr="000F63E0">
        <w:t>I. višeg isplatnog reda.</w:t>
      </w:r>
      <w:r>
        <w:t xml:space="preserve"> </w:t>
      </w: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 w:rsidRPr="00A6103C">
        <w:t>Utvrđuje se da nijedan od stečajnih vjerovnika nije osporio tražbinu.</w:t>
      </w:r>
    </w:p>
    <w:p w:rsidRDefault="00E07BF4" w:rsidP="00E07BF4" w:rsidR="00E07BF4">
      <w:pPr>
        <w:ind w:firstLine="708"/>
        <w:jc w:val="both"/>
      </w:pPr>
    </w:p>
    <w:p w:rsidRDefault="00E07BF4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MAJČICA IVAN iz Pule, Mardaganijeva ulica 44, OIB: 45982573831, </w:t>
      </w:r>
      <w:r w:rsidR="009E2CDD">
        <w:t>smatra u</w:t>
      </w:r>
      <w:r w:rsidR="009E2CDD" w:rsidRPr="00CF43B1">
        <w:t>tvrđenom</w:t>
      </w:r>
      <w:r w:rsidR="009E2CDD">
        <w:t xml:space="preserve"> u cijelosti, u iznosu od 22.536,60 kn, od čega se iznos</w:t>
      </w:r>
      <w:r w:rsidR="009E2CDD" w:rsidRPr="00CF43B1">
        <w:t xml:space="preserve"> od </w:t>
      </w:r>
      <w:r w:rsidR="009E2CDD">
        <w:t>13.536,60 kn  razvrstava se u I. viši isplatni red, a iznos od 9.000,00 kn na ime troškova stečajnog postupka.</w:t>
      </w: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>
        <w:rPr>
          <w:b/>
        </w:rPr>
        <w:t xml:space="preserve">26. </w:t>
      </w:r>
      <w:r>
        <w:t xml:space="preserve"> Vjerovnik MATOŠEVIČ STJEPAN iz Pule, Mate Balote 3, OIB: 72140202059, prijavio je tražbinu u iznosu od 3.946,68 kn po osnovi plaća i zateznih kamata, kao tražbi</w:t>
      </w:r>
      <w:r w:rsidRPr="000F63E0">
        <w:t>nu I. višeg isplatnog reda.</w:t>
      </w:r>
      <w:r>
        <w:t xml:space="preserve"> </w:t>
      </w: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 w:rsidRPr="00A6103C">
        <w:lastRenderedPageBreak/>
        <w:t>Stečajni upravitelj</w:t>
      </w:r>
      <w:r>
        <w:t xml:space="preserve"> je navedenu tražbinu priznao u cijelosti. </w:t>
      </w:r>
    </w:p>
    <w:p w:rsidRDefault="00E07BF4" w:rsidP="00E07BF4" w:rsidR="00E07BF4">
      <w:pPr>
        <w:ind w:firstLine="708"/>
        <w:jc w:val="both"/>
      </w:pPr>
    </w:p>
    <w:p w:rsidRDefault="00E07BF4" w:rsidP="00E07BF4" w:rsidR="00E07BF4">
      <w:pPr>
        <w:ind w:firstLine="708"/>
        <w:jc w:val="both"/>
      </w:pPr>
      <w:r w:rsidRPr="00A6103C">
        <w:t>Utvrđuje se da nijedan od stečajnih vjerovnika nije osporio tražbinu.</w:t>
      </w:r>
    </w:p>
    <w:p w:rsidRDefault="00E07BF4" w:rsidP="00E07BF4" w:rsidR="00E07BF4">
      <w:pPr>
        <w:ind w:firstLine="708"/>
        <w:jc w:val="both"/>
      </w:pPr>
    </w:p>
    <w:p w:rsidRDefault="00E07BF4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MATOŠEVIČ STJEPAN iz Pule, Mate Balote 3, OIB: 72140202059, </w:t>
      </w:r>
      <w:r w:rsidR="009E2CDD">
        <w:t>smatra u</w:t>
      </w:r>
      <w:r w:rsidR="009E2CDD" w:rsidRPr="00CF43B1">
        <w:t>tvrđenom</w:t>
      </w:r>
      <w:r w:rsidR="009E2CDD">
        <w:t xml:space="preserve"> u cijelosti, u iznosu od 3.946,68 kn, od čega se iznos</w:t>
      </w:r>
      <w:r w:rsidR="009E2CDD" w:rsidRPr="00CF43B1">
        <w:t xml:space="preserve"> od </w:t>
      </w:r>
      <w:r w:rsidR="009E2CDD">
        <w:t>105,59 kn  razvrstava se u I. viši isplatni red, a iznos od 3.841,09 kn na ime troškova stečajnog postupka.</w:t>
      </w:r>
    </w:p>
    <w:p w:rsidRDefault="00BC3CD0" w:rsidP="00E07BF4" w:rsidR="00BC3CD0">
      <w:pPr>
        <w:ind w:firstLine="708"/>
        <w:jc w:val="both"/>
      </w:pPr>
    </w:p>
    <w:p w:rsidRDefault="00BC3CD0" w:rsidP="00E07BF4" w:rsidR="00BC3CD0">
      <w:pPr>
        <w:ind w:firstLine="708"/>
        <w:jc w:val="both"/>
      </w:pPr>
    </w:p>
    <w:p w:rsidRDefault="00BC3CD0" w:rsidP="00BC3CD0" w:rsidR="00BC3CD0">
      <w:pPr>
        <w:ind w:firstLine="708"/>
        <w:jc w:val="both"/>
      </w:pPr>
      <w:r>
        <w:rPr>
          <w:b/>
        </w:rPr>
        <w:t xml:space="preserve">27. </w:t>
      </w:r>
      <w:r>
        <w:t xml:space="preserve"> Vjerovnik MILOSAVLJEVIĆ VESNA iz Pule, Krležina 35, OIB: 34354481842, prijavio je tražbinu u iznosu od 206.657,02 kn po osnovi plaća i zateznih kamata, kao tražbinu </w:t>
      </w:r>
      <w:r w:rsidRPr="000F63E0">
        <w:t>I. višeg isplatnog reda.</w:t>
      </w:r>
      <w:r>
        <w:t xml:space="preserve"> </w:t>
      </w:r>
    </w:p>
    <w:p w:rsidRDefault="00BC3CD0" w:rsidP="00BC3CD0" w:rsidR="00BC3CD0">
      <w:pPr>
        <w:ind w:firstLine="708"/>
        <w:jc w:val="both"/>
      </w:pPr>
    </w:p>
    <w:p w:rsidRDefault="00BC3CD0" w:rsidP="00BC3CD0" w:rsidR="00BC3CD0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C3CD0" w:rsidP="00BC3CD0" w:rsidR="00BC3CD0">
      <w:pPr>
        <w:ind w:firstLine="708"/>
        <w:jc w:val="both"/>
      </w:pPr>
    </w:p>
    <w:p w:rsidRDefault="00BC3CD0" w:rsidP="00BC3CD0" w:rsidR="00BC3CD0">
      <w:pPr>
        <w:ind w:firstLine="708"/>
        <w:jc w:val="both"/>
      </w:pPr>
      <w:r w:rsidRPr="00A6103C">
        <w:t>Utvrđuje se da nijedan od stečajnih vjerovnika nije osporio tražbinu.</w:t>
      </w:r>
    </w:p>
    <w:p w:rsidRDefault="00BC3CD0" w:rsidP="00BC3CD0" w:rsidR="00BC3CD0">
      <w:pPr>
        <w:ind w:firstLine="708"/>
        <w:jc w:val="both"/>
      </w:pPr>
    </w:p>
    <w:p w:rsidRDefault="00BC3CD0" w:rsidP="00BC3CD0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MILOSAVLJEVIĆ VESNA iz Pule, Krležina 35, OIB: 34354481842, </w:t>
      </w:r>
      <w:r w:rsidR="009E2CDD">
        <w:t>smatra u</w:t>
      </w:r>
      <w:r w:rsidR="009E2CDD" w:rsidRPr="00CF43B1">
        <w:t>tvrđenom</w:t>
      </w:r>
      <w:r w:rsidR="009E2CDD">
        <w:t xml:space="preserve"> u cijelosti, u iznosu od 206.657,02 kn, od čega se iznos</w:t>
      </w:r>
      <w:r w:rsidR="009E2CDD" w:rsidRPr="00CF43B1">
        <w:t xml:space="preserve"> od </w:t>
      </w:r>
      <w:r w:rsidR="009E2CDD">
        <w:t>199.054,78 kn  razvrstava se u I. viši isplatni red, a iznos od 7.602,24 kn na ime troškova stečajnog postupka.</w:t>
      </w:r>
    </w:p>
    <w:p w:rsidRDefault="009E2CDD" w:rsidP="00BC3CD0" w:rsidR="009E2CDD">
      <w:pPr>
        <w:ind w:firstLine="708"/>
        <w:jc w:val="both"/>
      </w:pPr>
    </w:p>
    <w:p w:rsidRDefault="00BC3CD0" w:rsidP="00BC3CD0" w:rsidR="00BC3CD0">
      <w:pPr>
        <w:ind w:firstLine="708"/>
        <w:jc w:val="both"/>
      </w:pPr>
      <w:r>
        <w:rPr>
          <w:b/>
        </w:rPr>
        <w:t xml:space="preserve">28. </w:t>
      </w:r>
      <w:r>
        <w:t xml:space="preserve"> Vjerovnik MIRKOVIĆ ANTONIO  iz Pule, Stankovićeva 24, OIB: 90535362360, prijavio je tražbinu u iznosu od 40.228,12 kn po osnovi plaća i zateznih kamata, kao tražbinu </w:t>
      </w:r>
      <w:r w:rsidRPr="000F63E0">
        <w:t>I. višeg isplatnog reda.</w:t>
      </w:r>
      <w:r>
        <w:t xml:space="preserve"> </w:t>
      </w:r>
    </w:p>
    <w:p w:rsidRDefault="00BC3CD0" w:rsidP="00BC3CD0" w:rsidR="00BC3CD0">
      <w:pPr>
        <w:ind w:firstLine="708"/>
        <w:jc w:val="both"/>
      </w:pPr>
    </w:p>
    <w:p w:rsidRDefault="00BC3CD0" w:rsidP="00BC3CD0" w:rsidR="00BC3CD0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BC3CD0" w:rsidP="00BC3CD0" w:rsidR="00BC3CD0">
      <w:pPr>
        <w:ind w:firstLine="708"/>
        <w:jc w:val="both"/>
      </w:pPr>
    </w:p>
    <w:p w:rsidRDefault="00BC3CD0" w:rsidP="00BC3CD0" w:rsidR="00BC3CD0">
      <w:pPr>
        <w:ind w:firstLine="708"/>
        <w:jc w:val="both"/>
      </w:pPr>
      <w:r w:rsidRPr="00A6103C">
        <w:t>Utvrđuje se da nijedan od stečajnih vjerovnika nije osporio tražbinu.</w:t>
      </w:r>
    </w:p>
    <w:p w:rsidRDefault="00BC3CD0" w:rsidP="00BC3CD0" w:rsidR="00BC3CD0">
      <w:pPr>
        <w:ind w:firstLine="708"/>
        <w:jc w:val="both"/>
      </w:pPr>
    </w:p>
    <w:p w:rsidRDefault="00BC3CD0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MIRKOVIĆ ANTONIO  iz Pule, Stankovićeva 24, OIB: 90535362360, </w:t>
      </w:r>
      <w:r w:rsidR="009E2CDD">
        <w:t>smatra u</w:t>
      </w:r>
      <w:r w:rsidR="009E2CDD" w:rsidRPr="00CF43B1">
        <w:t>tvrđenom</w:t>
      </w:r>
      <w:r w:rsidR="009E2CDD">
        <w:t xml:space="preserve"> u cijelosti, u iznosu od 40.228,12 kn, od čega se iznos</w:t>
      </w:r>
      <w:r w:rsidR="009E2CDD" w:rsidRPr="00CF43B1">
        <w:t xml:space="preserve"> od </w:t>
      </w:r>
      <w:r w:rsidR="009E2CDD">
        <w:t>31.228,12 kn  razvrstava se u I. viši isplatni red, a iznos od 9.000,00 kn na ime troškova stečajnog postupka.</w:t>
      </w:r>
    </w:p>
    <w:p w:rsidRDefault="00BC3CD0" w:rsidP="00E07BF4" w:rsidR="00BC3CD0">
      <w:pPr>
        <w:ind w:firstLine="708"/>
        <w:jc w:val="both"/>
      </w:pPr>
    </w:p>
    <w:p w:rsidRDefault="00322E5C" w:rsidP="00E07BF4" w:rsidR="00322E5C">
      <w:pPr>
        <w:ind w:firstLine="708"/>
        <w:jc w:val="both"/>
      </w:pPr>
    </w:p>
    <w:p w:rsidRDefault="00322E5C" w:rsidP="00322E5C" w:rsidR="00322E5C">
      <w:pPr>
        <w:ind w:firstLine="708"/>
        <w:jc w:val="both"/>
      </w:pPr>
      <w:r>
        <w:rPr>
          <w:b/>
        </w:rPr>
        <w:t xml:space="preserve">29. </w:t>
      </w:r>
      <w:r>
        <w:t xml:space="preserve"> Vjerovnik SIVAK DAVOR iz Pule, Jurja Žakna 2, OIB: 81502742218, prijavio je tražbinu u iznosu od 20.720,13 kn po osnovi plaća i zateznih kamata, kao tražbinu </w:t>
      </w:r>
      <w:r w:rsidRPr="000F63E0">
        <w:t>I. višeg isplatnog reda.</w:t>
      </w:r>
      <w:r>
        <w:t xml:space="preserve"> </w:t>
      </w:r>
    </w:p>
    <w:p w:rsidRDefault="00322E5C" w:rsidP="00322E5C" w:rsidR="00322E5C">
      <w:pPr>
        <w:ind w:firstLine="708"/>
        <w:jc w:val="both"/>
      </w:pPr>
    </w:p>
    <w:p w:rsidRDefault="00322E5C" w:rsidP="00322E5C" w:rsidR="00322E5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322E5C" w:rsidP="00322E5C" w:rsidR="00322E5C">
      <w:pPr>
        <w:ind w:firstLine="708"/>
        <w:jc w:val="both"/>
      </w:pPr>
    </w:p>
    <w:p w:rsidRDefault="00322E5C" w:rsidP="00322E5C" w:rsidR="00322E5C">
      <w:pPr>
        <w:ind w:firstLine="708"/>
        <w:jc w:val="both"/>
      </w:pPr>
      <w:r w:rsidRPr="00A6103C">
        <w:t>Utvrđuje se da nijedan od stečajnih vjerovnika nije osporio tražbinu.</w:t>
      </w:r>
    </w:p>
    <w:p w:rsidRDefault="00322E5C" w:rsidP="00322E5C" w:rsidR="00322E5C">
      <w:pPr>
        <w:ind w:firstLine="708"/>
        <w:jc w:val="both"/>
      </w:pPr>
    </w:p>
    <w:p w:rsidRDefault="00322E5C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SIVAK DAVOR iz Pule, Jurja Žakna 2, OIB: 81502742218, </w:t>
      </w:r>
      <w:r w:rsidR="009E2CDD">
        <w:t>smatra u</w:t>
      </w:r>
      <w:r w:rsidR="009E2CDD" w:rsidRPr="00CF43B1">
        <w:t>tvrđenom</w:t>
      </w:r>
      <w:r w:rsidR="009E2CDD">
        <w:t xml:space="preserve"> u cijelosti, u iznosu od 20.720,13 kn, od čega se iznos</w:t>
      </w:r>
      <w:r w:rsidR="009E2CDD" w:rsidRPr="00CF43B1">
        <w:t xml:space="preserve"> od </w:t>
      </w:r>
      <w:r w:rsidR="009E2CDD">
        <w:t>11.720,13 kn  razvrstava se u I. viši isplatni red, a iznos od 9.000,00 kn na ime troškova stečajnog postupka.</w:t>
      </w:r>
    </w:p>
    <w:p w:rsidRDefault="00322E5C" w:rsidP="00322E5C" w:rsidR="00322E5C">
      <w:pPr>
        <w:ind w:firstLine="708"/>
        <w:jc w:val="both"/>
      </w:pPr>
    </w:p>
    <w:p w:rsidRDefault="00322E5C" w:rsidP="00322E5C" w:rsidR="00322E5C">
      <w:pPr>
        <w:ind w:firstLine="708"/>
        <w:jc w:val="both"/>
      </w:pPr>
    </w:p>
    <w:p w:rsidRDefault="00322E5C" w:rsidP="00322E5C" w:rsidR="00322E5C">
      <w:pPr>
        <w:ind w:firstLine="708"/>
        <w:jc w:val="both"/>
      </w:pPr>
      <w:r>
        <w:rPr>
          <w:b/>
        </w:rPr>
        <w:t xml:space="preserve">30. </w:t>
      </w:r>
      <w:r>
        <w:t xml:space="preserve"> Vjerovnik STOPAR MARJAN</w:t>
      </w:r>
      <w:r w:rsidR="00985057">
        <w:t xml:space="preserve"> iz Medulina, Pješčana uvala 33, OIB: 16149937527</w:t>
      </w:r>
      <w:r>
        <w:t xml:space="preserve">, prijavio je tražbinu u iznosu od </w:t>
      </w:r>
      <w:r w:rsidR="00985057">
        <w:t>164.044,86</w:t>
      </w:r>
      <w:r>
        <w:t xml:space="preserve"> kn po osnovi plaća i zateznih kamata, kao tražbinu </w:t>
      </w:r>
      <w:r w:rsidRPr="000F63E0">
        <w:t>I. višeg isplatnog reda.</w:t>
      </w:r>
      <w:r>
        <w:t xml:space="preserve"> </w:t>
      </w:r>
    </w:p>
    <w:p w:rsidRDefault="00322E5C" w:rsidP="00322E5C" w:rsidR="00322E5C">
      <w:pPr>
        <w:ind w:firstLine="708"/>
        <w:jc w:val="both"/>
      </w:pPr>
    </w:p>
    <w:p w:rsidRDefault="00322E5C" w:rsidP="00322E5C" w:rsidR="00322E5C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322E5C" w:rsidP="00322E5C" w:rsidR="00322E5C">
      <w:pPr>
        <w:ind w:firstLine="708"/>
        <w:jc w:val="both"/>
      </w:pPr>
    </w:p>
    <w:p w:rsidRDefault="00322E5C" w:rsidP="00322E5C" w:rsidR="00322E5C">
      <w:pPr>
        <w:ind w:firstLine="708"/>
        <w:jc w:val="both"/>
      </w:pPr>
      <w:r w:rsidRPr="00A6103C">
        <w:t>Utvrđuje se da nijedan od stečajnih vjerovnika nije osporio tražbinu.</w:t>
      </w:r>
    </w:p>
    <w:p w:rsidRDefault="00322E5C" w:rsidP="00322E5C" w:rsidR="00322E5C">
      <w:pPr>
        <w:ind w:firstLine="708"/>
        <w:jc w:val="both"/>
      </w:pPr>
    </w:p>
    <w:p w:rsidRDefault="00322E5C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 w:rsidR="00985057">
        <w:t>STOPAR MARJAN iz Medulina, Pješčana uvala 33, OIB: 16149937527</w:t>
      </w:r>
      <w:r w:rsidR="009E2CDD">
        <w:t>,</w:t>
      </w:r>
      <w:r w:rsidR="009E2CDD" w:rsidRPr="009E2CDD">
        <w:t xml:space="preserve"> </w:t>
      </w:r>
      <w:r w:rsidR="009E2CDD">
        <w:t>smatra u</w:t>
      </w:r>
      <w:r w:rsidR="009E2CDD" w:rsidRPr="00CF43B1">
        <w:t>tvrđenom</w:t>
      </w:r>
      <w:r w:rsidR="009E2CDD">
        <w:t xml:space="preserve"> u cijelosti, u iznosu od 164.044,86 kn, od čega se iznos</w:t>
      </w:r>
      <w:r w:rsidR="009E2CDD" w:rsidRPr="00CF43B1">
        <w:t xml:space="preserve"> od </w:t>
      </w:r>
      <w:r w:rsidR="009E2CDD">
        <w:t>156.355,26 kn  razvrstava se u I. viši isplatni red, a iznos od 7.689,60 kn na ime troškova stečajnog postupka.</w:t>
      </w:r>
    </w:p>
    <w:p w:rsidRDefault="00322E5C" w:rsidP="00322E5C" w:rsidR="00322E5C">
      <w:pPr>
        <w:ind w:firstLine="708"/>
        <w:jc w:val="both"/>
      </w:pPr>
    </w:p>
    <w:p w:rsidRDefault="00985057" w:rsidP="00322E5C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>
        <w:rPr>
          <w:b/>
        </w:rPr>
        <w:t xml:space="preserve">31. </w:t>
      </w:r>
      <w:r>
        <w:t xml:space="preserve"> Vjerovnik TUŽILOVIĆ ZORAN iz Ližnjana, Ližnjan 376, OIB: 57319548048, prijavio je tražbinu u iznosu od 1.936,29 kn po osnovi plaća i zateznih kamata, kao </w:t>
      </w:r>
      <w:r w:rsidRPr="000F63E0">
        <w:t>tražbinu I. višeg isplatnog reda.</w:t>
      </w:r>
      <w:r>
        <w:t xml:space="preserve"> 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 w:rsidRPr="00A6103C">
        <w:t>Utvrđuje se da nijedan od stečajnih vjerovnika nije osporio tražbinu.</w:t>
      </w:r>
    </w:p>
    <w:p w:rsidRDefault="00985057" w:rsidP="00985057" w:rsidR="00985057">
      <w:pPr>
        <w:ind w:firstLine="708"/>
        <w:jc w:val="both"/>
      </w:pPr>
    </w:p>
    <w:p w:rsidRDefault="00985057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TUŽILOVIĆ ZORAN iz Ližnjana, Ližnjan 376, OIB: 57319548048, </w:t>
      </w:r>
      <w:r w:rsidR="009E2CDD">
        <w:t>smatra u</w:t>
      </w:r>
      <w:r w:rsidR="009E2CDD" w:rsidRPr="00CF43B1">
        <w:t>tvrđenom</w:t>
      </w:r>
      <w:r w:rsidR="009E2CDD">
        <w:t xml:space="preserve"> u cijelosti, u iznosu od 1.936,29 kn, od čega se iznos</w:t>
      </w:r>
      <w:r w:rsidR="009E2CDD" w:rsidRPr="00CF43B1">
        <w:t xml:space="preserve"> od </w:t>
      </w:r>
      <w:r w:rsidR="009E2CDD">
        <w:t>54,69 kn  razvrstava se u I. viši isplatni red, a iznos od 1.881,60 kn na ime troškova stečajnog postupka.</w:t>
      </w:r>
    </w:p>
    <w:p w:rsidRDefault="009E2CDD" w:rsidP="00985057" w:rsidR="009E2CDD">
      <w:pPr>
        <w:ind w:firstLine="708"/>
        <w:jc w:val="both"/>
      </w:pPr>
    </w:p>
    <w:p w:rsidRDefault="009E2CDD" w:rsidP="00985057" w:rsidR="009E2CDD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>
        <w:rPr>
          <w:b/>
        </w:rPr>
        <w:t xml:space="preserve">32. </w:t>
      </w:r>
      <w:r>
        <w:t xml:space="preserve"> Vjerovnik UROŠEVIĆ RADISLAV iz Pule, 43. Istarske divizije 30, OIB: 43836066364, prijavio je tražbinu u iznosu od 50.745,44 kn po osnovi plaća i zateznih kamata, kao tražbinu </w:t>
      </w:r>
      <w:r w:rsidRPr="000F63E0">
        <w:t>I. višeg isplatnog reda.</w:t>
      </w:r>
      <w:r>
        <w:t xml:space="preserve"> 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 w:rsidRPr="00A6103C">
        <w:t>Utvrđuje se da nijedan od stečajnih vjerovnika nije osporio tražbinu.</w:t>
      </w:r>
    </w:p>
    <w:p w:rsidRDefault="00985057" w:rsidP="00985057" w:rsidR="00985057">
      <w:pPr>
        <w:ind w:firstLine="708"/>
        <w:jc w:val="both"/>
      </w:pPr>
    </w:p>
    <w:p w:rsidRDefault="00985057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UROŠEVIĆ RADISLAV iz Pule, 43. Istarske divizije 30, OIB: 43836066364, </w:t>
      </w:r>
      <w:r w:rsidR="009E2CDD">
        <w:t>smatra u</w:t>
      </w:r>
      <w:r w:rsidR="009E2CDD" w:rsidRPr="00CF43B1">
        <w:t>tvrđenom</w:t>
      </w:r>
      <w:r w:rsidR="009E2CDD">
        <w:t xml:space="preserve"> u cijelosti, u iznosu od 50.745,44 kn, od čega se iznos</w:t>
      </w:r>
      <w:r w:rsidR="009E2CDD" w:rsidRPr="00CF43B1">
        <w:t xml:space="preserve"> od </w:t>
      </w:r>
      <w:r w:rsidR="009E2CDD">
        <w:t>42.277,42 kn  razvrstava se u I. viši isplatni red, a iznos od 8.468,02 kn na ime troškova stečajnog postupka.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>
        <w:rPr>
          <w:b/>
        </w:rPr>
        <w:t xml:space="preserve">33. </w:t>
      </w:r>
      <w:r>
        <w:t xml:space="preserve"> Vjerovnik ZEC AMIR  iz Pule, Koparska 39, OIB: 20840800023, prijavio je tražbinu u iznosu od 48.121,22 kn po osnovi plaća i zateznih kamata, kao </w:t>
      </w:r>
      <w:r w:rsidRPr="000F63E0">
        <w:t>tražbinu I. višeg isplatnog reda.</w:t>
      </w:r>
      <w:r>
        <w:t xml:space="preserve"> 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 w:rsidRPr="00A6103C">
        <w:t>Utvrđuje se da nijedan od stečajnih vjerovnika nije osporio tražbinu.</w:t>
      </w:r>
    </w:p>
    <w:p w:rsidRDefault="00985057" w:rsidP="00985057" w:rsidR="00985057">
      <w:pPr>
        <w:ind w:firstLine="708"/>
        <w:jc w:val="both"/>
      </w:pPr>
    </w:p>
    <w:p w:rsidRDefault="00985057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>ZEC AMIR  iz Pule, Koparska 39, OIB: 20840800023</w:t>
      </w:r>
      <w:r w:rsidR="009E2CDD">
        <w:t>,</w:t>
      </w:r>
      <w:r w:rsidR="009E2CDD" w:rsidRPr="009E2CDD">
        <w:t xml:space="preserve"> </w:t>
      </w:r>
      <w:r w:rsidR="009E2CDD">
        <w:t>smatra u</w:t>
      </w:r>
      <w:r w:rsidR="009E2CDD" w:rsidRPr="00CF43B1">
        <w:t>tvrđenom</w:t>
      </w:r>
      <w:r w:rsidR="009E2CDD">
        <w:t xml:space="preserve"> u cijelosti, u iznosu od 48.121,22 kn, od čega se iznos</w:t>
      </w:r>
      <w:r w:rsidR="009E2CDD" w:rsidRPr="00CF43B1">
        <w:t xml:space="preserve"> od </w:t>
      </w:r>
      <w:r w:rsidR="009E2CDD">
        <w:t>39.636,58 kn  razvrstava se u I. viši isplatni red, a iznos od 8.484,64 kn na ime troškova stečajnog postupka.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>
        <w:rPr>
          <w:b/>
        </w:rPr>
        <w:t xml:space="preserve">34. </w:t>
      </w:r>
      <w:r>
        <w:t xml:space="preserve"> Vjerovnik ZEC ZLATKO iz Pule, Voltićeva ulica 10, OIB: 99522800425, prijavio je tražbinu u iznosu od 42.591,21 kn po osnovi plaća i zateznih kamata, kao tražbinu </w:t>
      </w:r>
      <w:r w:rsidRPr="000F63E0">
        <w:t>I. višeg isplatnog reda.</w:t>
      </w:r>
      <w:r>
        <w:t xml:space="preserve"> 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 w:rsidRPr="00A6103C">
        <w:t>Utvrđuje se da nijedan od stečajnih vjerovnika nije osporio tražbinu.</w:t>
      </w:r>
    </w:p>
    <w:p w:rsidRDefault="00985057" w:rsidP="00985057" w:rsidR="00985057">
      <w:pPr>
        <w:ind w:firstLine="708"/>
        <w:jc w:val="both"/>
      </w:pPr>
    </w:p>
    <w:p w:rsidRDefault="00985057" w:rsidP="009E2CDD" w:rsidR="009E2CD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ZEC ZLATKO iz Pule, Voltićeva ulica 10, OIB: 99522800425, </w:t>
      </w:r>
      <w:r w:rsidR="009E2CDD">
        <w:t>smatra u</w:t>
      </w:r>
      <w:r w:rsidR="009E2CDD" w:rsidRPr="00CF43B1">
        <w:t>tvrđenom</w:t>
      </w:r>
      <w:r w:rsidR="009E2CDD">
        <w:t xml:space="preserve"> u cijelosti, u iznosu od 42.591,21 kn, od čega se iznos</w:t>
      </w:r>
      <w:r w:rsidR="009E2CDD" w:rsidRPr="00CF43B1">
        <w:t xml:space="preserve"> od </w:t>
      </w:r>
      <w:r w:rsidR="009E2CDD">
        <w:t>33.609,61 kn  razvrstava se u I. viši isplatni red, a iznos od 8.981,60 kn na ime troškova stečajnog postupka.</w:t>
      </w:r>
    </w:p>
    <w:p w:rsidRDefault="00985057" w:rsidP="009E2CDD" w:rsidR="00985057">
      <w:pPr>
        <w:ind w:firstLine="708"/>
        <w:jc w:val="both"/>
      </w:pPr>
    </w:p>
    <w:p w:rsidRDefault="00985057" w:rsidP="00985057" w:rsidR="00985057" w:rsidRPr="007F58AF">
      <w:pPr>
        <w:ind w:firstLine="708"/>
        <w:jc w:val="both"/>
      </w:pPr>
      <w:r>
        <w:rPr>
          <w:b/>
        </w:rPr>
        <w:t xml:space="preserve">35. </w:t>
      </w:r>
      <w:r>
        <w:t xml:space="preserve"> Vjerovnik ULJANIK STANDARD d.o.o. Pula, Flaciusova 1, OIB: 76215244096, </w:t>
      </w:r>
      <w:r w:rsidRPr="007F58AF">
        <w:t xml:space="preserve">prijavio je tražbinu u iznosu od 58.870,52 kn po osnovi rješenja o ovrsi, kao tražbinu </w:t>
      </w:r>
      <w:r w:rsidR="007F58AF" w:rsidRPr="007F58AF">
        <w:t xml:space="preserve">drugog </w:t>
      </w:r>
      <w:r w:rsidRPr="007F58AF">
        <w:t xml:space="preserve"> višeg isplatnog reda. </w:t>
      </w:r>
    </w:p>
    <w:p w:rsidRDefault="00985057" w:rsidP="00985057" w:rsidR="00985057" w:rsidRPr="007F58AF">
      <w:pPr>
        <w:ind w:firstLine="708"/>
        <w:jc w:val="both"/>
      </w:pPr>
    </w:p>
    <w:p w:rsidRDefault="00985057" w:rsidP="00985057" w:rsidR="00985057" w:rsidRPr="007F58AF">
      <w:pPr>
        <w:ind w:firstLine="708"/>
        <w:jc w:val="both"/>
      </w:pPr>
      <w:r w:rsidRPr="007F58AF">
        <w:t xml:space="preserve">Stečajni upravitelj je navedenu tražbinu priznao u cijelosti. </w:t>
      </w:r>
    </w:p>
    <w:p w:rsidRDefault="00985057" w:rsidP="00985057" w:rsidR="00985057" w:rsidRPr="007F58AF">
      <w:pPr>
        <w:ind w:firstLine="708"/>
        <w:jc w:val="both"/>
      </w:pPr>
    </w:p>
    <w:p w:rsidRDefault="00985057" w:rsidP="00985057" w:rsidR="00985057" w:rsidRPr="007F58AF">
      <w:pPr>
        <w:ind w:firstLine="708"/>
        <w:jc w:val="both"/>
      </w:pPr>
      <w:r w:rsidRPr="007F58AF">
        <w:t>Utvrđuje se da nijedan od stečajnih vjerovnika nije osporio tražbinu.</w:t>
      </w:r>
    </w:p>
    <w:p w:rsidRDefault="00985057" w:rsidP="00985057" w:rsidR="00985057" w:rsidRPr="007F58AF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 w:rsidRPr="007F58AF">
        <w:t>Stečajni sudac objavljuje da se tražbina stečajnog vjerovnika ULJANIK STANDARD d.o.o. Pula, Flaciusova 1, OIB: 76215244096, smatra utvrđenom u iznosu od 58.870,52 kn i razvrstava se u II. viši isplatni red.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 w:rsidRPr="007F58AF">
      <w:pPr>
        <w:ind w:firstLine="708"/>
        <w:jc w:val="both"/>
      </w:pPr>
      <w:r>
        <w:rPr>
          <w:b/>
        </w:rPr>
        <w:t xml:space="preserve">36. </w:t>
      </w:r>
      <w:r>
        <w:t xml:space="preserve"> Vjerovnik EKOFIL d.o.o. Matulji, Pobri, Put Dukino,8, OIB: 20893977695, prijavio je tražbinu u iznosu od 41.000,75 kn po osnovi izvatka iz poslovnih knjiga i računa, kao tražbinu </w:t>
      </w:r>
      <w:r w:rsidR="007F58AF" w:rsidRPr="007F58AF">
        <w:t>I</w:t>
      </w:r>
      <w:r w:rsidRPr="007F58AF">
        <w:t xml:space="preserve">I. višeg isplatnog reda. </w:t>
      </w:r>
    </w:p>
    <w:p w:rsidRDefault="00985057" w:rsidP="00985057" w:rsidR="00985057" w:rsidRPr="007F58AF">
      <w:pPr>
        <w:ind w:firstLine="708"/>
        <w:jc w:val="both"/>
      </w:pPr>
    </w:p>
    <w:p w:rsidRDefault="00985057" w:rsidP="00985057" w:rsidR="00985057" w:rsidRPr="007F58AF">
      <w:pPr>
        <w:ind w:firstLine="708"/>
        <w:jc w:val="both"/>
      </w:pPr>
      <w:r w:rsidRPr="007F58AF">
        <w:t xml:space="preserve">Stečajni upravitelj je navedenu tražbinu priznao u cijelosti. </w:t>
      </w:r>
    </w:p>
    <w:p w:rsidRDefault="00985057" w:rsidP="00985057" w:rsidR="00985057" w:rsidRPr="007F58AF">
      <w:pPr>
        <w:ind w:firstLine="708"/>
        <w:jc w:val="both"/>
      </w:pPr>
    </w:p>
    <w:p w:rsidRDefault="00985057" w:rsidP="00985057" w:rsidR="00985057" w:rsidRPr="007F58AF">
      <w:pPr>
        <w:ind w:firstLine="708"/>
        <w:jc w:val="both"/>
      </w:pPr>
      <w:r w:rsidRPr="007F58AF">
        <w:t>Utvrđuje se da nijedan od stečajnih vjerovnika nije osporio tražbinu.</w:t>
      </w:r>
    </w:p>
    <w:p w:rsidRDefault="00985057" w:rsidP="00985057" w:rsidR="00985057" w:rsidRPr="007F58AF">
      <w:pPr>
        <w:ind w:firstLine="708"/>
        <w:jc w:val="both"/>
      </w:pPr>
    </w:p>
    <w:p w:rsidRDefault="00985057" w:rsidP="00985057" w:rsidR="00985057">
      <w:pPr>
        <w:ind w:firstLine="708"/>
        <w:jc w:val="both"/>
      </w:pPr>
      <w:r w:rsidRPr="007F58AF">
        <w:t>Stečajni sudac objavljuje da se tražbina stečajnog vjerovnika EKOFIL d.o.o. Matulji, Pobri, Put Dukino,8, OIB: 20893977695, smatra utvrđenom u iznosu od 41.000,75 kn i razvrstava se u II. viši isplatni re</w:t>
      </w:r>
      <w:r w:rsidRPr="0079166A">
        <w:t>d.</w:t>
      </w:r>
    </w:p>
    <w:p w:rsidRDefault="00985057" w:rsidP="00985057" w:rsidR="00985057">
      <w:pPr>
        <w:ind w:firstLine="708"/>
        <w:jc w:val="both"/>
      </w:pPr>
    </w:p>
    <w:p w:rsidRDefault="00985057" w:rsidP="00985057" w:rsidR="00985057" w:rsidRPr="00964DB4">
      <w:pPr>
        <w:ind w:firstLine="708"/>
        <w:jc w:val="both"/>
        <w:rPr>
          <w:color w:val="C00000"/>
        </w:rPr>
      </w:pPr>
    </w:p>
    <w:p w:rsidRDefault="00985057" w:rsidP="00985057" w:rsidR="00985057" w:rsidRPr="007A13C3">
      <w:pPr>
        <w:ind w:firstLine="708"/>
        <w:jc w:val="both"/>
      </w:pPr>
      <w:r w:rsidRPr="007A13C3">
        <w:rPr>
          <w:b/>
        </w:rPr>
        <w:t xml:space="preserve">37. </w:t>
      </w:r>
      <w:r w:rsidRPr="007A13C3">
        <w:t xml:space="preserve">Vjerovnik REPUBLIKA HRVATSKA, MINISTARSTVO FINANCIJA, POREZNA UPRAVA, Zagreb, Katančićeva 5, OIB: 186831136487, prijavio je tražbinu u iznosu od </w:t>
      </w:r>
      <w:r w:rsidR="00964DB4" w:rsidRPr="007A13C3">
        <w:t>1.060.419,12</w:t>
      </w:r>
      <w:r w:rsidRPr="007A13C3">
        <w:t xml:space="preserve"> kn po osnovi </w:t>
      </w:r>
      <w:r w:rsidR="0079166A" w:rsidRPr="007A13C3">
        <w:t>poreza, članarine</w:t>
      </w:r>
      <w:r w:rsidR="007A13C3">
        <w:t>.</w:t>
      </w:r>
    </w:p>
    <w:p w:rsidRDefault="00985057" w:rsidP="00985057" w:rsidR="00985057" w:rsidRPr="007A13C3">
      <w:pPr>
        <w:ind w:firstLine="708"/>
        <w:jc w:val="both"/>
      </w:pPr>
    </w:p>
    <w:p w:rsidRDefault="00985057" w:rsidP="0079166A" w:rsidR="00985057" w:rsidRPr="007A13C3">
      <w:pPr>
        <w:ind w:firstLine="708"/>
        <w:jc w:val="both"/>
      </w:pPr>
      <w:r w:rsidRPr="007A13C3">
        <w:lastRenderedPageBreak/>
        <w:t xml:space="preserve">Stečajni upravitelj je navedenu tražbinu </w:t>
      </w:r>
      <w:r w:rsidR="0079166A" w:rsidRPr="007A13C3">
        <w:t xml:space="preserve">osporio u iznosu od 600,00 kn, </w:t>
      </w:r>
      <w:r w:rsidRPr="007A13C3">
        <w:t xml:space="preserve"> </w:t>
      </w:r>
      <w:r w:rsidR="007A13C3">
        <w:t xml:space="preserve">navodi da se radi o troškovima prisilne naplate a što spada u tražbinu nižeg isplatnog reda. </w:t>
      </w:r>
    </w:p>
    <w:p w:rsidRDefault="00985057" w:rsidP="00985057" w:rsidR="00985057" w:rsidRPr="007A13C3">
      <w:pPr>
        <w:ind w:firstLine="708"/>
        <w:jc w:val="both"/>
      </w:pPr>
    </w:p>
    <w:p w:rsidRDefault="007A13C3" w:rsidP="00985057" w:rsidR="00985057" w:rsidRPr="007A13C3">
      <w:pPr>
        <w:ind w:firstLine="708"/>
        <w:jc w:val="both"/>
      </w:pPr>
      <w:r>
        <w:t xml:space="preserve">Vjerovnik RH povlači tražbinu za osporeni iznos od 600,00 kn. </w:t>
      </w:r>
    </w:p>
    <w:p w:rsidRDefault="00985057" w:rsidP="00985057" w:rsidR="00985057" w:rsidRPr="007A13C3">
      <w:pPr>
        <w:ind w:firstLine="708"/>
        <w:jc w:val="both"/>
      </w:pPr>
    </w:p>
    <w:p w:rsidRDefault="00985057" w:rsidP="00985057" w:rsidR="00985057" w:rsidRPr="007A13C3">
      <w:pPr>
        <w:ind w:firstLine="708"/>
        <w:jc w:val="both"/>
      </w:pPr>
      <w:r w:rsidRPr="007A13C3">
        <w:t xml:space="preserve">Stečajni sudac objavljuje da se tražbina stečajnog vjerovnika </w:t>
      </w:r>
      <w:r w:rsidR="0079166A" w:rsidRPr="007A13C3">
        <w:t>REPUBLIKA HRVATSKA, MINISTARSTVO FINANCIJA, POREZNA UPRAVA, Zagreb, Katančićeva 5, OIB: 186831136487</w:t>
      </w:r>
      <w:r w:rsidRPr="007A13C3">
        <w:t xml:space="preserve">, smatra utvrđenom u iznosu od </w:t>
      </w:r>
      <w:r w:rsidR="0079166A" w:rsidRPr="007A13C3">
        <w:t>1.059.819,12</w:t>
      </w:r>
      <w:r w:rsidRPr="007A13C3">
        <w:t xml:space="preserve"> kn i razvrstava se </w:t>
      </w:r>
      <w:r w:rsidR="007A13C3">
        <w:t xml:space="preserve">iznos od 95.179,95 kn na ime troškova stečajnog postupka, iznos od 409.456,88 kn na ime tražbine </w:t>
      </w:r>
      <w:r w:rsidRPr="007A13C3">
        <w:t xml:space="preserve"> I. viš</w:t>
      </w:r>
      <w:r w:rsidR="007A13C3" w:rsidRPr="007A13C3">
        <w:t xml:space="preserve">eg isplatnog reda, i iznos od </w:t>
      </w:r>
      <w:r w:rsidR="007A13C3">
        <w:t xml:space="preserve">555.182,29 kn kao tražbina II. višeg isplatnog reda. </w:t>
      </w:r>
    </w:p>
    <w:p w:rsidRDefault="00964DB4" w:rsidP="00985057" w:rsidR="00964DB4">
      <w:pPr>
        <w:ind w:firstLine="708"/>
        <w:jc w:val="both"/>
        <w:rPr>
          <w:color w:val="C00000"/>
        </w:rPr>
      </w:pPr>
    </w:p>
    <w:p w:rsidRDefault="004B71BC" w:rsidP="004B71BC" w:rsidR="004B71BC" w:rsidRPr="007F58AF">
      <w:pPr>
        <w:ind w:firstLine="708"/>
        <w:jc w:val="both"/>
      </w:pPr>
      <w:r>
        <w:rPr>
          <w:b/>
        </w:rPr>
        <w:t xml:space="preserve">38. </w:t>
      </w:r>
      <w:r>
        <w:t xml:space="preserve"> Vjerovnik FINANCIJSKA AGENCIJA, Zagreb, Ulica grada Vukovara 70, OIB: 85821130368, prijavio je tražbinu u iznosu od 49.350,00 kn po osnovi izvatka iz poslovnih knjiga i računa, kao </w:t>
      </w:r>
      <w:r w:rsidRPr="007F58AF">
        <w:t xml:space="preserve">tražbinu </w:t>
      </w:r>
      <w:r w:rsidR="007F58AF" w:rsidRPr="007F58AF">
        <w:t>I</w:t>
      </w:r>
      <w:r w:rsidRPr="007F58AF">
        <w:t xml:space="preserve">I. višeg isplatnog reda. </w:t>
      </w:r>
    </w:p>
    <w:p w:rsidRDefault="004B71BC" w:rsidP="004B71BC" w:rsidR="004B71BC" w:rsidRPr="007F58AF">
      <w:pPr>
        <w:ind w:firstLine="708"/>
        <w:jc w:val="both"/>
      </w:pPr>
    </w:p>
    <w:p w:rsidRDefault="004B71BC" w:rsidP="004B71BC" w:rsidR="004B71BC" w:rsidRPr="007F58AF">
      <w:pPr>
        <w:ind w:firstLine="708"/>
        <w:jc w:val="both"/>
      </w:pPr>
      <w:r w:rsidRPr="007F58AF">
        <w:t xml:space="preserve">Stečajni upravitelj je navedenu tražbinu priznao u cijelosti. </w:t>
      </w:r>
    </w:p>
    <w:p w:rsidRDefault="004B71BC" w:rsidP="004B71BC" w:rsidR="004B71BC" w:rsidRPr="007F58AF">
      <w:pPr>
        <w:ind w:firstLine="708"/>
        <w:jc w:val="both"/>
      </w:pPr>
    </w:p>
    <w:p w:rsidRDefault="004B71BC" w:rsidP="004B71BC" w:rsidR="004B71BC" w:rsidRPr="007F58AF">
      <w:pPr>
        <w:ind w:firstLine="708"/>
        <w:jc w:val="both"/>
      </w:pPr>
      <w:r w:rsidRPr="007F58AF">
        <w:t>Utvrđuje se da nijedan od stečajnih vjerovnika nije osporio tražbinu.</w:t>
      </w:r>
    </w:p>
    <w:p w:rsidRDefault="004B71BC" w:rsidP="004B71BC" w:rsidR="004B71BC" w:rsidRPr="007F58AF">
      <w:pPr>
        <w:ind w:firstLine="708"/>
        <w:jc w:val="both"/>
      </w:pPr>
    </w:p>
    <w:p w:rsidRDefault="004B71BC" w:rsidP="004B71BC" w:rsidR="004B71BC">
      <w:pPr>
        <w:ind w:firstLine="708"/>
        <w:jc w:val="both"/>
      </w:pPr>
      <w:r w:rsidRPr="007F58AF">
        <w:t>Stečajni sudac objavljuje da se tražbina stečajnog vjerovnika FINANCIJSKA AGENCIJA, Zagreb, Ulica grada Vukovara 70, OIB: 85821130368, smatra utvrđenom u iznosu od 49.350,00 kn i razvrstava se u II. viši isplatni red.</w:t>
      </w:r>
    </w:p>
    <w:p w:rsidRDefault="004B71BC" w:rsidP="004B71BC" w:rsidR="004B71BC">
      <w:pPr>
        <w:ind w:firstLine="708"/>
        <w:jc w:val="both"/>
      </w:pPr>
    </w:p>
    <w:p w:rsidRDefault="004B71BC" w:rsidP="004B71BC" w:rsidR="004B71BC">
      <w:pPr>
        <w:ind w:firstLine="708"/>
        <w:jc w:val="both"/>
      </w:pPr>
    </w:p>
    <w:p w:rsidRDefault="004B71BC" w:rsidP="004B71BC" w:rsidR="004B71BC" w:rsidRPr="007F58AF">
      <w:pPr>
        <w:ind w:firstLine="708"/>
        <w:jc w:val="both"/>
      </w:pPr>
      <w:r>
        <w:rPr>
          <w:b/>
        </w:rPr>
        <w:t xml:space="preserve">39. </w:t>
      </w:r>
      <w:r>
        <w:t xml:space="preserve"> Vjerovnik LUCIJA TRIFUNOV iz Valture, </w:t>
      </w:r>
      <w:r w:rsidR="00182902">
        <w:t>Valtursko polje 203, OIB: 06728694881</w:t>
      </w:r>
      <w:r>
        <w:t xml:space="preserve">, prijavio je tražbinu u iznosu od </w:t>
      </w:r>
      <w:r w:rsidR="00182902">
        <w:t>105.248,55</w:t>
      </w:r>
      <w:r>
        <w:t xml:space="preserve"> kn po osnovi </w:t>
      </w:r>
      <w:r w:rsidR="00182902">
        <w:t>sudske nagodbe</w:t>
      </w:r>
      <w:r>
        <w:t xml:space="preserve">, kao </w:t>
      </w:r>
      <w:r w:rsidRPr="007F58AF">
        <w:t>tražbinu I</w:t>
      </w:r>
      <w:r w:rsidR="007F58AF" w:rsidRPr="007F58AF">
        <w:t>I</w:t>
      </w:r>
      <w:r w:rsidRPr="007F58AF">
        <w:t xml:space="preserve">. višeg isplatnog reda. </w:t>
      </w:r>
    </w:p>
    <w:p w:rsidRDefault="004B71BC" w:rsidP="004B71BC" w:rsidR="004B71BC" w:rsidRPr="007F58AF">
      <w:pPr>
        <w:ind w:firstLine="708"/>
        <w:jc w:val="both"/>
      </w:pPr>
    </w:p>
    <w:p w:rsidRDefault="004B71BC" w:rsidP="004B71BC" w:rsidR="004B71BC" w:rsidRPr="007F58AF">
      <w:pPr>
        <w:ind w:firstLine="708"/>
        <w:jc w:val="both"/>
      </w:pPr>
      <w:r w:rsidRPr="007F58AF">
        <w:t xml:space="preserve">Stečajni upravitelj je navedenu tražbinu priznao u cijelosti. </w:t>
      </w:r>
    </w:p>
    <w:p w:rsidRDefault="004B71BC" w:rsidP="004B71BC" w:rsidR="004B71BC" w:rsidRPr="007F58AF">
      <w:pPr>
        <w:ind w:firstLine="708"/>
        <w:jc w:val="both"/>
      </w:pPr>
    </w:p>
    <w:p w:rsidRDefault="004B71BC" w:rsidP="004B71BC" w:rsidR="004B71BC" w:rsidRPr="007F58AF">
      <w:pPr>
        <w:ind w:firstLine="708"/>
        <w:jc w:val="both"/>
      </w:pPr>
      <w:r w:rsidRPr="007F58AF">
        <w:t>Utvrđuje se da nijedan od stečajnih vjerovnika nije osporio tražbinu.</w:t>
      </w:r>
    </w:p>
    <w:p w:rsidRDefault="004B71BC" w:rsidP="004B71BC" w:rsidR="004B71BC" w:rsidRPr="007F58AF">
      <w:pPr>
        <w:ind w:firstLine="708"/>
        <w:jc w:val="both"/>
      </w:pPr>
    </w:p>
    <w:p w:rsidRDefault="004B71BC" w:rsidP="004B71BC" w:rsidR="004B71BC">
      <w:pPr>
        <w:ind w:firstLine="708"/>
        <w:jc w:val="both"/>
      </w:pPr>
      <w:r w:rsidRPr="007F58AF">
        <w:t xml:space="preserve">Stečajni sudac objavljuje da se tražbina stečajnog vjerovnika </w:t>
      </w:r>
      <w:r w:rsidR="00182902" w:rsidRPr="007F58AF">
        <w:t>LUCIJA TRIFUNOV iz Valture, Valtursko polje 203, OIB: 06728694881</w:t>
      </w:r>
      <w:r w:rsidRPr="007F58AF">
        <w:t xml:space="preserve">, smatra utvrđenom u iznosu od </w:t>
      </w:r>
      <w:r w:rsidR="00182902" w:rsidRPr="007F58AF">
        <w:t xml:space="preserve">105.248,55 </w:t>
      </w:r>
      <w:r w:rsidRPr="007F58AF">
        <w:t xml:space="preserve"> i razvrstava se u II. viši isplatni red.</w:t>
      </w:r>
    </w:p>
    <w:p w:rsidRDefault="007A13C3" w:rsidP="004B71BC" w:rsidR="007A13C3">
      <w:pPr>
        <w:ind w:firstLine="708"/>
        <w:jc w:val="both"/>
      </w:pPr>
    </w:p>
    <w:p w:rsidRDefault="007A13C3" w:rsidP="004B71BC" w:rsidR="007A13C3">
      <w:pPr>
        <w:ind w:firstLine="708"/>
        <w:jc w:val="both"/>
      </w:pPr>
    </w:p>
    <w:p w:rsidRDefault="00182902" w:rsidP="00182902" w:rsidR="00182902" w:rsidRPr="007F58AF">
      <w:pPr>
        <w:ind w:firstLine="708"/>
        <w:jc w:val="both"/>
      </w:pPr>
      <w:r>
        <w:rPr>
          <w:b/>
        </w:rPr>
        <w:t xml:space="preserve">40. </w:t>
      </w:r>
      <w:r>
        <w:t xml:space="preserve">Vjerovnik PETRA-MILA TRIFUNOV  iz Valture, Valtursko polje 203, OIB: 10648079523, prijavio je tražbinu u iznosu od 107.848,55 kn po osnovi sudske nagodbe, kao tražbinu </w:t>
      </w:r>
      <w:r w:rsidR="007F58AF" w:rsidRPr="007F58AF">
        <w:t>I</w:t>
      </w:r>
      <w:r w:rsidRPr="007F58AF">
        <w:t xml:space="preserve">I. višeg isplatnog reda. </w:t>
      </w:r>
    </w:p>
    <w:p w:rsidRDefault="00182902" w:rsidP="00182902" w:rsidR="00182902" w:rsidRPr="007F58AF">
      <w:pPr>
        <w:ind w:firstLine="708"/>
        <w:jc w:val="both"/>
      </w:pPr>
    </w:p>
    <w:p w:rsidRDefault="00182902" w:rsidP="00182902" w:rsidR="00182902" w:rsidRPr="007F58AF">
      <w:pPr>
        <w:ind w:firstLine="708"/>
        <w:jc w:val="both"/>
      </w:pPr>
      <w:r w:rsidRPr="007F58AF">
        <w:t xml:space="preserve">Stečajni upravitelj je navedenu tražbinu priznao u cijelosti. </w:t>
      </w:r>
    </w:p>
    <w:p w:rsidRDefault="00182902" w:rsidP="00182902" w:rsidR="00182902" w:rsidRPr="007F58AF">
      <w:pPr>
        <w:ind w:firstLine="708"/>
        <w:jc w:val="both"/>
      </w:pPr>
    </w:p>
    <w:p w:rsidRDefault="00182902" w:rsidP="00182902" w:rsidR="00182902" w:rsidRPr="007F58AF">
      <w:pPr>
        <w:ind w:firstLine="708"/>
        <w:jc w:val="both"/>
      </w:pPr>
      <w:r w:rsidRPr="007F58AF">
        <w:t>Utvrđuje se da nijedan od stečajnih vjerovnika nije osporio tražbinu.</w:t>
      </w:r>
    </w:p>
    <w:p w:rsidRDefault="00182902" w:rsidP="00182902" w:rsidR="00182902" w:rsidRPr="007F58AF">
      <w:pPr>
        <w:ind w:firstLine="708"/>
        <w:jc w:val="both"/>
      </w:pPr>
    </w:p>
    <w:p w:rsidRDefault="00182902" w:rsidP="00182902" w:rsidR="00182902">
      <w:pPr>
        <w:ind w:firstLine="708"/>
        <w:jc w:val="both"/>
      </w:pPr>
      <w:r w:rsidRPr="007F58AF">
        <w:t>Stečajni sudac objavljuje da se tražbina stečajnog vjerovnika PETRA-MILA TRIFUNOV  iz Valture, Valtursko polje 203, OIB: 10648079523, smatra utvrđenom u iznosu od 107.848,55 i razvrstava se u II. viši isplatni red.</w:t>
      </w:r>
    </w:p>
    <w:p w:rsidRDefault="00182902" w:rsidP="00182902" w:rsidR="00182902">
      <w:pPr>
        <w:ind w:firstLine="708"/>
        <w:jc w:val="both"/>
      </w:pPr>
    </w:p>
    <w:p w:rsidRDefault="00182902" w:rsidP="00182902" w:rsidR="00182902">
      <w:pPr>
        <w:ind w:firstLine="708"/>
        <w:jc w:val="both"/>
      </w:pPr>
    </w:p>
    <w:p w:rsidRDefault="00182902" w:rsidP="00182902" w:rsidR="00182902" w:rsidRPr="007F58AF">
      <w:pPr>
        <w:ind w:firstLine="708"/>
        <w:jc w:val="both"/>
      </w:pPr>
      <w:r>
        <w:rPr>
          <w:b/>
        </w:rPr>
        <w:lastRenderedPageBreak/>
        <w:t xml:space="preserve">41. </w:t>
      </w:r>
      <w:r>
        <w:t xml:space="preserve"> Vjerovnik TRIGLAV OSIGURANJE d.d. Zagreb, Antuna Heinza 4, OIB: 29743547503, prijavio je tražbinu u iznosu od 189.605,20 kn po osnovi više isplaćene naknade štete po polici, kao tražbinu </w:t>
      </w:r>
      <w:r w:rsidR="007F58AF" w:rsidRPr="007F58AF">
        <w:t>I</w:t>
      </w:r>
      <w:r w:rsidRPr="007F58AF">
        <w:t xml:space="preserve">I. višeg isplatnog reda. </w:t>
      </w:r>
    </w:p>
    <w:p w:rsidRDefault="00182902" w:rsidP="00182902" w:rsidR="00182902" w:rsidRPr="007F58AF">
      <w:pPr>
        <w:ind w:firstLine="708"/>
        <w:jc w:val="both"/>
      </w:pPr>
    </w:p>
    <w:p w:rsidRDefault="00182902" w:rsidP="00182902" w:rsidR="00182902" w:rsidRPr="007F58AF">
      <w:pPr>
        <w:ind w:firstLine="708"/>
        <w:jc w:val="both"/>
      </w:pPr>
      <w:r w:rsidRPr="007F58AF">
        <w:t xml:space="preserve">Stečajni upravitelj je navedenu tražbinu priznao u cijelosti. </w:t>
      </w:r>
    </w:p>
    <w:p w:rsidRDefault="00182902" w:rsidP="00182902" w:rsidR="00182902" w:rsidRPr="007F58AF">
      <w:pPr>
        <w:ind w:firstLine="708"/>
        <w:jc w:val="both"/>
      </w:pPr>
    </w:p>
    <w:p w:rsidRDefault="00182902" w:rsidP="00182902" w:rsidR="00182902" w:rsidRPr="007F58AF">
      <w:pPr>
        <w:ind w:firstLine="708"/>
        <w:jc w:val="both"/>
      </w:pPr>
      <w:r w:rsidRPr="007F58AF">
        <w:t>Utvrđuje se da nijedan od stečajnih vjerovnika nije osporio tražbinu.</w:t>
      </w:r>
    </w:p>
    <w:p w:rsidRDefault="00182902" w:rsidP="00182902" w:rsidR="00182902" w:rsidRPr="007F58AF">
      <w:pPr>
        <w:ind w:firstLine="708"/>
        <w:jc w:val="both"/>
      </w:pPr>
    </w:p>
    <w:p w:rsidRDefault="00182902" w:rsidP="00182902" w:rsidR="00182902">
      <w:pPr>
        <w:ind w:firstLine="708"/>
        <w:jc w:val="both"/>
      </w:pPr>
      <w:r w:rsidRPr="007F58AF">
        <w:t>Stečajni sudac objavljuje da se tražbina stečajnog vjerovnika TRIGLAV OSIGURANJE d.d. Zagreb, Antuna Heinza 4, OIB: 29743547503, smatra utvrđenom u iznosu od 189.605,20 i razvrstava se u II. viši isplatni red.</w:t>
      </w:r>
    </w:p>
    <w:p w:rsidRDefault="00182902" w:rsidP="004B71BC" w:rsidR="00182902">
      <w:pPr>
        <w:ind w:firstLine="708"/>
        <w:jc w:val="both"/>
      </w:pPr>
    </w:p>
    <w:p w:rsidRDefault="00B63A8C" w:rsidP="007F58AF" w:rsidR="00B63A8C">
      <w:pPr>
        <w:jc w:val="both"/>
        <w:rPr>
          <w:b/>
        </w:rPr>
      </w:pPr>
    </w:p>
    <w:p w:rsidRDefault="006C589E" w:rsidP="006C589E" w:rsidR="006C589E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Default="006C589E" w:rsidP="006C589E" w:rsidR="006C589E" w:rsidRPr="00E82D2C">
      <w:pPr>
        <w:jc w:val="center"/>
        <w:rPr>
          <w:b/>
        </w:rPr>
      </w:pPr>
      <w:r>
        <w:rPr>
          <w:b/>
        </w:rPr>
        <w:t>r j e š a v a</w:t>
      </w:r>
    </w:p>
    <w:p w:rsidRDefault="006C589E" w:rsidP="006C589E" w:rsidR="006C589E" w:rsidRPr="00020471">
      <w:pPr>
        <w:jc w:val="center"/>
      </w:pPr>
    </w:p>
    <w:p w:rsidRDefault="00AB4BE6" w:rsidP="00AB4BE6" w:rsidR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Default="00AB4BE6" w:rsidP="00AB4BE6" w:rsidR="00AB4BE6">
      <w:pPr>
        <w:ind w:firstLine="720"/>
        <w:jc w:val="both"/>
      </w:pPr>
    </w:p>
    <w:p w:rsidRDefault="00AB4BE6" w:rsidP="00AB4BE6" w:rsidR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Default="00AB4BE6" w:rsidP="00AB4BE6" w:rsidR="00AB4BE6">
      <w:pPr>
        <w:ind w:firstLine="720"/>
        <w:jc w:val="both"/>
      </w:pPr>
    </w:p>
    <w:p w:rsidRDefault="00AB4BE6" w:rsidP="00AB4BE6" w:rsidR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6C589E" w:rsidP="00444885" w:rsidR="006C589E">
      <w:pPr>
        <w:jc w:val="both"/>
      </w:pPr>
    </w:p>
    <w:p w:rsidRDefault="00034DD1" w:rsidP="00542C34" w:rsidR="00034DD1">
      <w:pPr>
        <w:jc w:val="center"/>
      </w:pPr>
      <w:r>
        <w:t xml:space="preserve">Dovršeno u </w:t>
      </w:r>
      <w:r w:rsidR="001E09B5">
        <w:t>11:06</w:t>
      </w:r>
      <w:r w:rsidR="005D0ECC">
        <w:t xml:space="preserve">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F66543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Default="00F66543" w:rsidP="00042ABA" w:rsidR="00F66543">
      <w:pPr>
        <w:jc w:val="both"/>
      </w:pPr>
    </w:p>
    <w:p w:rsidRDefault="00F66543" w:rsidP="00042ABA" w:rsidR="00F66543">
      <w:pPr>
        <w:jc w:val="both"/>
      </w:pPr>
    </w:p>
    <w:p w:rsidRDefault="00042ABA" w:rsidP="00F66543" w:rsidR="003206F2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Default="003206F2" w:rsidP="003206F2" w:rsidR="003206F2" w:rsidRPr="003206F2"/>
    <w:p w:rsidRDefault="003206F2" w:rsidP="003206F2" w:rsidR="003206F2" w:rsidRPr="003206F2"/>
    <w:sectPr w:rsidSect="006921B7" w:rsidR="003206F2" w:rsidRPr="00320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CDD" w:rsidR="009E2CDD">
      <w:r>
        <w:separator/>
      </w:r>
    </w:p>
  </w:endnote>
  <w:endnote w:id="0" w:type="continuationSeparator">
    <w:p w:rsidRDefault="009E2CDD" w:rsidR="009E2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CDD" w:rsidR="009E2CD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CDD" w:rsidR="009E2CD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CDD" w:rsidR="009E2C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CDD" w:rsidR="009E2CDD">
      <w:r>
        <w:separator/>
      </w:r>
    </w:p>
  </w:footnote>
  <w:footnote w:id="0" w:type="continuationSeparator">
    <w:p w:rsidRDefault="009E2CDD" w:rsidR="009E2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CDD" w:rsidP="003E1F8E" w:rsidR="009E2C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2CDD" w:rsidR="009E2C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CDD" w:rsidP="003E1F8E" w:rsidR="009E2C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33C6">
      <w:rPr>
        <w:rStyle w:val="Brojstranice"/>
        <w:noProof/>
      </w:rPr>
      <w:t>13</w:t>
    </w:r>
    <w:r>
      <w:rPr>
        <w:rStyle w:val="Brojstranice"/>
      </w:rPr>
      <w:fldChar w:fldCharType="end"/>
    </w:r>
  </w:p>
  <w:p w:rsidRDefault="009E2CDD" w:rsidP="005D667F" w:rsidR="009E2CDD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>
      <w:t>-355/2018-28</w:t>
    </w:r>
  </w:p>
  <w:p w:rsidRDefault="009E2CDD" w:rsidP="005D4B42" w:rsidR="009E2CDD" w:rsidRPr="003E1F8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CDD" w:rsidR="009E2C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3EA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C000A"/>
    <w:rsid w:val="001C11FE"/>
    <w:rsid w:val="001C36E1"/>
    <w:rsid w:val="001D7808"/>
    <w:rsid w:val="001E09B5"/>
    <w:rsid w:val="001E5759"/>
    <w:rsid w:val="00202458"/>
    <w:rsid w:val="0020689F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84FDF"/>
    <w:rsid w:val="00287AC6"/>
    <w:rsid w:val="00290ADE"/>
    <w:rsid w:val="002B6CE2"/>
    <w:rsid w:val="002C33C6"/>
    <w:rsid w:val="002D5677"/>
    <w:rsid w:val="002E203B"/>
    <w:rsid w:val="002E285C"/>
    <w:rsid w:val="002E5551"/>
    <w:rsid w:val="002E74C1"/>
    <w:rsid w:val="002F1306"/>
    <w:rsid w:val="0030562B"/>
    <w:rsid w:val="00317070"/>
    <w:rsid w:val="003206F2"/>
    <w:rsid w:val="00322737"/>
    <w:rsid w:val="00322E5C"/>
    <w:rsid w:val="00325A09"/>
    <w:rsid w:val="0033102B"/>
    <w:rsid w:val="00331177"/>
    <w:rsid w:val="00353BA7"/>
    <w:rsid w:val="00357309"/>
    <w:rsid w:val="00372444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4E36"/>
    <w:rsid w:val="004245D8"/>
    <w:rsid w:val="00437A6F"/>
    <w:rsid w:val="00444885"/>
    <w:rsid w:val="004508EF"/>
    <w:rsid w:val="0045130B"/>
    <w:rsid w:val="00451649"/>
    <w:rsid w:val="00457276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47B5"/>
    <w:rsid w:val="00535BEE"/>
    <w:rsid w:val="00535E00"/>
    <w:rsid w:val="00542C34"/>
    <w:rsid w:val="00545761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63CA"/>
    <w:rsid w:val="00785354"/>
    <w:rsid w:val="007915A3"/>
    <w:rsid w:val="0079166A"/>
    <w:rsid w:val="007A13C3"/>
    <w:rsid w:val="007B573B"/>
    <w:rsid w:val="007B7C96"/>
    <w:rsid w:val="007C6736"/>
    <w:rsid w:val="007E49F2"/>
    <w:rsid w:val="007F0AEC"/>
    <w:rsid w:val="007F181E"/>
    <w:rsid w:val="007F2217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63A32"/>
    <w:rsid w:val="008648C0"/>
    <w:rsid w:val="008916A5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D51"/>
    <w:rsid w:val="00994A4A"/>
    <w:rsid w:val="00997BFD"/>
    <w:rsid w:val="009A1DF0"/>
    <w:rsid w:val="009B4BD3"/>
    <w:rsid w:val="009C654A"/>
    <w:rsid w:val="009D6210"/>
    <w:rsid w:val="009E2CDD"/>
    <w:rsid w:val="009E6DE0"/>
    <w:rsid w:val="009E77A3"/>
    <w:rsid w:val="009F5C9B"/>
    <w:rsid w:val="00A01EB6"/>
    <w:rsid w:val="00A21F06"/>
    <w:rsid w:val="00A23F7C"/>
    <w:rsid w:val="00A2680A"/>
    <w:rsid w:val="00A400F0"/>
    <w:rsid w:val="00A53F2D"/>
    <w:rsid w:val="00A543E1"/>
    <w:rsid w:val="00A56610"/>
    <w:rsid w:val="00A60630"/>
    <w:rsid w:val="00A6103C"/>
    <w:rsid w:val="00A63FE6"/>
    <w:rsid w:val="00A64547"/>
    <w:rsid w:val="00A77096"/>
    <w:rsid w:val="00A800D1"/>
    <w:rsid w:val="00A8275D"/>
    <w:rsid w:val="00A82FD1"/>
    <w:rsid w:val="00A913AA"/>
    <w:rsid w:val="00AA05F6"/>
    <w:rsid w:val="00AA6085"/>
    <w:rsid w:val="00AB32DA"/>
    <w:rsid w:val="00AB4459"/>
    <w:rsid w:val="00AB4BE6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875BC"/>
    <w:rsid w:val="00C93C88"/>
    <w:rsid w:val="00C960CB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82D2C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459C"/>
    <w:rsid w:val="00F61C42"/>
    <w:rsid w:val="00F66543"/>
    <w:rsid w:val="00F72188"/>
    <w:rsid w:val="00F850CA"/>
    <w:rsid w:val="00FA363F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9851B6-2191-4632-BF72-A3A3B33C7D7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5C4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balonia" w:type="paragraph">
    <w:name w:val="Balloon Text"/>
    <w:basedOn w:val="Normal"/>
    <w:link w:val="TekstbaloniaChar"/>
    <w:rsid w:val="00FE0F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E0F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CEF"/>
    <w:pPr>
      <w:ind w:left="720"/>
      <w:contextualSpacing/>
    </w:pPr>
  </w:style>
  <w:style w:customStyle="true" w:styleId="Default" w:type="paragraph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6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40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46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20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79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92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0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svibnja 2019.</izvorni_sadrzaj>
    <derivirana_varijabla naziv="DomainObject.StvarniPocetakDatum_1">6. svibnja 2019.</derivirana_varijabla>
  </DomainObject.StvarniPocetakDatum>
  <DomainObject.StvarniZavrsetakDatum>
    <izvorni_sadrzaj>6. svibnja 2019.</izvorni_sadrzaj>
    <derivirana_varijabla naziv="DomainObject.StvarniZavrsetakDatum_1">6. svibnja 2019.</derivirana_varijabla>
  </DomainObject.StvarniZavrsetakDatum>
  <DomainObject.PlaniraniZavrsetakDatum>
    <izvorni_sadrzaj>6. svibnja 2019.</izvorni_sadrzaj>
    <derivirana_varijabla naziv="DomainObject.PlaniraniZavrsetakDatum_1">6. svibnja 2019.</derivirana_varijabla>
  </DomainObject.PlaniraniZavrsetakDatum>
  <DomainObject.PlaniraniPocetakDatum>
    <izvorni_sadrzaj>6. svibnja 2019.</izvorni_sadrzaj>
    <derivirana_varijabla naziv="DomainObject.PlaniraniPocetakDatum_1">6. svibnja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2019.</izvorni_sadrzaj>
    <derivirana_varijabla naziv="DomainObject.Zapisnik.DatumKreiranja_1">8.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St-355/2018-28</izvorni_sadrzaj>
    <derivirana_varijabla naziv="DomainObject.Zapisnik.Oznaka_1">St-355/2018-28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16.4.2019. sudu predane
prijave tražbina (arhivska mapa) koje 
se nalaze u ormaru ref. 4</izvorni_sadrzaj>
    <derivirana_varijabla naziv="DomainObject.Predmet.Opis_1">dana 16.4.2019. sudu predane
prijave tražbina (arhivska mapa) koje 
se nalaze u ormaru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OVR-9/19</izvorni_sadrzaj>
    <derivirana_varijabla naziv="DomainObject.Predmet.PrimjedbaSuca_1">VEZA:  OVR-9/19</derivirana_varijabla>
  </DomainObject.Predmet.PrimjedbaSuca>
  <DomainObject.Predmet.ProtustrankaFormated>
    <izvorni_sadrzaj>  BRODOLIČILAC d.o.o. PULA zastupanog po punomoćniku Safet Hadžiselimović</izvorni_sadrzaj>
    <derivirana_varijabla naziv="DomainObject.Predmet.ProtustrankaFormated_1">  BRODOLIČILAC d.o.o. PULA zastupanog po punomoćniku Safet Hadžiselimović</derivirana_varijabla>
  </DomainObject.Predmet.ProtustrankaFormated>
  <DomainObject.Predmet.ProtustrankaFormatedOIB>
    <izvorni_sadrzaj>  BRODOLIČILAC d.o.o. PULA, OIB 23837951631 zastupanog po punomoćniku Safet Hadžiselimović</izvorni_sadrzaj>
    <derivirana_varijabla naziv="DomainObject.Predmet.ProtustrankaFormatedOIB_1">  BRODOLIČILAC d.o.o. PULA, OIB 23837951631 zastupanog po punomoćniku Safet Hadžiselimović</derivirana_varijabla>
  </DomainObject.Predmet.ProtustrankaFormatedOIB>
  <DomainObject.Predmet.ProtustrankaFormatedWithAdress>
    <izvorni_sadrzaj> BRODOLIČILAC d.o.o. PULA, Giardini 14, 52100 Pula zastupanog po punomoćniku Safet Hadžiselimović</izvorni_sadrzaj>
    <derivirana_varijabla naziv="DomainObject.Predmet.ProtustrankaFormatedWithAdress_1"> BRODOLIČILAC d.o.o. PULA, Giardini 14, 52100 Pula zastupanog po punomoćniku Safet Hadžiselimović</derivirana_varijabla>
  </DomainObject.Predmet.ProtustrankaFormatedWithAdress>
  <DomainObject.Predmet.ProtustrankaFormatedWithAdressOIB>
    <izvorni_sadrzaj> BRODOLIČILAC d.o.o. PULA, OIB 23837951631, Giardini 14, 52100 Pula zastupanog po punomoćniku Safet Hadžiselimović</izvorni_sadrzaj>
    <derivirana_varijabla naziv="DomainObject.Predmet.ProtustrankaFormatedWithAdressOIB_1"> BRODOLIČILAC d.o.o. PULA, OIB 23837951631, Giardini 14, 52100 Pula zastupanog po punomoćniku Safet Hadžiselimović</derivirana_varijabla>
  </DomainObject.Predmet.ProtustrankaFormatedWithAdressOIB>
  <DomainObject.Predmet.ProtustrankaWithAdress>
    <izvorni_sadrzaj>BRODOLIČILAC d.o.o. PULA Giardini 14, 52100 Pula</izvorni_sadrzaj>
    <derivirana_varijabla naziv="DomainObject.Predmet.ProtustrankaWithAdress_1">BRODOLIČILAC d.o.o. PULA Giardini 14, 52100 Pula</derivirana_varijabla>
  </DomainObject.Predmet.ProtustrankaWithAdress>
  <DomainObject.Predmet.ProtustrankaWithAdressOIB>
    <izvorni_sadrzaj>BRODOLIČILAC d.o.o. PULA, OIB 23837951631, Giardini 14, 52100 Pula</izvorni_sadrzaj>
    <derivirana_varijabla naziv="DomainObject.Predmet.ProtustrankaWithAdressOIB_1">BRODOLIČILAC d.o.o. PULA, OIB 23837951631, Giardini 14, 52100 Pula</derivirana_varijabla>
  </DomainObject.Predmet.ProtustrankaWithAdressOIB>
  <DomainObject.Predmet.ProtustrankaNazivFormated>
    <izvorni_sadrzaj>BRODOLIČILAC d.o.o. PULA</izvorni_sadrzaj>
    <derivirana_varijabla naziv="DomainObject.Predmet.ProtustrankaNazivFormated_1">BRODOLIČILAC d.o.o. PULA</derivirana_varijabla>
  </DomainObject.Predmet.ProtustrankaNazivFormated>
  <DomainObject.Predmet.ProtustrankaNazivFormatedOIB>
    <izvorni_sadrzaj>BRODOLIČILAC d.o.o. PULA, OIB 23837951631</izvorni_sadrzaj>
    <derivirana_varijabla naziv="DomainObject.Predmet.ProtustrankaNazivFormatedOIB_1">BRODOLIČILAC d.o.o. PULA, OIB 23837951631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BRODOLIČILAC d.o.o. PULA</izvorni_sadrzaj>
    <derivirana_varijabla naziv="DomainObject.Predmet.StrankaFormated_1">  FINANCIJSKA AGENCIJA, RC RIJEKA, PODRUŽNICA PULA, PULA; BRODOLIČILAC d.o.o. PULA</derivirana_varijabla>
  </DomainObject.Predmet.StrankaFormated>
  <DomainObject.Predmet.StrankaFormatedOIB>
    <izvorni_sadrzaj>  FINANCIJSKA AGENCIJA, RC RIJEKA, PODRUŽNICA PULA, PULA, OIB 85821130368; BRODOLIČILAC d.o.o. PULA, OIB 23837951631</izvorni_sadrzaj>
    <derivirana_varijabla naziv="DomainObject.Predmet.StrankaFormatedOIB_1">  FINANCIJSKA AGENCIJA, RC RIJEKA, PODRUŽNICA PULA, PULA, OIB 85821130368; BRODOLIČILAC d.o.o. PULA, OIB 23837951631</derivirana_varijabla>
  </DomainObject.Predmet.StrankaFormatedOIB>
  <DomainObject.Predmet.StrankaFormatedWithAdress>
    <izvorni_sadrzaj> FINANCIJSKA AGENCIJA, RC RIJEKA, PODRUŽNICA PULA, PULA, F. Kurelca 8, 51000 Rijeka; BRODOLIČILAC d.o.o. PULA, Giardini 14, 52100 Pula</izvorni_sadrzaj>
    <derivirana_varijabla naziv="DomainObject.Predmet.StrankaFormatedWithAdress_1"> FINANCIJSKA AGENCIJA, RC RIJEKA, PODRUŽNICA PULA, PULA, F. Kurelca 8, 51000 Rijeka; BRODOLIČILAC d.o.o. PULA, Giardini 14, 52100 Pula</derivirana_varijabla>
  </DomainObject.Predmet.StrankaFormatedWithAdress>
  <DomainObject.Predmet.StrankaFormatedWithAdressOIB>
    <izvorni_sadrzaj> FINANCIJSKA AGENCIJA, RC RIJEKA, PODRUŽNICA PULA, PULA, OIB 85821130368, F. Kurelca 8, 51000 Rijeka; BRODOLIČILAC d.o.o. PULA, OIB 23837951631, Giardini 14, 52100 Pula</izvorni_sadrzaj>
    <derivirana_varijabla naziv="DomainObject.Predmet.StrankaFormatedWithAdressOIB_1"> FINANCIJSKA AGENCIJA, RC RIJEKA, PODRUŽNICA PULA, PULA, OIB 85821130368, F. Kurelca 8, 51000 Rijeka; BRODOLIČILAC d.o.o. PULA, OIB 23837951631, Giardini 14, 52100 Pula</derivirana_varijabla>
  </DomainObject.Predmet.StrankaFormatedWithAdressOIB>
  <DomainObject.Predmet.StrankaWithAdress>
    <izvorni_sadrzaj>FINANCIJSKA AGENCIJA, RC RIJEKA, PODRUŽNICA PULA, PULA F. Kurelca 8,51000 Rijeka,BRODOLIČILAC d.o.o. PULA Giardini 14,52100 Pula</izvorni_sadrzaj>
    <derivirana_varijabla naziv="DomainObject.Predmet.StrankaWithAdress_1">FINANCIJSKA AGENCIJA, RC RIJEKA, PODRUŽNICA PULA, PULA F. Kurelca 8,51000 Rijeka,BRODOLIČILAC d.o.o. PULA Giardini 14,52100 Pula</derivirana_varijabla>
  </DomainObject.Predmet.StrankaWithAdress>
  <DomainObject.Predmet.StrankaWithAdressOIB>
    <izvorni_sadrzaj>FINANCIJSKA AGENCIJA, RC RIJEKA, PODRUŽNICA PULA, PULA, OIB 85821130368, F. Kurelca 8,51000 Rijeka,BRODOLIČILAC d.o.o. PULA, OIB 23837951631, Giardini 14,52100 Pula</izvorni_sadrzaj>
    <derivirana_varijabla naziv="DomainObject.Predmet.StrankaWithAdressOIB_1">FINANCIJSKA AGENCIJA, RC RIJEKA, PODRUŽNICA PULA, PULA, OIB 85821130368, F. Kurelca 8,51000 Rijeka,BRODOLIČILAC d.o.o. PULA, OIB 23837951631, Giardini 14,52100 Pula</derivirana_varijabla>
  </DomainObject.Predmet.StrankaWithAdressOIB>
  <DomainObject.Predmet.StrankaNazivFormated>
    <izvorni_sadrzaj>FINANCIJSKA AGENCIJA, RC RIJEKA, PODRUŽNICA PULA, PULA,BRODOLIČILAC d.o.o. PULA</izvorni_sadrzaj>
    <derivirana_varijabla naziv="DomainObject.Predmet.StrankaNazivFormated_1">FINANCIJSKA AGENCIJA, RC RIJEKA, PODRUŽNICA PULA, PULA,BRODOLIČILAC d.o.o. PULA</derivirana_varijabla>
  </DomainObject.Predmet.StrankaNazivFormated>
  <DomainObject.Predmet.StrankaNazivFormatedOIB>
    <izvorni_sadrzaj>FINANCIJSKA AGENCIJA, RC RIJEKA, PODRUŽNICA PULA, PULA, OIB 85821130368,BRODOLIČILAC d.o.o. PULA, OIB 23837951631</izvorni_sadrzaj>
    <derivirana_varijabla naziv="DomainObject.Predmet.StrankaNazivFormatedOIB_1">FINANCIJSKA AGENCIJA, RC RIJEKA, PODRUŽNICA PULA, PULA, OIB 85821130368,BRODOLIČILAC d.o.o. PULA, OIB 23837951631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1383315.88</izvorni_sadrzaj>
    <derivirana_varijabla naziv="DomainObject.Predmet.TrenutnaVrijednost_1">1383315.88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  <item>BRODOLIČILAC d.o.o. PULA</item>
    </izvorni_sadrzaj>
    <derivirana_varijabla naziv="DomainObject.Predmet.StrankaListFormated_1">
      <item>FINANCIJSKA AGENCIJA, RC RIJEKA, PODRUŽNICA PULA, PULA</item>
      <item>BRODOLIČILAC d.o.o. PULA</item>
    </derivirana_varijabla>
  </DomainObject.Predmet.StrankaListFormated>
  <DomainObject.Predmet.StrankaListFormatedOIB>
    <izvorni_sadrzaj>
      <item>FINANCIJSKA AGENCIJA, RC RIJEKA, PODRUŽNICA PULA, PULA, OIB 85821130368</item>
      <item>BRODOLIČILAC d.o.o. PULA, OIB 23837951631</item>
    </izvorni_sadrzaj>
    <derivirana_varijabla naziv="DomainObject.Predmet.StrankaListFormatedOIB_1">
      <item>FINANCIJSKA AGENCIJA, RC RIJEKA, PODRUŽNICA PULA, PULA, OIB 85821130368</item>
      <item>BRODOLIČILAC d.o.o. PULA, OIB 23837951631</item>
    </derivirana_varijabla>
  </DomainObject.Predmet.StrankaListFormatedOIB>
  <DomainObject.Predmet.StrankaListFormatedWithAdress>
    <izvorni_sadrzaj>
      <item>FINANCIJSKA AGENCIJA, RC RIJEKA, PODRUŽNICA PULA, PULA, F. Kurelca 8, 51000 Rijeka</item>
      <item>BRODOLIČILAC d.o.o. PULA, Giardini 14, 52100 Pula</item>
    </izvorni_sadrzaj>
    <derivirana_varijabla naziv="DomainObject.Predmet.StrankaListFormatedWithAdress_1">
      <item>FINANCIJSKA AGENCIJA, RC RIJEKA, PODRUŽNICA PULA, PULA, F. Kurelca 8, 51000 Rijeka</item>
      <item>BRODOLIČILAC d.o.o. PULA, Giardini 14, 52100 Pula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BRODOLIČILAC d.o.o. PULA, OIB 23837951631, Giardini 14, 52100 Pula</item>
    </izvorni_sadrzaj>
    <derivirana_varijabla naziv="DomainObject.Predmet.StrankaListFormatedWithAdressOIB_1">
      <item>FINANCIJSKA AGENCIJA, RC RIJEKA, PODRUŽNICA PULA, PULA, OIB 85821130368, F. Kurelca 8, 51000 Rijeka</item>
      <item>BRODOLIČILAC d.o.o. PULA, OIB 23837951631, Giardini 14, 52100 Pula</item>
    </derivirana_varijabla>
  </DomainObject.Predmet.StrankaListFormatedWithAdressOIB>
  <DomainObject.Predmet.StrankaListNazivFormated>
    <izvorni_sadrzaj>
      <item>FINANCIJSKA AGENCIJA, RC RIJEKA, PODRUŽNICA PULA, PULA</item>
      <item>BRODOLIČILAC d.o.o. PULA</item>
    </izvorni_sadrzaj>
    <derivirana_varijabla naziv="DomainObject.Predmet.StrankaListNazivFormated_1">
      <item>FINANCIJSKA AGENCIJA, RC RIJEKA, PODRUŽNICA PULA, PULA</item>
      <item>BRODOLIČILAC d.o.o. PULA</item>
    </derivirana_varijabla>
  </DomainObject.Predmet.StrankaListNazivFormated>
  <DomainObject.Predmet.StrankaListNazivFormatedOIB>
    <izvorni_sadrzaj>
      <item>FINANCIJSKA AGENCIJA, RC RIJEKA, PODRUŽNICA PULA, PULA, OIB 85821130368</item>
      <item>BRODOLIČILAC d.o.o. PULA, OIB 23837951631</item>
    </izvorni_sadrzaj>
    <derivirana_varijabla naziv="DomainObject.Predmet.StrankaListNazivFormatedOIB_1">
      <item>FINANCIJSKA AGENCIJA, RC RIJEKA, PODRUŽNICA PULA, PULA, OIB 85821130368</item>
      <item>BRODOLIČILAC d.o.o. PULA, OIB 23837951631</item>
    </derivirana_varijabla>
  </DomainObject.Predmet.StrankaListNazivFormatedOIB>
  <DomainObject.Predmet.ProtuStrankaListFormated>
    <izvorni_sadrzaj>
      <item>BRODOLIČILAC d.o.o. PULA zastupanog po punomoćniku Safet Hadžiselimović</item>
    </izvorni_sadrzaj>
    <derivirana_varijabla naziv="DomainObject.Predmet.ProtuStrankaListFormated_1">
      <item>BRODOLIČILAC d.o.o. PULA zastupanog po punomoćniku Safet Hadžiselimović</item>
    </derivirana_varijabla>
  </DomainObject.Predmet.ProtuStrankaListFormated>
  <DomainObject.Predmet.ProtuStrankaListFormatedOIB>
    <izvorni_sadrzaj>
      <item>BRODOLIČILAC d.o.o. PULA, OIB 23837951631 zastupanog po punomoćniku Safet Hadžiselimović</item>
    </izvorni_sadrzaj>
    <derivirana_varijabla naziv="DomainObject.Predmet.ProtuStrankaListFormatedOIB_1">
      <item>BRODOLIČILAC d.o.o. PULA, OIB 23837951631 zastupanog po punomoćniku Safet Hadžiselimović</item>
    </derivirana_varijabla>
  </DomainObject.Predmet.ProtuStrankaListFormatedOIB>
  <DomainObject.Predmet.ProtuStrankaListFormatedWithAdress>
    <izvorni_sadrzaj>
      <item>BRODOLIČILAC d.o.o. PULA, Giardini 14, 52100 Pula zastupanog po punomoćniku Safet Hadžiselimović</item>
    </izvorni_sadrzaj>
    <derivirana_varijabla naziv="DomainObject.Predmet.ProtuStrankaListFormatedWithAdress_1">
      <item>BRODOLIČILAC d.o.o. PULA, Giardini 14, 52100 Pula zastupanog po punomoćniku Safet Hadžiselimović</item>
    </derivirana_varijabla>
  </DomainObject.Predmet.ProtuStrankaListFormatedWithAdress>
  <DomainObject.Predmet.ProtuStrankaListFormatedWithAdressOIB>
    <izvorni_sadrzaj>
      <item>BRODOLIČILAC d.o.o. PULA, OIB 23837951631, Giardini 14, 52100 Pula zastupanog po punomoćniku Safet Hadžiselimović</item>
    </izvorni_sadrzaj>
    <derivirana_varijabla naziv="DomainObject.Predmet.ProtuStrankaListFormatedWithAdressOIB_1">
      <item>BRODOLIČILAC d.o.o. PULA, OIB 23837951631, Giardini 14, 52100 Pula zastupanog po punomoćniku Safet Hadžiselimović</item>
    </derivirana_varijabla>
  </DomainObject.Predmet.ProtuStrankaListFormatedWithAdressOIB>
  <DomainObject.Predmet.ProtuStrankaListNazivFormated>
    <izvorni_sadrzaj>
      <item>BRODOLIČILAC d.o.o. PULA</item>
    </izvorni_sadrzaj>
    <derivirana_varijabla naziv="DomainObject.Predmet.ProtuStrankaListNazivFormated_1">
      <item>BRODOLIČILAC d.o.o. PULA</item>
    </derivirana_varijabla>
  </DomainObject.Predmet.ProtuStrankaListNazivFormated>
  <DomainObject.Predmet.ProtuStrankaListNazivFormatedOIB>
    <izvorni_sadrzaj>
      <item>BRODOLIČILAC d.o.o. PULA, OIB 23837951631</item>
    </izvorni_sadrzaj>
    <derivirana_varijabla naziv="DomainObject.Predmet.ProtuStrankaListNazivFormatedOIB_1">
      <item>BRODOLIČILAC d.o.o. PULA, OIB 23837951631</item>
    </derivirana_varijabla>
  </DomainObject.Predmet.ProtuStrankaListNazivFormatedOIB>
  <DomainObject.Predmet.OstaliListFormated>
    <izvorni_sadrzaj>
      <item>Safet Hadžiselimović punomoćnik sudionika u postupku BRODOLIČILAC d.o.o. PULA</item>
    </izvorni_sadrzaj>
    <derivirana_varijabla naziv="DomainObject.Predmet.OstaliListFormated_1">
      <item>Safet Hadžiselimović punomoćnik sudionika u postupku BRODOLIČILAC d.o.o. PULA</item>
    </derivirana_varijabla>
  </DomainObject.Predmet.OstaliListFormated>
  <DomainObject.Predmet.OstaliListFormatedOIB>
    <izvorni_sadrzaj>
      <item>Safet Hadžiselimović, OIB 89042888164 punomoćnik sudionika u postupku BRODOLIČILAC d.o.o. PULA</item>
    </izvorni_sadrzaj>
    <derivirana_varijabla naziv="DomainObject.Predmet.OstaliListFormatedOIB_1">
      <item>Safet Hadžiselimović, OIB 89042888164 punomoćnik sudionika u postupku BRODOLIČILAC d.o.o. PULA</item>
    </derivirana_varijabla>
  </DomainObject.Predmet.OstaliListFormatedOIB>
  <DomainObject.Predmet.OstaliListFormatedWithAdress>
    <izvorni_sadrzaj>
      <item>Safet Hadžiselimović, Ilić Braće 64, 52100 Fažana punomoćnik sudionika u postupku BRODOLIČILAC d.o.o. PULA</item>
    </izvorni_sadrzaj>
    <derivirana_varijabla naziv="DomainObject.Predmet.OstaliListFormatedWithAdress_1">
      <item>Safet Hadžiselimović, Ilić Braće 64, 52100 Fažana punomoćnik sudionika u postupku BRODOLIČILAC d.o.o. PULA</item>
    </derivirana_varijabla>
  </DomainObject.Predmet.OstaliListFormatedWithAdress>
  <DomainObject.Predmet.OstaliListFormatedWithAdressOIB>
    <izvorni_sadrzaj>
      <item>Safet Hadžiselimović, OIB 89042888164, Ilić Braće 64, 52100 Fažana punomoćnik sudionika u postupku BRODOLIČILAC d.o.o. PULA</item>
    </izvorni_sadrzaj>
    <derivirana_varijabla naziv="DomainObject.Predmet.OstaliListFormatedWithAdressOIB_1">
      <item>Safet Hadžiselimović, OIB 89042888164, Ilić Braće 64, 52100 Fažana punomoćnik sudionika u postupku BRODOLIČILAC d.o.o. PULA</item>
    </derivirana_varijabla>
  </DomainObject.Predmet.OstaliListFormatedWithAdressOIB>
  <DomainObject.Predmet.OstaliListNazivFormated>
    <izvorni_sadrzaj>
      <item>Safet Hadžiselimović</item>
    </izvorni_sadrzaj>
    <derivirana_varijabla naziv="DomainObject.Predmet.OstaliListNazivFormated_1">
      <item>Safet Hadžiselimović</item>
    </derivirana_varijabla>
  </DomainObject.Predmet.OstaliListNazivFormated>
  <DomainObject.Predmet.OstaliListNazivFormatedOIB>
    <izvorni_sadrzaj>
      <item>Safet Hadžiselimović, OIB 89042888164</item>
    </izvorni_sadrzaj>
    <derivirana_varijabla naziv="DomainObject.Predmet.OstaliListNazivFormatedOIB_1"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St-355/2018-28</izvorni_sadrzaj>
    <derivirana_varijabla naziv="DomainObject.PoslovniBrojDokumenta_1">St-355/2018-28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BRODOLIČILAC d.o.o. PULA</izvorni_sadrzaj>
    <derivirana_varijabla naziv="DomainObject.Predmet.ProtustrankaIDrugi_1">BRODOLIČILAC d.o.o. PULA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BRODOLIČILAC d.o.o. PULA, OIB 23837951631, Giardini 14, 52100 Pula</izvorni_sadrzaj>
    <derivirana_varijabla naziv="DomainObject.Predmet.ProtustrankaIDrugiAdressOIB_1">BRODOLIČILAC d.o.o. PULA, OIB 23837951631,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BRODOLIČILAC d.o.o. PULA</item>
      <item>Safet Hadžiselimović</item>
      <item>BRODOLIČILAC d.o.o. PULA</item>
    </izvorni_sadrzaj>
    <derivirana_varijabla naziv="DomainObject.Predmet.SudioniciListNaziv_1">
      <item>FINANCIJSKA AGENCIJA, RC RIJEKA, PODRUŽNICA PULA, PULA</item>
      <item>BRODOLIČILAC d.o.o. PULA</item>
      <item>Safet Hadžiselimović</item>
      <item>BRODOLIČILAC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izvorni_sadrzaj>
    <derivirana_varijabla naziv="DomainObject.Predmet.SudioniciListAdressOIB_1"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23837951631</item>
      <item>, OIB 89042888164</item>
      <item>, OIB 23837951631</item>
    </izvorni_sadrzaj>
    <derivirana_varijabla naziv="DomainObject.Predmet.SudioniciListNazivOIB_1">
      <item>, OIB 85821130368</item>
      <item>, OIB 23837951631</item>
      <item>, OIB 89042888164</item>
      <item>, OIB 23837951631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13</properties:Pages>
  <properties:Words>4243</properties:Words>
  <properties:Characters>23717</properties:Characters>
  <properties:Lines>633</properties:Lines>
  <properties:Paragraphs>196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2019-05-06T06:04:00Z</dcterms:created>
  <dc:creator>drabar</dc:creator>
  <cp:lastModifiedBy>Sanja Prodan</cp:lastModifiedBy>
  <cp:lastPrinted>2019-05-06T09:07:00Z</cp:lastPrinted>
  <dcterms:modified xmlns:xsi="http://www.w3.org/2001/XMLSchema-instance" xsi:type="dcterms:W3CDTF">2019-05-08T10:04:00Z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St-355/2018-28 / Zapisnik - Ispitno ročište (st-355-2018-27-ispitno ročište brodoličilac.docx)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