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0F61A1" w:rsidP="00E7769B" w:rsidR="001D7DC0" w:rsidRPr="000F61A1">
                  <w:pPr>
                    <w:pStyle w:val="VSVerzija"/>
                  </w:pPr>
                  <w:r w:rsidRPr="000F61A1">
                    <w:t>Poslovni broj:</w:t>
                  </w:r>
                  <w:r w:rsidR="00615369" w:rsidRPr="000F61A1">
                    <w:t xml:space="preserve"> 21</w:t>
                  </w:r>
                  <w:r w:rsidR="001D7DC0" w:rsidRPr="000F61A1">
                    <w:t xml:space="preserve"> </w:t>
                  </w:r>
                  <w:r w:rsidR="0030710A" w:rsidRPr="000F61A1">
                    <w:t>S</w:t>
                  </w:r>
                  <w:r w:rsidR="00C41168" w:rsidRPr="000F61A1">
                    <w:t>t-</w:t>
                  </w:r>
                  <w:r w:rsidR="00E7769B">
                    <w:t>1302</w:t>
                  </w:r>
                  <w:r w:rsidR="00692719" w:rsidRPr="000F61A1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3d56e04" w14:paraId="3d56e04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0F61A1">
        <w:t>u</w:t>
      </w:r>
      <w:r w:rsidR="00615369">
        <w:t xml:space="preserve"> </w:t>
      </w:r>
      <w:r>
        <w:t>u stečajnom predmetu povodom zahtjeva Financijske agencije, Regionalni centar Osijek, Podružnica Osijek, L. Jagera 3, OIB 85821130368</w:t>
      </w:r>
      <w:r w:rsidR="00867384">
        <w:t xml:space="preserve">, </w:t>
      </w:r>
      <w:r>
        <w:t>za provedbu skraćenog stečajnog postupka nad dužnikom</w:t>
      </w:r>
      <w:r w:rsidR="00E7769B">
        <w:t xml:space="preserve"> MAGICUM TRAVEL j.d.o.o. za trgovinu i usluge, Osijek, Ulica Kralja Zvonimira 15, MBS: 030153139, OIB: 36972756092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E7769B">
        <w:t>14</w:t>
      </w:r>
      <w:r w:rsidR="00EC0A93">
        <w:t xml:space="preserve">. </w:t>
      </w:r>
      <w:r w:rsidR="000F61A1">
        <w:t>prosinca</w:t>
      </w:r>
      <w:r w:rsidR="00615369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E7769B">
        <w:t>MAGICUM TRAVEL j.d.o.o. za trgovinu i usluge, Osijek, Ulica Kralja Zvonimira 15, MBS: 030153139, OIB: 36972756092</w:t>
      </w:r>
      <w:r>
        <w:t xml:space="preserve">, na temelju neizvršenih osnova za plaćanje iznosi </w:t>
      </w:r>
      <w:r w:rsidR="00E7769B">
        <w:t>7.615,45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Poziva se osoba ovlaštena za zastupanje dužnika </w:t>
      </w:r>
      <w:r w:rsidR="00E7769B">
        <w:t>Miodrag Bogojević, Osijek, Ulica Kralja Zvonimira 15, OIB: 69114746254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prokazni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(četrdesetpet)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E7769B">
        <w:t>1302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prokazni popis imovine i obveza dužnika ili ako iz tog popisa  proizlazi  da dužnik ima imovinu koja nije dostatna za namirenje predvidivih troškova stečajnog postupka, te ako u roku od 45 (četrdesetpet)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E7769B">
        <w:t>14</w:t>
      </w:r>
      <w:r w:rsidR="00EC0A93">
        <w:t xml:space="preserve">. </w:t>
      </w:r>
      <w:r w:rsidR="000F61A1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E7769B">
        <w:t>14</w:t>
      </w:r>
      <w:r w:rsidR="000F61A1">
        <w:t>.02.</w:t>
      </w:r>
    </w:p>
    <w:p w:rsidRDefault="007F1F41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D4EF7"/>
    <w:rsid w:val="000E3CD9"/>
    <w:rsid w:val="000F61A1"/>
    <w:rsid w:val="001172AF"/>
    <w:rsid w:val="00122B97"/>
    <w:rsid w:val="0013588C"/>
    <w:rsid w:val="00137561"/>
    <w:rsid w:val="00143005"/>
    <w:rsid w:val="001D7DC0"/>
    <w:rsid w:val="001E315F"/>
    <w:rsid w:val="001F3355"/>
    <w:rsid w:val="00274EC6"/>
    <w:rsid w:val="0030710A"/>
    <w:rsid w:val="00364EB7"/>
    <w:rsid w:val="003908EC"/>
    <w:rsid w:val="003E4468"/>
    <w:rsid w:val="004049C3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20D2"/>
    <w:rsid w:val="006414F4"/>
    <w:rsid w:val="00646876"/>
    <w:rsid w:val="00681766"/>
    <w:rsid w:val="00692719"/>
    <w:rsid w:val="00696430"/>
    <w:rsid w:val="006B1CD3"/>
    <w:rsid w:val="006C7492"/>
    <w:rsid w:val="006E7282"/>
    <w:rsid w:val="00720319"/>
    <w:rsid w:val="00740D9B"/>
    <w:rsid w:val="0075404A"/>
    <w:rsid w:val="007667D7"/>
    <w:rsid w:val="00783908"/>
    <w:rsid w:val="007C75AC"/>
    <w:rsid w:val="007F1F41"/>
    <w:rsid w:val="00850ECF"/>
    <w:rsid w:val="00867384"/>
    <w:rsid w:val="00883522"/>
    <w:rsid w:val="008D1548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C13E72"/>
    <w:rsid w:val="00C3258D"/>
    <w:rsid w:val="00C41168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7769B"/>
    <w:rsid w:val="00E958F4"/>
    <w:rsid w:val="00EC0A93"/>
    <w:rsid w:val="00EF1A85"/>
    <w:rsid w:val="00F254BB"/>
    <w:rsid w:val="00F264FF"/>
    <w:rsid w:val="00F57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1F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1F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1F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1F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1F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F1F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1F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1F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1F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1F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St-1302/2018</izvorni_sadrzaj>
    <derivirana_varijabla naziv="DomainObject.Predmet.OznakaBroj_1">St-1302/2018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MAGICUM TRAVEL jednostavno društvo s ograničenom odgovornošću za trgovinu i usluge</izvorni_sadrzaj>
    <derivirana_varijabla naziv="DomainObject.Predmet.ProtustrankaFormated_1">  MAGICUM TRAVEL jednostavno društvo s ograničenom odgovornošću za trgovinu i usluge</derivirana_varijabla>
  </DomainObject.Predmet.ProtustrankaFormated>
  <DomainObject.Predmet.ProtustrankaFormatedOIB>
    <izvorni_sadrzaj>  MAGICUM TRAVEL jednostavno društvo s ograničenom odgovornošću za trgovinu i usluge, OIB 36972756092</izvorni_sadrzaj>
    <derivirana_varijabla naziv="DomainObject.Predmet.ProtustrankaFormatedOIB_1">  MAGICUM TRAVEL jednostavno društvo s ograničenom odgovornošću za trgovinu i usluge, OIB 36972756092</derivirana_varijabla>
  </DomainObject.Predmet.ProtustrankaFormatedOIB>
  <DomainObject.Predmet.ProtustrankaFormatedWithAdress>
    <izvorni_sadrzaj> MAGICUM TRAVEL jednostavno društvo s ograničenom odgovornošću za trgovinu i usluge, Ulica Kralja Zvonimira 15, 31000 Osijek</izvorni_sadrzaj>
    <derivirana_varijabla naziv="DomainObject.Predmet.ProtustrankaFormatedWithAdress_1"> MAGICUM TRAVEL jednostavno društvo s ograničenom odgovornošću za trgovinu i usluge, Ulica Kralja Zvonimira 15, 31000 Osijek</derivirana_varijabla>
  </DomainObject.Predmet.ProtustrankaFormatedWithAdress>
  <DomainObject.Predmet.ProtustrankaFormatedWithAdressOIB>
    <izvorni_sadrzaj> MAGICUM TRAVEL jednostavno društvo s ograničenom odgovornošću za trgovinu i usluge, OIB 36972756092, Ulica Kralja Zvonimira 15, 31000 Osijek</izvorni_sadrzaj>
    <derivirana_varijabla naziv="DomainObject.Predmet.ProtustrankaFormatedWithAdressOIB_1"> MAGICUM TRAVEL jednostavno društvo s ograničenom odgovornošću za trgovinu i usluge, OIB 36972756092, Ulica Kralja Zvonimira 15, 31000 Osijek</derivirana_varijabla>
  </DomainObject.Predmet.ProtustrankaFormatedWithAdressOIB>
  <DomainObject.Predmet.ProtustrankaWithAdress>
    <izvorni_sadrzaj>MAGICUM TRAVEL jednostavno društvo s ograničenom odgovornošću za trgovinu i usluge Ulica Kralja Zvonimira 15, 31000 Osijek</izvorni_sadrzaj>
    <derivirana_varijabla naziv="DomainObject.Predmet.ProtustrankaWithAdress_1">MAGICUM TRAVEL jednostavno društvo s ograničenom odgovornošću za trgovinu i usluge Ulica Kralja Zvonimira 15, 31000 Osijek</derivirana_varijabla>
  </DomainObject.Predmet.ProtustrankaWithAdress>
  <DomainObject.Predmet.ProtustrankaWithAdressOIB>
    <izvorni_sadrzaj>MAGICUM TRAVEL jednostavno društvo s ograničenom odgovornošću za trgovinu i usluge, OIB 36972756092, Ulica Kralja Zvonimira 15, 31000 Osijek</izvorni_sadrzaj>
    <derivirana_varijabla naziv="DomainObject.Predmet.ProtustrankaWithAdressOIB_1">MAGICUM TRAVEL jednostavno društvo s ograničenom odgovornošću za trgovinu i usluge, OIB 36972756092, Ulica Kralja Zvonimira 15, 31000 Osijek</derivirana_varijabla>
  </DomainObject.Predmet.ProtustrankaWithAdressOIB>
  <DomainObject.Predmet.ProtustrankaNazivFormated>
    <izvorni_sadrzaj>MAGICUM TRAVEL jednostavno društvo s ograničenom odgovornošću za trgovinu i usluge</izvorni_sadrzaj>
    <derivirana_varijabla naziv="DomainObject.Predmet.ProtustrankaNazivFormated_1">MAGICUM TRAVEL jednostavno društvo s ograničenom odgovornošću za trgovinu i usluge</derivirana_varijabla>
  </DomainObject.Predmet.ProtustrankaNazivFormated>
  <DomainObject.Predmet.ProtustrankaNazivFormatedOIB>
    <izvorni_sadrzaj>MAGICUM TRAVEL jednostavno društvo s ograničenom odgovornošću za trgovinu i usluge, OIB 36972756092</izvorni_sadrzaj>
    <derivirana_varijabla naziv="DomainObject.Predmet.ProtustrankaNazivFormatedOIB_1">MAGICUM TRAVEL jednostavno društvo s ograničenom odgovornošću za trgovinu i usluge, OIB 36972756092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MAGICUM TRAVEL jednostavno društvo s ograničenom odgovornošću za trgovinu i usluge</item>
    </izvorni_sadrzaj>
    <derivirana_varijabla naziv="DomainObject.Predmet.ProtuStrankaListFormated_1">
      <item>MAGICUM TRAVEL jednostavno društvo s ograničenom odgovornošću za trgovinu i usluge</item>
    </derivirana_varijabla>
  </DomainObject.Predmet.ProtuStrankaListFormated>
  <DomainObject.Predmet.ProtuStrankaListFormatedOIB>
    <izvorni_sadrzaj>
      <item>MAGICUM TRAVEL jednostavno društvo s ograničenom odgovornošću za trgovinu i usluge, OIB 36972756092</item>
    </izvorni_sadrzaj>
    <derivirana_varijabla naziv="DomainObject.Predmet.ProtuStrankaListFormatedOIB_1">
      <item>MAGICUM TRAVEL jednostavno društvo s ograničenom odgovornošću za trgovinu i usluge, OIB 36972756092</item>
    </derivirana_varijabla>
  </DomainObject.Predmet.ProtuStrankaListFormatedOIB>
  <DomainObject.Predmet.ProtuStrankaListFormatedWithAdress>
    <izvorni_sadrzaj>
      <item>MAGICUM TRAVEL jednostavno društvo s ograničenom odgovornošću za trgovinu i usluge, Ulica Kralja Zvonimira 15, 31000 Osijek</item>
    </izvorni_sadrzaj>
    <derivirana_varijabla naziv="DomainObject.Predmet.ProtuStrankaListFormatedWithAdress_1">
      <item>MAGICUM TRAVEL jednostavno društvo s ograničenom odgovornošću za trgovinu i usluge, Ulica Kralja Zvonimira 15, 31000 Osijek</item>
    </derivirana_varijabla>
  </DomainObject.Predmet.ProtuStrankaListFormatedWithAdress>
  <DomainObject.Predmet.ProtuStrankaListFormatedWithAdressOIB>
    <izvorni_sadrzaj>
      <item>MAGICUM TRAVEL jednostavno društvo s ograničenom odgovornošću za trgovinu i usluge, OIB 36972756092, Ulica Kralja Zvonimira 15, 31000 Osijek</item>
    </izvorni_sadrzaj>
    <derivirana_varijabla naziv="DomainObject.Predmet.ProtuStrankaListFormatedWithAdressOIB_1">
      <item>MAGICUM TRAVEL jednostavno društvo s ograničenom odgovornošću za trgovinu i usluge, OIB 36972756092, Ulica Kralja Zvonimira 15, 31000 Osijek</item>
    </derivirana_varijabla>
  </DomainObject.Predmet.ProtuStrankaListFormatedWithAdressOIB>
  <DomainObject.Predmet.ProtuStrankaListNazivFormated>
    <izvorni_sadrzaj>
      <item>MAGICUM TRAVEL jednostavno društvo s ograničenom odgovornošću za trgovinu i usluge</item>
    </izvorni_sadrzaj>
    <derivirana_varijabla naziv="DomainObject.Predmet.ProtuStrankaListNazivFormated_1">
      <item>MAGICUM TRAVEL jednostavno društvo s ograničenom odgovornošću za trgovinu i usluge</item>
    </derivirana_varijabla>
  </DomainObject.Predmet.ProtuStrankaListNazivFormated>
  <DomainObject.Predmet.ProtuStrankaListNazivFormatedOIB>
    <izvorni_sadrzaj>
      <item>MAGICUM TRAVEL jednostavno društvo s ograničenom odgovornošću za trgovinu i usluge, OIB 36972756092</item>
    </izvorni_sadrzaj>
    <derivirana_varijabla naziv="DomainObject.Predmet.ProtuStrankaListNazivFormatedOIB_1">
      <item>MAGICUM TRAVEL jednostavno društvo s ograničenom odgovornošću za trgovinu i usluge, OIB 36972756092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MAGICUM TRAVEL jednostavno društvo s ograničenom odgovornošću za trgovinu i usluge</izvorni_sadrzaj>
    <derivirana_varijabla naziv="DomainObject.Predmet.ProtustrankaIDrugi_1">MAGICUM TRAVEL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MAGICUM TRAVEL jednostavno društvo s ograničenom odgovornošću za trgovinu i usluge, OIB 36972756092, Ulica Kralja Zvonimira 15, 31000 Osijek</izvorni_sadrzaj>
    <derivirana_varijabla naziv="DomainObject.Predmet.ProtustrankaIDrugiAdressOIB_1">MAGICUM TRAVEL jednostavno društvo s ograničenom odgovornošću za trgovinu i usluge, OIB 36972756092, Ulica Kralja Zvonimira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MAGICUM TRAVEL jednostavno društvo s ograničenom odgovornošću za trgovinu i usluge</item>
    </izvorni_sadrzaj>
    <derivirana_varijabla naziv="DomainObject.Predmet.SudioniciListNaziv_1">
      <item>FINA RC OSIJEK</item>
      <item>MAGICUM TRAVEL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MAGICUM TRAVEL jednostavno društvo s ograničenom odgovornošću za trgovinu i usluge, OIB 36972756092, Ulica Kralja Zvonimira 15,31000 Osijek</item>
    </izvorni_sadrzaj>
    <derivirana_varijabla naziv="DomainObject.Predmet.SudioniciListAdressOIB_1">
      <item>FINA RC OSIJEK, OIB 85821130368</item>
      <item>MAGICUM TRAVEL jednostavno društvo s ograničenom odgovornošću za trgovinu i usluge, OIB 36972756092, Ulica Kralja Zvonimira 15,31000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36972756092</item>
    </izvorni_sadrzaj>
    <derivirana_varijabla naziv="DomainObject.Predmet.SudioniciListNazivOIB_1">
      <item>, OIB 85821130368</item>
      <item>, OIB 36972756092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396</properties:Words>
  <properties:Characters>2165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2018-12-14T07:47:00Z</dcterms:created>
  <dc:creator>Snježana Andrijanić</dc:creator>
  <cp:lastModifiedBy>Sanda Gučić</cp:lastModifiedBy>
  <cp:lastPrinted>2018-11-02T07:50:00Z</cp:lastPrinted>
  <dcterms:modified xmlns:xsi="http://www.w3.org/2001/XMLSchema-instance" xsi:type="dcterms:W3CDTF">2018-12-14T08:46:00Z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(St-1302-18    oglas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