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08c64d" w14:paraId="208c64d" w:rsidRDefault="00C45D8A" w:rsidP="00C45D8A" w:rsidR="00C45D8A" w:rsidRPr="00C76BCF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it-IT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45D8A" w:rsidP="00C45D8A" w:rsidR="00C45D8A" w:rsidRPr="00C76BCF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it-IT"/>
        </w:rPr>
      </w:pPr>
      <w:r w:rsidRPr="00C76BCF">
        <w:rPr>
          <w:rFonts w:cs="Times New Roman" w:eastAsia="Times New Roman"/>
          <w:bCs/>
          <w:szCs w:val="20"/>
          <w:lang w:eastAsia="en-US" w:val="it-IT"/>
        </w:rPr>
        <w:t xml:space="preserve">     REPUBLIKA HRVATSKA</w:t>
      </w:r>
    </w:p>
    <w:p w:rsidRDefault="00C45D8A" w:rsidP="00C45D8A" w:rsidR="00C45D8A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C76BCF">
        <w:rPr>
          <w:rFonts w:cs="Times New Roman" w:eastAsia="Times New Roman"/>
          <w:bCs/>
          <w:szCs w:val="20"/>
          <w:lang w:eastAsia="en-US" w:val="it-IT"/>
        </w:rPr>
        <w:t xml:space="preserve"> TRGOVAČKI SUD U PAZINU</w:t>
      </w:r>
    </w:p>
    <w:p w:rsidRDefault="00C45D8A" w:rsidP="00C45D8A" w:rsidR="00C45D8A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C45D8A" w:rsidP="00C45D8A" w:rsidR="00C45D8A" w:rsidRPr="00C76BCF">
      <w:pPr>
        <w:rPr>
          <w:rFonts w:cs="Times New Roman" w:eastAsia="Times New Roman"/>
          <w:bCs/>
          <w:szCs w:val="20"/>
          <w:lang w:eastAsia="en-US" w:val="it-IT"/>
        </w:rPr>
      </w:pPr>
    </w:p>
    <w:p w:rsidRDefault="00C45D8A" w:rsidP="00C45D8A" w:rsidR="00C45D8A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C45D8A" w:rsidP="00C45D8A" w:rsidR="00C45D8A" w:rsidRPr="005D578C">
      <w:pPr>
        <w:jc w:val="center"/>
        <w:rPr>
          <w:rFonts w:cs="Times New Roman" w:eastAsia="Times New Roman"/>
          <w:szCs w:val="24"/>
        </w:rPr>
      </w:pPr>
    </w:p>
    <w:p w:rsidRDefault="00C45D8A" w:rsidP="00C45D8A" w:rsidR="00C45D8A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C45D8A" w:rsidP="00C45D8A" w:rsidR="00C45D8A" w:rsidRPr="005D578C">
      <w:pPr>
        <w:rPr>
          <w:rFonts w:cs="Times New Roman" w:eastAsia="Times New Roman"/>
          <w:szCs w:val="24"/>
        </w:rPr>
      </w:pPr>
    </w:p>
    <w:p w:rsidRDefault="00C45D8A" w:rsidP="00C45D8A" w:rsidR="00C45D8A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sutkinji Sonji Marinac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METAL 80 d. o. o.</w:t>
      </w:r>
      <w:r w:rsidRPr="00F10AAD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Vodnjan, Galižana, Poduzetnička zona 8</w:t>
      </w:r>
      <w:r w:rsidRPr="00F10AAD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 xml:space="preserve">47072003924, MBS 130040604,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 xml:space="preserve">Giardini 5, </w:t>
      </w:r>
      <w:r w:rsidR="00C76BCF">
        <w:rPr>
          <w:rFonts w:cs="Times New Roman" w:eastAsia="Times New Roman"/>
          <w:szCs w:val="24"/>
        </w:rPr>
        <w:t xml:space="preserve">4. travnja </w:t>
      </w:r>
      <w:r>
        <w:rPr>
          <w:rFonts w:cs="Times New Roman" w:eastAsia="Times New Roman"/>
          <w:szCs w:val="24"/>
        </w:rPr>
        <w:t>2016.</w:t>
      </w:r>
    </w:p>
    <w:p w:rsidRDefault="00C45D8A" w:rsidP="00C45D8A" w:rsidR="00C45D8A" w:rsidRPr="005D578C">
      <w:pPr>
        <w:rPr>
          <w:rFonts w:cs="Times New Roman" w:eastAsia="Times New Roman"/>
          <w:szCs w:val="24"/>
        </w:rPr>
      </w:pPr>
    </w:p>
    <w:p w:rsidRDefault="00C45D8A" w:rsidP="00C45D8A" w:rsidR="00C45D8A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C45D8A" w:rsidP="00C45D8A" w:rsidR="00C45D8A" w:rsidRPr="005D578C">
      <w:pPr>
        <w:rPr>
          <w:rFonts w:cs="Times New Roman" w:eastAsia="Times New Roman"/>
          <w:szCs w:val="24"/>
        </w:rPr>
      </w:pPr>
    </w:p>
    <w:p w:rsidRDefault="00C45D8A" w:rsidP="00C45D8A" w:rsidR="00C45D8A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METAL 80 d. o. o.</w:t>
      </w:r>
      <w:r w:rsidRPr="00F10AAD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Vodnjan, Galižana, Poduzetnička zona 8</w:t>
      </w:r>
      <w:r w:rsidRPr="00F10AAD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47072003924, MBS 130040604,</w:t>
      </w:r>
      <w:r w:rsidRPr="005D578C">
        <w:rPr>
          <w:rFonts w:cs="Times New Roman" w:eastAsia="Times New Roman"/>
          <w:szCs w:val="24"/>
        </w:rPr>
        <w:t xml:space="preserve"> s danom </w:t>
      </w:r>
      <w:r w:rsidR="00C76BCF">
        <w:rPr>
          <w:rFonts w:cs="Times New Roman" w:eastAsia="Times New Roman"/>
          <w:szCs w:val="24"/>
        </w:rPr>
        <w:t xml:space="preserve">4. travnja </w:t>
      </w:r>
      <w:r>
        <w:rPr>
          <w:rFonts w:cs="Times New Roman" w:eastAsia="Times New Roman"/>
          <w:szCs w:val="24"/>
        </w:rPr>
        <w:t xml:space="preserve">2016.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>08,00 sati.</w:t>
      </w:r>
    </w:p>
    <w:p w:rsidRDefault="00C45D8A" w:rsidP="00C45D8A" w:rsidR="00C45D8A" w:rsidRPr="005D578C">
      <w:pPr>
        <w:rPr>
          <w:rFonts w:cs="Times New Roman" w:eastAsia="Times New Roman"/>
          <w:szCs w:val="24"/>
        </w:rPr>
      </w:pPr>
    </w:p>
    <w:p w:rsidRDefault="00C45D8A" w:rsidP="00C45D8A" w:rsidR="00C45D8A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 w:rsidRPr="00C45D8A">
        <w:rPr>
          <w:rFonts w:cs="Times New Roman" w:eastAsia="Times New Roman"/>
          <w:szCs w:val="20"/>
        </w:rPr>
        <w:t>Radijana Trobonjača iz Opatije, M. Tita 49, OIB 48908522234</w:t>
      </w:r>
      <w:r>
        <w:rPr>
          <w:rFonts w:cs="Times New Roman" w:eastAsia="Times New Roman"/>
          <w:szCs w:val="20"/>
        </w:rPr>
        <w:t>.</w:t>
      </w:r>
    </w:p>
    <w:p w:rsidRDefault="00C45D8A" w:rsidP="00C45D8A" w:rsidR="00C45D8A">
      <w:pPr>
        <w:rPr>
          <w:rFonts w:cs="Times New Roman" w:eastAsia="Times New Roman"/>
          <w:szCs w:val="20"/>
        </w:rPr>
      </w:pPr>
    </w:p>
    <w:p w:rsidRDefault="00C45D8A" w:rsidP="00C45D8A" w:rsidR="00C45D8A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METAL 80 d. o. o.</w:t>
      </w:r>
      <w:r w:rsidRPr="00F10AAD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Vodnjan, Galižana, Poduzetnička zona 8</w:t>
      </w:r>
      <w:r w:rsidRPr="00F10AAD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47072003924, MBS 130040604.</w:t>
      </w:r>
    </w:p>
    <w:p w:rsidRDefault="00C45D8A" w:rsidP="00C45D8A" w:rsidR="00C45D8A">
      <w:pPr>
        <w:ind w:firstLine="709"/>
        <w:rPr>
          <w:rFonts w:cs="Times New Roman" w:eastAsia="Times New Roman"/>
          <w:szCs w:val="24"/>
        </w:rPr>
      </w:pPr>
    </w:p>
    <w:p w:rsidRDefault="00C45D8A" w:rsidP="00C45D8A" w:rsidR="00C45D8A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>a ploča sudova i po pravomoćnosti dostaviti sudskom registru ovog suda radi brisanja dužnika METAL 80 d. o. o.</w:t>
      </w:r>
      <w:r w:rsidRPr="00F10AAD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Vodnjan, Galižana, Poduzetnička zona 8</w:t>
      </w:r>
      <w:r w:rsidRPr="00F10AAD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47072003924, MBS 130040604.</w:t>
      </w:r>
    </w:p>
    <w:p w:rsidRDefault="00C45D8A" w:rsidP="00C45D8A" w:rsidR="00C45D8A">
      <w:pPr>
        <w:rPr>
          <w:rFonts w:cs="Times New Roman" w:eastAsia="Times New Roman"/>
          <w:szCs w:val="24"/>
        </w:rPr>
      </w:pPr>
    </w:p>
    <w:p w:rsidRDefault="00C45D8A" w:rsidP="00C45D8A" w:rsidR="00C45D8A" w:rsidRPr="005D578C">
      <w:pPr>
        <w:rPr>
          <w:rFonts w:cs="Times New Roman" w:eastAsia="Times New Roman"/>
          <w:szCs w:val="24"/>
        </w:rPr>
      </w:pPr>
    </w:p>
    <w:p w:rsidRDefault="00C45D8A" w:rsidP="00C45D8A" w:rsidR="00C45D8A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C45D8A" w:rsidP="00C45D8A" w:rsidR="00C45D8A">
      <w:pPr>
        <w:ind w:firstLine="708"/>
        <w:rPr>
          <w:rFonts w:cs="Times New Roman" w:eastAsia="Times New Roman"/>
          <w:szCs w:val="24"/>
        </w:rPr>
      </w:pPr>
    </w:p>
    <w:p w:rsidRDefault="00C45D8A" w:rsidP="00C45D8A" w:rsidR="00C45D8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44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>METAL 80 d. o. o.</w:t>
      </w:r>
      <w:r w:rsidRPr="00F10AAD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Vodnjan. </w:t>
      </w:r>
      <w:r>
        <w:rPr>
          <w:rFonts w:eastAsiaTheme="minorHAnsi"/>
          <w:lang w:eastAsia="en-US"/>
        </w:rPr>
        <w:t xml:space="preserve">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27. siječnja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St-1022/2015-3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C45D8A" w:rsidP="00C45D8A" w:rsidR="00C45D8A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</w:t>
      </w:r>
      <w:r>
        <w:rPr>
          <w:rFonts w:cs="Times New Roman" w:eastAsia="Times New Roman"/>
          <w:szCs w:val="24"/>
        </w:rPr>
        <w:lastRenderedPageBreak/>
        <w:t>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C45D8A" w:rsidP="00C45D8A" w:rsidR="00C45D8A" w:rsidRPr="005D578C">
      <w:pPr>
        <w:rPr>
          <w:rFonts w:cs="Times New Roman" w:eastAsia="Times New Roman"/>
          <w:szCs w:val="24"/>
        </w:rPr>
      </w:pPr>
    </w:p>
    <w:p w:rsidRDefault="00C45D8A" w:rsidP="00C45D8A" w:rsidR="00C45D8A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C76BCF">
        <w:rPr>
          <w:rFonts w:cs="Times New Roman" w:eastAsia="Times New Roman"/>
          <w:szCs w:val="24"/>
        </w:rPr>
        <w:t xml:space="preserve">4. travnja </w:t>
      </w:r>
      <w:r>
        <w:rPr>
          <w:rFonts w:cs="Times New Roman" w:eastAsia="Times New Roman"/>
          <w:szCs w:val="24"/>
        </w:rPr>
        <w:t>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C45D8A" w:rsidP="00C45D8A" w:rsidR="00C45D8A">
      <w:pPr>
        <w:rPr>
          <w:rFonts w:cs="Times New Roman" w:eastAsia="Times New Roman"/>
          <w:szCs w:val="24"/>
        </w:rPr>
      </w:pPr>
    </w:p>
    <w:p w:rsidRDefault="00C45D8A" w:rsidP="00C45D8A" w:rsidR="00C45D8A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C45D8A" w:rsidP="00C45D8A" w:rsidR="00C45D8A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Sonja Marinac</w:t>
      </w:r>
    </w:p>
    <w:p w:rsidRDefault="00C45D8A" w:rsidP="00C45D8A" w:rsidR="00C45D8A">
      <w:pPr>
        <w:jc w:val="left"/>
        <w:rPr>
          <w:rFonts w:cs="Times New Roman" w:eastAsia="Times New Roman"/>
          <w:szCs w:val="24"/>
        </w:rPr>
      </w:pPr>
    </w:p>
    <w:p w:rsidRDefault="00C45D8A" w:rsidP="00C45D8A" w:rsidR="00C45D8A" w:rsidRPr="005D578C">
      <w:pPr>
        <w:jc w:val="left"/>
        <w:rPr>
          <w:rFonts w:cs="Times New Roman" w:eastAsia="Times New Roman"/>
          <w:szCs w:val="24"/>
        </w:rPr>
      </w:pPr>
    </w:p>
    <w:p w:rsidRDefault="00C45D8A" w:rsidP="00C45D8A" w:rsidR="00C45D8A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C45D8A" w:rsidP="00C45D8A" w:rsidR="00C45D8A" w:rsidRPr="00D07818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 xml:space="preserve">Protiv </w:t>
      </w:r>
      <w:r>
        <w:rPr>
          <w:rFonts w:cs="Times New Roman" w:eastAsia="Times New Roman"/>
          <w:szCs w:val="24"/>
        </w:rPr>
        <w:t xml:space="preserve">ovog </w:t>
      </w:r>
      <w:r w:rsidRPr="00D07818">
        <w:rPr>
          <w:rFonts w:cs="Times New Roman" w:eastAsia="Times New Roman"/>
          <w:szCs w:val="24"/>
        </w:rPr>
        <w:t>rješenja dopuštena je žalba u roku od</w:t>
      </w:r>
      <w:r>
        <w:rPr>
          <w:rFonts w:cs="Times New Roman" w:eastAsia="Times New Roman"/>
          <w:szCs w:val="24"/>
        </w:rPr>
        <w:t xml:space="preserve"> osam dana od dostave rješenja. </w:t>
      </w:r>
      <w:r w:rsidRPr="00D07818">
        <w:rPr>
          <w:rFonts w:cs="Times New Roman" w:eastAsia="Times New Roman"/>
          <w:szCs w:val="24"/>
        </w:rPr>
        <w:t xml:space="preserve">Žalba se podnosi ovome sudu, a o njoj odlučuje </w:t>
      </w:r>
      <w:r>
        <w:rPr>
          <w:rFonts w:cs="Times New Roman" w:eastAsia="Times New Roman"/>
          <w:szCs w:val="24"/>
        </w:rPr>
        <w:t>Visoki trgovački sud Republike Hrvatske.</w:t>
      </w:r>
    </w:p>
    <w:p w:rsidRDefault="00C45D8A" w:rsidP="00C45D8A" w:rsidR="00C45D8A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C45D8A" w:rsidP="00C45D8A" w:rsidR="00C45D8A">
      <w:pPr>
        <w:rPr>
          <w:rFonts w:cs="Times New Roman" w:eastAsia="Times New Roman"/>
          <w:szCs w:val="24"/>
        </w:rPr>
      </w:pPr>
    </w:p>
    <w:p w:rsidRDefault="00C45D8A" w:rsidP="00C45D8A" w:rsidR="00C45D8A" w:rsidRPr="005D578C">
      <w:pPr>
        <w:rPr>
          <w:rFonts w:cs="Times New Roman" w:eastAsia="Times New Roman"/>
          <w:szCs w:val="24"/>
        </w:rPr>
      </w:pPr>
    </w:p>
    <w:p w:rsidRDefault="00C45D8A" w:rsidP="00C45D8A" w:rsidR="00C45D8A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C45D8A" w:rsidP="00C45D8A" w:rsidR="00C45D8A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C45D8A" w:rsidP="00C45D8A" w:rsidR="00C45D8A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METAL 80 d. o. o.</w:t>
      </w:r>
      <w:r w:rsidRPr="00F10AAD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Vodnjan, Galižana, Poduzetnička zona 8</w:t>
      </w:r>
      <w:r w:rsidRPr="00F10AAD">
        <w:rPr>
          <w:rFonts w:cs="Times New Roman" w:eastAsia="Times New Roman"/>
          <w:szCs w:val="24"/>
        </w:rPr>
        <w:t xml:space="preserve">, </w:t>
      </w:r>
    </w:p>
    <w:p w:rsidRDefault="00C45D8A" w:rsidP="00C45D8A" w:rsidR="00C45D8A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3. osobe ovlaštene za zastupanje dužnika – Bojan Petrović, Ližnjan, Smiljevac 62, i Mladen Šuškić, Pula, Kaštanjer 74, </w:t>
      </w:r>
    </w:p>
    <w:p w:rsidRDefault="00C45D8A" w:rsidP="00C45D8A" w:rsidR="00C45D8A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4.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>Istra, Primorje, Lika, Ispostava Pula – Pola, Pula, Carrarina 5,</w:t>
      </w:r>
    </w:p>
    <w:p w:rsidRDefault="00C45D8A" w:rsidP="00C45D8A" w:rsidR="00C45D8A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C45D8A" w:rsidP="00C45D8A" w:rsidR="00C45D8A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stečajni upravitelj </w:t>
      </w:r>
      <w:r>
        <w:rPr>
          <w:rFonts w:cs="Times New Roman" w:eastAsia="Times New Roman"/>
          <w:szCs w:val="20"/>
        </w:rPr>
        <w:t xml:space="preserve">Radijana Trobonjača, Opatija, M. Tita 49, </w:t>
      </w:r>
    </w:p>
    <w:p w:rsidRDefault="00C45D8A" w:rsidP="00C45D8A" w:rsidR="00C45D8A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7. mrežna stranica e-Oglasna ploča sudova, </w:t>
      </w:r>
    </w:p>
    <w:p w:rsidRDefault="00C45D8A" w:rsidP="00C45D8A" w:rsidR="00C45D8A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radi zabilježbe otvaranja skraćenog stečajnog postupka,</w:t>
      </w:r>
    </w:p>
    <w:p w:rsidRDefault="00C45D8A" w:rsidP="00C45D8A" w:rsidR="00C45D8A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9. sudski registar – po pravomoćnosti – radi brisanja dužnika iz sudskog registra.</w:t>
      </w:r>
    </w:p>
    <w:p w:rsidRDefault="00C45D8A" w:rsidP="00C45D8A" w:rsidR="00C45D8A"/>
    <w:p w:rsidRDefault="00C45D8A" w:rsidP="00C45D8A" w:rsidR="00C45D8A"/>
    <w:p w:rsidRDefault="00C45D8A" w:rsidP="00C45D8A" w:rsidR="00C45D8A"/>
    <w:p w:rsidRDefault="00C45D8A" w:rsidP="00C45D8A" w:rsidR="00C45D8A"/>
    <w:p w:rsidRDefault="00C45D8A" w:rsidP="00C45D8A" w:rsidR="00C45D8A"/>
    <w:p w:rsidRDefault="00C45D8A" w:rsidP="00C45D8A" w:rsidR="00C45D8A"/>
    <w:p w:rsidRDefault="00C45D8A" w:rsidP="00C45D8A" w:rsidR="00C45D8A"/>
    <w:p w:rsidRDefault="00C45D8A" w:rsidP="00C45D8A" w:rsidR="00C45D8A"/>
    <w:p w:rsidRDefault="00C45D8A" w:rsidP="00C45D8A" w:rsidR="00C45D8A"/>
    <w:p w:rsidRDefault="00C45D8A" w:rsidP="00C45D8A" w:rsidR="00C45D8A"/>
    <w:p w:rsidRDefault="00C45D8A" w:rsidP="00C45D8A" w:rsidR="00C45D8A"/>
    <w:p w:rsidRDefault="00C45D8A" w:rsidP="00C45D8A" w:rsidR="00C45D8A"/>
    <w:p w:rsidRDefault="00C45D8A" w:rsidP="00C45D8A" w:rsidR="00C45D8A"/>
    <w:p w:rsidRDefault="004F5027" w:rsidR="004F5027"/>
    <w:sectPr w:rsidSect="0026233F" w:rsidR="004F502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45D8A" w:rsidP="00C45D8A" w:rsidR="00C45D8A">
      <w:r>
        <w:separator/>
      </w:r>
    </w:p>
  </w:endnote>
  <w:endnote w:id="0" w:type="continuationSeparator">
    <w:p w:rsidRDefault="00C45D8A" w:rsidP="00C45D8A" w:rsidR="00C45D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45D8A" w:rsidP="00C45D8A" w:rsidR="00C45D8A">
      <w:r>
        <w:separator/>
      </w:r>
    </w:p>
  </w:footnote>
  <w:footnote w:id="0" w:type="continuationSeparator">
    <w:p w:rsidRDefault="00C45D8A" w:rsidP="00C45D8A" w:rsidR="00C45D8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45D8A" w:rsidP="0026233F" w:rsidR="0026233F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C95020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8 St-1022/2015-5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45D8A" w:rsidP="0026233F" w:rsidR="0026233F" w:rsidRPr="00A074C3">
    <w:pPr>
      <w:pStyle w:val="Zaglavlje"/>
      <w:jc w:val="right"/>
      <w:rPr>
        <w:szCs w:val="24"/>
      </w:rPr>
    </w:pPr>
    <w:r>
      <w:rPr>
        <w:szCs w:val="24"/>
      </w:rPr>
      <w:t>8 St-1022/2015-5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50F18"/>
    <w:rsid w:val="000B1D7D"/>
    <w:rsid w:val="00450F18"/>
    <w:rsid w:val="004F5027"/>
    <w:rsid w:val="00C45D8A"/>
    <w:rsid w:val="00C76BCF"/>
    <w:rsid w:val="00C95020"/>
    <w:rsid w:val="00F919C8"/>
    <w:rsid w:val="00FC5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45D8A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45D8A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C45D8A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45D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45D8A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45D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45D8A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950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95020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C95020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C95020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C95020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45D8A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45D8A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C45D8A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45D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45D8A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45D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45D8A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950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95020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C95020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C95020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C95020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travnja 2016.</izvorni_sadrzaj>
    <derivirana_varijabla naziv="DomainObject.DatumDonosenjaOdluke_1">4.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Sonja</izvorni_sadrzaj>
    <derivirana_varijabla naziv="DomainObject.DonositeljOdluke.Ime_1">Sonja</derivirana_varijabla>
  </DomainObject.DonositeljOdluke.Ime>
  <DomainObject.DonositeljOdluke.Prezime>
    <izvorni_sadrzaj>Marinac</izvorni_sadrzaj>
    <derivirana_varijabla naziv="DomainObject.DonositeljOdluke.Prezime_1">Marinac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1022</izvorni_sadrzaj>
    <derivirana_varijabla naziv="DomainObject.Predmet.Broj_1">1022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St-1022/2015</izvorni_sadrzaj>
    <derivirana_varijabla naziv="DomainObject.Predmet.OznakaBroj_1">St-1022/2015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METAL 80 d.o.o. VODNJAN</izvorni_sadrzaj>
    <derivirana_varijabla naziv="DomainObject.Predmet.ProtustrankaFormated_1">  METAL 80 d.o.o. VODNJAN</derivirana_varijabla>
  </DomainObject.Predmet.ProtustrankaFormated>
  <DomainObject.Predmet.ProtustrankaFormatedOIB>
    <izvorni_sadrzaj>  METAL 80 d.o.o. VODNJAN, OIB 47072003924</izvorni_sadrzaj>
    <derivirana_varijabla naziv="DomainObject.Predmet.ProtustrankaFormatedOIB_1">  METAL 80 d.o.o. VODNJAN, OIB 47072003924</derivirana_varijabla>
  </DomainObject.Predmet.ProtustrankaFormatedOIB>
  <DomainObject.Predmet.ProtustrankaFormatedWithAdress>
    <izvorni_sadrzaj> METAL 80 d.o.o. VODNJAN, Galižana, Poduzetnička zona 8, 52100 Vodnjan</izvorni_sadrzaj>
    <derivirana_varijabla naziv="DomainObject.Predmet.ProtustrankaFormatedWithAdress_1"> METAL 80 d.o.o. VODNJAN, Galižana, Poduzetnička zona 8, 52100 Vodnjan</derivirana_varijabla>
  </DomainObject.Predmet.ProtustrankaFormatedWithAdress>
  <DomainObject.Predmet.ProtustrankaFormatedWithAdressOIB>
    <izvorni_sadrzaj> METAL 80 d.o.o. VODNJAN, OIB 47072003924, Galižana, Poduzetnička zona 8, 52100 Vodnjan</izvorni_sadrzaj>
    <derivirana_varijabla naziv="DomainObject.Predmet.ProtustrankaFormatedWithAdressOIB_1"> METAL 80 d.o.o. VODNJAN, OIB 47072003924, Galižana, Poduzetnička zona 8, 52100 Vodnjan</derivirana_varijabla>
  </DomainObject.Predmet.ProtustrankaFormatedWithAdressOIB>
  <DomainObject.Predmet.ProtustrankaWithAdress>
    <izvorni_sadrzaj>METAL 80 d.o.o. VODNJAN Galižana, Poduzetnička zona 8, 52100 Vodnjan</izvorni_sadrzaj>
    <derivirana_varijabla naziv="DomainObject.Predmet.ProtustrankaWithAdress_1">METAL 80 d.o.o. VODNJAN Galižana, Poduzetnička zona 8, 52100 Vodnjan</derivirana_varijabla>
  </DomainObject.Predmet.ProtustrankaWithAdress>
  <DomainObject.Predmet.ProtustrankaWithAdressOIB>
    <izvorni_sadrzaj>METAL 80 d.o.o. VODNJAN, OIB 47072003924, Galižana, Poduzetnička zona 8, 52100 Vodnjan</izvorni_sadrzaj>
    <derivirana_varijabla naziv="DomainObject.Predmet.ProtustrankaWithAdressOIB_1">METAL 80 d.o.o. VODNJAN, OIB 47072003924, Galižana, Poduzetnička zona 8, 52100 Vodnjan</derivirana_varijabla>
  </DomainObject.Predmet.ProtustrankaWithAdressOIB>
  <DomainObject.Predmet.ProtustrankaNazivFormated>
    <izvorni_sadrzaj>METAL 80 d.o.o. VODNJAN</izvorni_sadrzaj>
    <derivirana_varijabla naziv="DomainObject.Predmet.ProtustrankaNazivFormated_1">METAL 80 d.o.o. VODNJAN</derivirana_varijabla>
  </DomainObject.Predmet.ProtustrankaNazivFormated>
  <DomainObject.Predmet.ProtustrankaNazivFormatedOIB>
    <izvorni_sadrzaj>METAL 80 d.o.o. VODNJAN, OIB 47072003924</izvorni_sadrzaj>
    <derivirana_varijabla naziv="DomainObject.Predmet.ProtustrankaNazivFormatedOIB_1">METAL 80 d.o.o. VODNJAN, OIB 47072003924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4</izvorni_sadrzaj>
    <derivirana_varijabla naziv="DomainObject.Predmet.Referada.Prostorija.Oznaka_1">4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Sonja Marinac</izvorni_sadrzaj>
    <derivirana_varijabla naziv="DomainObject.Predmet.Referada.Sudac_1">Sonja Marinac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2070567.68</izvorni_sadrzaj>
    <derivirana_varijabla naziv="DomainObject.Predmet.TrenutnaVrijednost_1">2070567.68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Emanuela Pincin</izvorni_sadrzaj>
    <derivirana_varijabla naziv="DomainObject.Predmet.Zapisnicar_1">Emanuela Pincin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METAL 80 d.o.o. VODNJAN</item>
    </izvorni_sadrzaj>
    <derivirana_varijabla naziv="DomainObject.Predmet.ProtuStrankaListFormated_1">
      <item>METAL 80 d.o.o. VODNJAN</item>
    </derivirana_varijabla>
  </DomainObject.Predmet.ProtuStrankaListFormated>
  <DomainObject.Predmet.ProtuStrankaListFormatedOIB>
    <izvorni_sadrzaj>
      <item>METAL 80 d.o.o. VODNJAN, OIB 47072003924</item>
    </izvorni_sadrzaj>
    <derivirana_varijabla naziv="DomainObject.Predmet.ProtuStrankaListFormatedOIB_1">
      <item>METAL 80 d.o.o. VODNJAN, OIB 47072003924</item>
    </derivirana_varijabla>
  </DomainObject.Predmet.ProtuStrankaListFormatedOIB>
  <DomainObject.Predmet.ProtuStrankaListFormatedWithAdress>
    <izvorni_sadrzaj>
      <item>METAL 80 d.o.o. VODNJAN, Galižana, Poduzetnička zona 8, 52100 Vodnjan</item>
    </izvorni_sadrzaj>
    <derivirana_varijabla naziv="DomainObject.Predmet.ProtuStrankaListFormatedWithAdress_1">
      <item>METAL 80 d.o.o. VODNJAN, Galižana, Poduzetnička zona 8, 52100 Vodnjan</item>
    </derivirana_varijabla>
  </DomainObject.Predmet.ProtuStrankaListFormatedWithAdress>
  <DomainObject.Predmet.ProtuStrankaListFormatedWithAdressOIB>
    <izvorni_sadrzaj>
      <item>METAL 80 d.o.o. VODNJAN, OIB 47072003924, Galižana, Poduzetnička zona 8, 52100 Vodnjan</item>
    </izvorni_sadrzaj>
    <derivirana_varijabla naziv="DomainObject.Predmet.ProtuStrankaListFormatedWithAdressOIB_1">
      <item>METAL 80 d.o.o. VODNJAN, OIB 47072003924, Galižana, Poduzetnička zona 8, 52100 Vodnjan</item>
    </derivirana_varijabla>
  </DomainObject.Predmet.ProtuStrankaListFormatedWithAdressOIB>
  <DomainObject.Predmet.ProtuStrankaListNazivFormated>
    <izvorni_sadrzaj>
      <item>METAL 80 d.o.o. VODNJAN</item>
    </izvorni_sadrzaj>
    <derivirana_varijabla naziv="DomainObject.Predmet.ProtuStrankaListNazivFormated_1">
      <item>METAL 80 d.o.o. VODNJAN</item>
    </derivirana_varijabla>
  </DomainObject.Predmet.ProtuStrankaListNazivFormated>
  <DomainObject.Predmet.ProtuStrankaListNazivFormatedOIB>
    <izvorni_sadrzaj>
      <item>METAL 80 d.o.o. VODNJAN, OIB 47072003924</item>
    </izvorni_sadrzaj>
    <derivirana_varijabla naziv="DomainObject.Predmet.ProtuStrankaListNazivFormatedOIB_1">
      <item>METAL 80 d.o.o. VODNJAN, OIB 47072003924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2016.</izvorni_sadrzaj>
    <derivirana_varijabla naziv="DomainObject.Datum_1">4.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METAL 80 d.o.o. VODNJAN</izvorni_sadrzaj>
    <derivirana_varijabla naziv="DomainObject.Predmet.ProtustrankaIDrugi_1">METAL 80 d.o.o. VODNJAN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METAL 80 d.o.o. VODNJAN, OIB 47072003924, Galižana, Poduzetnička zona 8, 52100 Vodnjan</izvorni_sadrzaj>
    <derivirana_varijabla naziv="DomainObject.Predmet.ProtustrankaIDrugiAdressOIB_1">METAL 80 d.o.o. VODNJAN, OIB 47072003924, Galižana, Poduzetnička zona 8, 52100 Vodnjan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METAL 80 d.o.o. VODNJAN</item>
    </izvorni_sadrzaj>
    <derivirana_varijabla naziv="DomainObject.Predmet.SudioniciListNaziv_1">
      <item>FINANCIJSKA AGENCIJA, RC RIJEKA, PODRUŽNICA PULA, PULA</item>
      <item>METAL 80 d.o.o. VODNJAN</item>
    </derivirana_varijabla>
  </DomainObject.Predmet.SudioniciListNaziv>
  <DomainObject.Predmet.SudioniciListAdressOIB>
    <izvorni_sadrzaj>
      <item>FINANCIJSKA AGENCIJA, RC RIJEKA, PODRUŽNICA PULA, PULA, OIB 85821130368, GIARDINI 5,52100 Pula</item>
      <item>METAL 80 d.o.o. VODNJAN, OIB 47072003924, Galižana, Poduzetnička zona 8,52100 Vodnjan</item>
    </izvorni_sadrzaj>
    <derivirana_varijabla naziv="DomainObject.Predmet.SudioniciListAdressOIB_1">
      <item>FINANCIJSKA AGENCIJA, RC RIJEKA, PODRUŽNICA PULA, PULA, OIB 85821130368, GIARDINI 5,52100 Pula</item>
      <item>METAL 80 d.o.o. VODNJAN, OIB 47072003924, Galižana, Poduzetnička zona 8,52100 Vodnjan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47072003924</item>
    </izvorni_sadrzaj>
    <derivirana_varijabla naziv="DomainObject.Predmet.SudioniciListNazivOIB_1">
      <item>, OIB 85821130368</item>
      <item>, OIB 47072003924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Radijana Trobonjača, OIB 48908522234, M. Tita 49 Opatija</item>
    </izvorni_sadrzaj>
    <derivirana_varijabla naziv="DomainObject.Predmet.StecajniUpraviteljiListAddressOIB_1">
      <item>Radijana Trobonjača, OIB 48908522234, M. Tita 49 Opatija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586</properties:Words>
  <properties:Characters>3119</properties:Characters>
  <properties:Lines>90</properties:Lines>
  <properties:Paragraphs>30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2016-03-25T07:04:00Z</dcterms:created>
  <dc:creator>Mihaela Kaligari</dc:creator>
  <dc:description/>
  <cp:keywords/>
  <cp:lastModifiedBy>Tamara Žgrablić Širol</cp:lastModifiedBy>
  <cp:lastPrinted>2016-04-04T06:03:00Z</cp:lastPrinted>
  <dcterms:modified xmlns:xsi="http://www.w3.org/2001/XMLSchema-instance" xsi:type="dcterms:W3CDTF">2016-04-04T06:16:00Z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